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625e7" w14:paraId="99625e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970E4">
        <w:t>2</w:t>
      </w:r>
      <w:r w:rsidR="001F52D7">
        <w:t>9</w:t>
      </w:r>
      <w:r w:rsidR="00925253">
        <w:t>9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D664EB">
        <w:t>21</w:t>
      </w:r>
      <w:r w:rsidRPr="009C5689">
        <w:t xml:space="preserve">. </w:t>
      </w:r>
      <w:r w:rsidR="00D664EB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03078E">
      <w:pPr>
        <w:jc w:val="both"/>
      </w:pPr>
      <w:r w:rsidRPr="009C5689">
        <w:t xml:space="preserve">I </w:t>
      </w:r>
      <w:r w:rsidRPr="009C5689">
        <w:tab/>
        <w:t>Za dužnika</w:t>
      </w:r>
      <w:r w:rsidR="00B91C6E">
        <w:t xml:space="preserve"> </w:t>
      </w:r>
      <w:r w:rsidR="00DE65EF" w:rsidRPr="000E3625">
        <w:t xml:space="preserve">ANTONČIĆ 1508 j.d.o.o., Velika Gorica, Ksavera Šandora </w:t>
      </w:r>
      <w:proofErr w:type="spellStart"/>
      <w:r w:rsidR="00DE65EF" w:rsidRPr="000E3625">
        <w:t>Đalskog</w:t>
      </w:r>
      <w:proofErr w:type="spellEnd"/>
      <w:r w:rsidR="00DE65EF" w:rsidRPr="000E3625">
        <w:t xml:space="preserve"> 31</w:t>
      </w:r>
      <w:r w:rsidR="00252F15">
        <w:t xml:space="preserve"> A</w:t>
      </w:r>
      <w:r w:rsidR="00DE65EF" w:rsidRPr="000E3625">
        <w:t>, OIB: 56935562685</w:t>
      </w:r>
      <w:r w:rsidR="00DE65EF">
        <w:t>.</w:t>
      </w:r>
    </w:p>
    <w:p w:rsidRDefault="00925253" w:rsidP="003264C7" w:rsidR="00925253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925253">
        <w:t>20.716,39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D664EB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9A0377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9A0377" w:rsidR="009A0377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9A0377">
        <w:t>,v.r.</w:t>
      </w:r>
    </w:p>
    <w:p w:rsidRDefault="009A0377" w:rsidP="009A0377" w:rsidR="009A0377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A0377" w:rsidP="009A0377" w:rsidR="009A0377">
      <w:pPr>
        <w:ind w:firstLine="708"/>
        <w:jc w:val="right"/>
      </w:pPr>
      <w:r>
        <w:t>ovlašteni službenik:</w:t>
      </w:r>
    </w:p>
    <w:p w:rsidRDefault="009A0377" w:rsidP="009A0377" w:rsidR="009A0377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1BF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B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1BF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795A"/>
    <w:rsid w:val="001E3342"/>
    <w:rsid w:val="001F52D7"/>
    <w:rsid w:val="002316DF"/>
    <w:rsid w:val="002358A6"/>
    <w:rsid w:val="00252F15"/>
    <w:rsid w:val="00275833"/>
    <w:rsid w:val="00294067"/>
    <w:rsid w:val="002B2782"/>
    <w:rsid w:val="002F0E73"/>
    <w:rsid w:val="003264C7"/>
    <w:rsid w:val="003279B2"/>
    <w:rsid w:val="0033400A"/>
    <w:rsid w:val="0034753A"/>
    <w:rsid w:val="00375C56"/>
    <w:rsid w:val="003A1BB3"/>
    <w:rsid w:val="003A1BFB"/>
    <w:rsid w:val="003D2682"/>
    <w:rsid w:val="003E31D6"/>
    <w:rsid w:val="00416FB3"/>
    <w:rsid w:val="004717B0"/>
    <w:rsid w:val="004736FC"/>
    <w:rsid w:val="004A1973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60613D"/>
    <w:rsid w:val="006078DE"/>
    <w:rsid w:val="006214F7"/>
    <w:rsid w:val="00630122"/>
    <w:rsid w:val="006320A6"/>
    <w:rsid w:val="00635B2F"/>
    <w:rsid w:val="00654E7F"/>
    <w:rsid w:val="00670736"/>
    <w:rsid w:val="0067475D"/>
    <w:rsid w:val="006B4F3D"/>
    <w:rsid w:val="006D0DE8"/>
    <w:rsid w:val="006E0EEE"/>
    <w:rsid w:val="006F7B7E"/>
    <w:rsid w:val="007122B2"/>
    <w:rsid w:val="00725EF1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22CD1"/>
    <w:rsid w:val="00925253"/>
    <w:rsid w:val="0093505F"/>
    <w:rsid w:val="00942EAA"/>
    <w:rsid w:val="009507FA"/>
    <w:rsid w:val="009A0377"/>
    <w:rsid w:val="009E3ECD"/>
    <w:rsid w:val="00A31C62"/>
    <w:rsid w:val="00A60C39"/>
    <w:rsid w:val="00A74195"/>
    <w:rsid w:val="00A8297E"/>
    <w:rsid w:val="00A90B79"/>
    <w:rsid w:val="00A970E4"/>
    <w:rsid w:val="00AA4C98"/>
    <w:rsid w:val="00AE518C"/>
    <w:rsid w:val="00B7166B"/>
    <w:rsid w:val="00B91C6E"/>
    <w:rsid w:val="00C30569"/>
    <w:rsid w:val="00CA316C"/>
    <w:rsid w:val="00D14200"/>
    <w:rsid w:val="00D26E52"/>
    <w:rsid w:val="00D664EB"/>
    <w:rsid w:val="00D90876"/>
    <w:rsid w:val="00DC5AC0"/>
    <w:rsid w:val="00DE65EF"/>
    <w:rsid w:val="00E349DB"/>
    <w:rsid w:val="00E61D2C"/>
    <w:rsid w:val="00E75169"/>
    <w:rsid w:val="00E91787"/>
    <w:rsid w:val="00ED6CFA"/>
    <w:rsid w:val="00ED7BC6"/>
    <w:rsid w:val="00F30C75"/>
    <w:rsid w:val="00F51F18"/>
    <w:rsid w:val="00F97C1B"/>
    <w:rsid w:val="00FA789D"/>
    <w:rsid w:val="00FB773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7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7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7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7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7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7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4299</izvorni_sadrzaj>
    <derivirana_varijabla naziv="DomainObject.Predmet.Broj_1">4299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St-4299/2016</izvorni_sadrzaj>
    <derivirana_varijabla naziv="DomainObject.Predmet.OznakaBroj_1">St-4299/2016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ANTONČIĆ 1508 jednostavno društvo s ograničenom odgovornošću za trgovinu i usluge</izvorni_sadrzaj>
    <derivirana_varijabla naziv="DomainObject.Predmet.ProtustrankaFormated_1">  ANTONČIĆ 1508 jednostavno društvo s ograničenom odgovornošću za trgovinu i usluge</derivirana_varijabla>
  </DomainObject.Predmet.ProtustrankaFormated>
  <DomainObject.Predmet.ProtustrankaFormatedOIB>
    <izvorni_sadrzaj>  ANTONČIĆ 1508 jednostavno društvo s ograničenom odgovornošću za trgovinu i usluge, OIB 56935562685</izvorni_sadrzaj>
    <derivirana_varijabla naziv="DomainObject.Predmet.ProtustrankaFormatedOIB_1">  ANTONČIĆ 1508 jednostavno društvo s ograničenom odgovornošću za trgovinu i usluge, OIB 56935562685</derivirana_varijabla>
  </DomainObject.Predmet.ProtustrankaFormatedOIB>
  <DomainObject.Predmet.ProtustrankaFormatedWithAdress>
    <izvorni_sadrzaj> ANTONČIĆ 1508 jednostavno društvo s ograničenom odgovornošću za trgovinu i usluge, Ksavera Šandora Đalskog 31 A, 10410 Velika Gorica</izvorni_sadrzaj>
    <derivirana_varijabla naziv="DomainObject.Predmet.ProtustrankaFormatedWithAdress_1"> ANTONČIĆ 1508 jednostavno društvo s ograničenom odgovornošću za trgovinu i usluge, Ksavera Šandora Đalskog 31 A, 10410 Velika Gorica</derivirana_varijabla>
  </DomainObject.Predmet.ProtustrankaFormatedWithAdress>
  <DomainObject.Predmet.ProtustrankaFormatedWithAdressOIB>
    <izvorni_sadrzaj> ANTONČIĆ 1508 jednostavno društvo s ograničenom odgovornošću za trgovinu i usluge, OIB 56935562685, Ksavera Šandora Đalskog 31 A, 10410 Velika Gorica</izvorni_sadrzaj>
    <derivirana_varijabla naziv="DomainObject.Predmet.ProtustrankaFormatedWithAdressOIB_1"> ANTONČIĆ 1508 jednostavno društvo s ograničenom odgovornošću za trgovinu i usluge, OIB 56935562685, Ksavera Šandora Đalskog 31 A, 10410 Velika Gorica</derivirana_varijabla>
  </DomainObject.Predmet.ProtustrankaFormatedWithAdressOIB>
  <DomainObject.Predmet.ProtustrankaWithAdress>
    <izvorni_sadrzaj>ANTONČIĆ 1508 jednostavno društvo s ograničenom odgovornošću za trgovinu i usluge Ksavera Šandora Đalskog 31 A, 10410 Velika Gorica</izvorni_sadrzaj>
    <derivirana_varijabla naziv="DomainObject.Predmet.ProtustrankaWithAdress_1">ANTONČIĆ 1508 jednostavno društvo s ograničenom odgovornošću za trgovinu i usluge Ksavera Šandora Đalskog 31 A, 10410 Velika Gorica</derivirana_varijabla>
  </DomainObject.Predmet.ProtustrankaWithAdress>
  <DomainObject.Predmet.ProtustrankaWithAdressOIB>
    <izvorni_sadrzaj>ANTONČIĆ 1508 jednostavno društvo s ograničenom odgovornošću za trgovinu i usluge, OIB 56935562685, Ksavera Šandora Đalskog 31 A, 10410 Velika Gorica</izvorni_sadrzaj>
    <derivirana_varijabla naziv="DomainObject.Predmet.ProtustrankaWithAdressOIB_1">ANTONČIĆ 1508 jednostavno društvo s ograničenom odgovornošću za trgovinu i usluge, OIB 56935562685, Ksavera Šandora Đalskog 31 A, 10410 Velika Gorica</derivirana_varijabla>
  </DomainObject.Predmet.ProtustrankaWithAdressOIB>
  <DomainObject.Predmet.ProtustrankaNazivFormated>
    <izvorni_sadrzaj>ANTONČIĆ 1508 jednostavno društvo s ograničenom odgovornošću za trgovinu i usluge</izvorni_sadrzaj>
    <derivirana_varijabla naziv="DomainObject.Predmet.ProtustrankaNazivFormated_1">ANTONČIĆ 1508 jednostavno društvo s ograničenom odgovornošću za trgovinu i usluge</derivirana_varijabla>
  </DomainObject.Predmet.ProtustrankaNazivFormated>
  <DomainObject.Predmet.ProtustrankaNazivFormatedOIB>
    <izvorni_sadrzaj>ANTONČIĆ 1508 jednostavno društvo s ograničenom odgovornošću za trgovinu i usluge, OIB 56935562685</izvorni_sadrzaj>
    <derivirana_varijabla naziv="DomainObject.Predmet.ProtustrankaNazivFormatedOIB_1">ANTONČIĆ 1508 jednostavno društvo s ograničenom odgovornošću za trgovinu i usluge, OIB 56935562685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ANTONČIĆ 1508 jednostavno društvo s ograničenom odgovornošću za trgovinu i usluge</item>
    </izvorni_sadrzaj>
    <derivirana_varijabla naziv="DomainObject.Predmet.ProtuStrankaListFormated_1">
      <item>ANTONČIĆ 1508 jednostavno društvo s ograničenom odgovornošću za trgovinu i usluge</item>
    </derivirana_varijabla>
  </DomainObject.Predmet.ProtuStrankaListFormated>
  <DomainObject.Predmet.ProtuStrankaListFormatedOIB>
    <izvorni_sadrzaj>
      <item>ANTONČIĆ 1508 jednostavno društvo s ograničenom odgovornošću za trgovinu i usluge, OIB 56935562685</item>
    </izvorni_sadrzaj>
    <derivirana_varijabla naziv="DomainObject.Predmet.ProtuStrankaListFormatedOIB_1">
      <item>ANTONČIĆ 1508 jednostavno društvo s ograničenom odgovornošću za trgovinu i usluge, OIB 56935562685</item>
    </derivirana_varijabla>
  </DomainObject.Predmet.ProtuStrankaListFormatedOIB>
  <DomainObject.Predmet.ProtuStrankaListFormatedWithAdress>
    <izvorni_sadrzaj>
      <item>ANTONČIĆ 1508 jednostavno društvo s ograničenom odgovornošću za trgovinu i usluge, Ksavera Šandora Đalskog 31 A, 10410 Velika Gorica</item>
    </izvorni_sadrzaj>
    <derivirana_varijabla naziv="DomainObject.Predmet.ProtuStrankaListFormatedWithAdress_1">
      <item>ANTONČIĆ 1508 jednostavno društvo s ograničenom odgovornošću za trgovinu i usluge, Ksavera Šandora Đalskog 31 A, 10410 Velika Gorica</item>
    </derivirana_varijabla>
  </DomainObject.Predmet.ProtuStrankaListFormatedWithAdress>
  <DomainObject.Predmet.ProtuStrankaListFormatedWithAdressOIB>
    <izvorni_sadrzaj>
      <item>ANTONČIĆ 1508 jednostavno društvo s ograničenom odgovornošću za trgovinu i usluge, OIB 56935562685, Ksavera Šandora Đalskog 31 A, 10410 Velika Gorica</item>
    </izvorni_sadrzaj>
    <derivirana_varijabla naziv="DomainObject.Predmet.ProtuStrankaListFormatedWithAdressOIB_1">
      <item>ANTONČIĆ 1508 jednostavno društvo s ograničenom odgovornošću za trgovinu i usluge, OIB 56935562685, Ksavera Šandora Đalskog 31 A, 10410 Velika Gorica</item>
    </derivirana_varijabla>
  </DomainObject.Predmet.ProtuStrankaListFormatedWithAdressOIB>
  <DomainObject.Predmet.ProtuStrankaListNazivFormated>
    <izvorni_sadrzaj>
      <item>ANTONČIĆ 1508 jednostavno društvo s ograničenom odgovornošću za trgovinu i usluge</item>
    </izvorni_sadrzaj>
    <derivirana_varijabla naziv="DomainObject.Predmet.ProtuStrankaListNazivFormated_1">
      <item>ANTONČIĆ 1508 jednostavno društvo s ograničenom odgovornošću za trgovinu i usluge</item>
    </derivirana_varijabla>
  </DomainObject.Predmet.ProtuStrankaListNazivFormated>
  <DomainObject.Predmet.ProtuStrankaListNazivFormatedOIB>
    <izvorni_sadrzaj>
      <item>ANTONČIĆ 1508 jednostavno društvo s ograničenom odgovornošću za trgovinu i usluge, OIB 56935562685</item>
    </izvorni_sadrzaj>
    <derivirana_varijabla naziv="DomainObject.Predmet.ProtuStrankaListNazivFormatedOIB_1">
      <item>ANTONČIĆ 1508 jednostavno društvo s ograničenom odgovornošću za trgovinu i usluge, OIB 56935562685</item>
    </derivirana_varijabla>
  </DomainObject.Predmet.ProtuStrankaListNazivFormatedOIB>
  <DomainObject.Predmet.OstaliListFormated>
    <izvorni_sadrzaj>
      <item>Željko Antončić</item>
    </izvorni_sadrzaj>
    <derivirana_varijabla naziv="DomainObject.Predmet.OstaliListFormated_1">
      <item>Željko Antončić</item>
    </derivirana_varijabla>
  </DomainObject.Predmet.OstaliListFormated>
  <DomainObject.Predmet.OstaliListFormatedOIB>
    <izvorni_sadrzaj>
      <item>Željko Antončić, OIB 03016540812</item>
    </izvorni_sadrzaj>
    <derivirana_varijabla naziv="DomainObject.Predmet.OstaliListFormatedOIB_1">
      <item>Željko Antončić, OIB 03016540812</item>
    </derivirana_varijabla>
  </DomainObject.Predmet.OstaliListFormatedOIB>
  <DomainObject.Predmet.OstaliListFormatedWithAdress>
    <izvorni_sadrzaj>
      <item>Željko Antončić, Rakovec Tomaševečki 9, 49290 Rakovec Tomaševečki</item>
    </izvorni_sadrzaj>
    <derivirana_varijabla naziv="DomainObject.Predmet.OstaliListFormatedWithAdress_1">
      <item>Željko Antončić, Rakovec Tomaševečki 9, 49290 Rakovec Tomaševečki</item>
    </derivirana_varijabla>
  </DomainObject.Predmet.OstaliListFormatedWithAdress>
  <DomainObject.Predmet.OstaliListFormatedWithAdressOIB>
    <izvorni_sadrzaj>
      <item>Željko Antončić, OIB 03016540812, Rakovec Tomaševečki 9, 49290 Rakovec Tomaševečki</item>
    </izvorni_sadrzaj>
    <derivirana_varijabla naziv="DomainObject.Predmet.OstaliListFormatedWithAdressOIB_1">
      <item>Željko Antončić, OIB 03016540812, Rakovec Tomaševečki 9, 49290 Rakovec Tomaševečki</item>
    </derivirana_varijabla>
  </DomainObject.Predmet.OstaliListFormatedWithAdressOIB>
  <DomainObject.Predmet.OstaliListNazivFormated>
    <izvorni_sadrzaj>
      <item>Željko Antončić</item>
    </izvorni_sadrzaj>
    <derivirana_varijabla naziv="DomainObject.Predmet.OstaliListNazivFormated_1">
      <item>Željko Antončić</item>
    </derivirana_varijabla>
  </DomainObject.Predmet.OstaliListNazivFormated>
  <DomainObject.Predmet.OstaliListNazivFormatedOIB>
    <izvorni_sadrzaj>
      <item>Željko Antončić, OIB 03016540812</item>
    </izvorni_sadrzaj>
    <derivirana_varijabla naziv="DomainObject.Predmet.OstaliListNazivFormatedOIB_1">
      <item>Željko Antončić, OIB 03016540812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ANTONČIĆ 1508 jednostavno društvo s ograničenom odgovornošću za trgovinu i usluge</izvorni_sadrzaj>
    <derivirana_varijabla naziv="DomainObject.Predmet.ProtustrankaIDrugi_1">ANTONČIĆ 1508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ANTONČIĆ 1508 jednostavno društvo s ograničenom odgovornošću za trgovinu i usluge, OIB 56935562685, Ksavera Šandora Đalskog 31 A, 10410 Velika Gorica</izvorni_sadrzaj>
    <derivirana_varijabla naziv="DomainObject.Predmet.ProtustrankaIDrugiAdressOIB_1">ANTONČIĆ 1508 jednostavno društvo s ograničenom odgovornošću za trgovinu i usluge, OIB 56935562685, Ksavera Šandora Đalskog 31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ANTONČIĆ 1508 jednostavno društvo s ograničenom odgovornošću za trgovinu i usluge</item>
      <item>Željko Antončić</item>
    </izvorni_sadrzaj>
    <derivirana_varijabla naziv="DomainObject.Predmet.SudioniciListNaziv_1">
      <item>FINA Regionalni centar Zagreb</item>
      <item>ANTONČIĆ 1508 jednostavno društvo s ograničenom odgovornošću za trgovinu i usluge</item>
      <item>Željko Antončić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ANTONČIĆ 1508 jednostavno društvo s ograničenom odgovornošću za trgovinu i usluge, OIB 56935562685, Ksavera Šandora Đalskog 31 A,10410 Velika Gorica</item>
      <item>Željko Antončić, OIB 03016540812, Rakovec Tomaševečki 9,49290 Rakovec Tomaševečki</item>
    </izvorni_sadrzaj>
    <derivirana_varijabla naziv="DomainObject.Predmet.SudioniciListAdressOIB_1">
      <item>FINA Regionalni centar Zagreb, OIB 85821130368, Trg svibanjskih žrtava 1995. br. 1,10000 Zagreb</item>
      <item>ANTONČIĆ 1508 jednostavno društvo s ograničenom odgovornošću za trgovinu i usluge, OIB 56935562685, Ksavera Šandora Đalskog 31 A,10410 Velika Gorica</item>
      <item>Željko Antončić, OIB 03016540812, Rakovec Tomaševečki 9,49290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56935562685</item>
      <item>, OIB 03016540812</item>
    </izvorni_sadrzaj>
    <derivirana_varijabla naziv="DomainObject.Predmet.SudioniciListNazivOIB_1">
      <item>, OIB 85821130368</item>
      <item>, OIB 56935562685</item>
      <item>, OIB 03016540812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1359</properties:Characters>
  <properties:Lines>42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2016-06-27T08:45:00Z</dcterms:created>
  <dc:creator>Višnja Jurlina</dc:creator>
  <cp:lastModifiedBy>Višnja Jurlina</cp:lastModifiedBy>
  <cp:lastPrinted>2016-07-22T07:46:00Z</cp:lastPrinted>
  <dcterms:modified xmlns:xsi="http://www.w3.org/2001/XMLSchema-instance" xsi:type="dcterms:W3CDTF">2016-07-22T11:47:00Z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