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7146" w14:paraId="4d27146" w:rsidRDefault="00C54B19" w:rsidR="00C54B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C54B19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7029FA">
        <w:rPr>
          <w:sz w:val="24"/>
          <w:szCs w:val="24"/>
        </w:rPr>
        <w:t>175/2014</w:t>
      </w:r>
      <w:r w:rsidR="00C54B19">
        <w:rPr>
          <w:sz w:val="24"/>
          <w:szCs w:val="24"/>
        </w:rPr>
        <w:t>-239</w:t>
      </w:r>
    </w:p>
    <w:p w:rsidRDefault="003175E1" w:rsidP="003175E1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7029FA" w:rsidP="007029FA" w:rsidR="007029FA" w:rsidRPr="000D7E78">
      <w:pPr>
        <w:jc w:val="center"/>
        <w:rPr>
          <w:b/>
          <w:sz w:val="24"/>
          <w:szCs w:val="24"/>
        </w:rPr>
      </w:pPr>
    </w:p>
    <w:p w:rsidRDefault="007029FA" w:rsidP="007029FA" w:rsidR="007029F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 xml:space="preserve">nakon </w:t>
      </w:r>
      <w:r w:rsidR="003175E1">
        <w:rPr>
          <w:sz w:val="24"/>
          <w:szCs w:val="24"/>
          <w:lang w:val="pt-BR"/>
        </w:rPr>
        <w:t xml:space="preserve">posebnog </w:t>
      </w:r>
      <w:r w:rsidRPr="000D7E78">
        <w:rPr>
          <w:sz w:val="24"/>
          <w:szCs w:val="24"/>
          <w:lang w:val="pt-BR"/>
        </w:rPr>
        <w:t>ispitnog ročišta održanog dana</w:t>
      </w:r>
      <w:r w:rsidR="003175E1">
        <w:rPr>
          <w:sz w:val="24"/>
          <w:szCs w:val="24"/>
          <w:lang w:val="pt-BR"/>
        </w:rPr>
        <w:t xml:space="preserve"> 21</w:t>
      </w:r>
      <w:r w:rsidRPr="000D7E78">
        <w:rPr>
          <w:sz w:val="24"/>
          <w:szCs w:val="24"/>
          <w:lang w:val="pt-BR"/>
        </w:rPr>
        <w:t>.</w:t>
      </w:r>
      <w:r w:rsidR="003175E1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201</w:t>
      </w:r>
      <w:r w:rsidR="003175E1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 w:rsidR="003175E1">
        <w:rPr>
          <w:sz w:val="24"/>
          <w:szCs w:val="24"/>
          <w:lang w:val="pt-BR"/>
        </w:rPr>
        <w:t>21</w:t>
      </w:r>
      <w:r w:rsidRPr="000D7E78">
        <w:rPr>
          <w:sz w:val="24"/>
          <w:szCs w:val="24"/>
          <w:lang w:val="pt-BR"/>
        </w:rPr>
        <w:t>.</w:t>
      </w:r>
      <w:r w:rsidR="003175E1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 201</w:t>
      </w:r>
      <w:r w:rsidR="003175E1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7029FA" w:rsidP="007029FA" w:rsidR="007029FA" w:rsidRPr="000D7E7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Utvrđene tražbine viših isplatnih redova:</w:t>
      </w:r>
    </w:p>
    <w:p w:rsidRDefault="007029FA" w:rsidP="007029FA" w:rsidR="007029FA" w:rsidRPr="000D7E78">
      <w:pPr>
        <w:jc w:val="both"/>
        <w:rPr>
          <w:b/>
          <w:sz w:val="24"/>
          <w:szCs w:val="24"/>
        </w:rPr>
      </w:pPr>
    </w:p>
    <w:p w:rsidRDefault="007029FA" w:rsidP="007029FA" w:rsidR="007029FA" w:rsidRPr="000D7E78">
      <w:pPr>
        <w:ind w:firstLine="720"/>
        <w:jc w:val="both"/>
        <w:rPr>
          <w:sz w:val="24"/>
          <w:szCs w:val="24"/>
        </w:rPr>
      </w:pPr>
    </w:p>
    <w:p w:rsidRDefault="007029FA" w:rsidP="007029FA" w:rsidR="007029FA" w:rsidRPr="000D7E7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0D7E78">
        <w:rPr>
          <w:b/>
          <w:bCs/>
          <w:sz w:val="24"/>
          <w:szCs w:val="24"/>
        </w:rPr>
        <w:t>Prvi viši isplatni red:</w:t>
      </w:r>
    </w:p>
    <w:p w:rsidRDefault="007029FA" w:rsidP="007029FA" w:rsidR="007029FA" w:rsidRPr="000D7E7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tbl>
      <w:tblPr>
        <w:tblW w:type="dxa" w:w="576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20"/>
        <w:gridCol w:w="2268"/>
        <w:gridCol w:w="1276"/>
        <w:gridCol w:w="1701"/>
      </w:tblGrid>
      <w:tr w:rsidTr="00C31171" w:rsidR="003175E1">
        <w:trPr>
          <w:trHeight w:val="576"/>
        </w:trPr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Priznato kn</w:t>
            </w:r>
          </w:p>
        </w:tc>
      </w:tr>
      <w:tr w:rsidTr="00C31171" w:rsidR="003175E1">
        <w:tc>
          <w:tcPr>
            <w:tcW w:type="dxa" w:w="5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102F1B">
            <w:pPr>
              <w:pStyle w:val="TableContents"/>
              <w:rPr>
                <w:b/>
                <w:sz w:val="22"/>
                <w:szCs w:val="22"/>
              </w:rPr>
            </w:pPr>
            <w:r w:rsidRPr="00102F1B">
              <w:rPr>
                <w:b/>
                <w:sz w:val="22"/>
                <w:szCs w:val="22"/>
              </w:rPr>
              <w:t>01.</w:t>
            </w:r>
          </w:p>
        </w:tc>
        <w:tc>
          <w:tcPr>
            <w:tcW w:type="dxa" w:w="226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BABIĆ JANA</w:t>
            </w:r>
          </w:p>
          <w:p w:rsidRDefault="003175E1" w:rsidP="00C31171" w:rsidR="003175E1" w:rsidRPr="0008591D">
            <w:pPr>
              <w:rPr>
                <w:bCs/>
              </w:rPr>
            </w:pPr>
            <w:r w:rsidRPr="0008591D">
              <w:rPr>
                <w:bCs/>
              </w:rPr>
              <w:t>Zagreb, I Kozari put</w:t>
            </w:r>
          </w:p>
          <w:p w:rsidRDefault="003175E1" w:rsidP="003175E1" w:rsidR="003175E1" w:rsidRPr="0075469C">
            <w:pPr>
              <w:rPr>
                <w:bCs/>
              </w:rPr>
            </w:pPr>
            <w:r w:rsidRPr="0008591D">
              <w:rPr>
                <w:bCs/>
              </w:rPr>
              <w:t>VI odvojak br.14</w:t>
            </w:r>
          </w:p>
        </w:tc>
        <w:tc>
          <w:tcPr>
            <w:tcW w:type="dxa" w:w="1276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08591D">
              <w:rPr>
                <w:rFonts w:cs="Times New Roman"/>
                <w:sz w:val="20"/>
                <w:szCs w:val="20"/>
              </w:rPr>
              <w:t>40148208052</w:t>
            </w:r>
          </w:p>
        </w:tc>
        <w:tc>
          <w:tcPr>
            <w:tcW w:type="dxa" w:w="1701"/>
            <w:tcBorders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FD42A1">
            <w:pPr>
              <w:jc w:val="right"/>
            </w:pPr>
            <w:r w:rsidRPr="00FD42A1">
              <w:t>17.048,65</w:t>
            </w:r>
          </w:p>
        </w:tc>
      </w:tr>
      <w:tr w:rsidTr="00C31171" w:rsidR="003175E1">
        <w:tc>
          <w:tcPr>
            <w:tcW w:type="dxa" w:w="520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FD42A1">
            <w:pPr>
              <w:jc w:val="right"/>
              <w:rPr>
                <w:b/>
              </w:rPr>
            </w:pPr>
            <w:r w:rsidRPr="00FD42A1">
              <w:rPr>
                <w:b/>
              </w:rPr>
              <w:t>17.048,65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BEBIĆ OLIVERA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Metković,, </w:t>
            </w:r>
            <w:r w:rsidRPr="008902A3">
              <w:rPr>
                <w:bCs/>
              </w:rPr>
              <w:t>Eugena Kvaternika 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8902A3">
              <w:rPr>
                <w:rFonts w:cs="Times New Roman"/>
                <w:sz w:val="20"/>
                <w:szCs w:val="20"/>
              </w:rPr>
              <w:t>05037227718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9444D2">
              <w:rPr>
                <w:rFonts w:cs="Times New Roman"/>
                <w:bCs/>
                <w:sz w:val="20"/>
                <w:szCs w:val="20"/>
              </w:rPr>
              <w:t>12.008,17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9444D2">
            <w:pPr>
              <w:jc w:val="right"/>
              <w:rPr>
                <w:b/>
              </w:rPr>
            </w:pPr>
            <w:r w:rsidRPr="009444D2">
              <w:rPr>
                <w:b/>
              </w:rPr>
              <w:t>12.008,17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CRNADAK MIRELA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r w:rsidRPr="00EA6C35">
              <w:rPr>
                <w:bCs/>
              </w:rPr>
              <w:t>Zdihovska 23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EA6C35">
              <w:rPr>
                <w:rFonts w:cs="Times New Roman"/>
                <w:sz w:val="20"/>
                <w:szCs w:val="20"/>
              </w:rPr>
              <w:t>30506980915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  <w:r w:rsidRPr="00181AD7">
              <w:rPr>
                <w:rFonts w:cs="Times New Roman"/>
                <w:sz w:val="20"/>
                <w:szCs w:val="20"/>
              </w:rPr>
              <w:t>6.701,38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181AD7">
            <w:pPr>
              <w:jc w:val="right"/>
              <w:rPr>
                <w:b/>
              </w:rPr>
            </w:pPr>
            <w:r w:rsidRPr="00181AD7">
              <w:rPr>
                <w:b/>
              </w:rPr>
              <w:t>6.701,38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DOGAN RUŽA</w:t>
            </w:r>
          </w:p>
          <w:p w:rsidRDefault="003175E1" w:rsidP="00C31171" w:rsidR="003175E1" w:rsidRPr="00C47A68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r w:rsidRPr="00C47A68">
              <w:rPr>
                <w:bCs/>
              </w:rPr>
              <w:t>Sokolgradska 38</w:t>
            </w:r>
          </w:p>
          <w:p w:rsidRDefault="003175E1" w:rsidP="00C31171" w:rsidR="003175E1" w:rsidRPr="0075469C">
            <w:pPr>
              <w:rPr>
                <w:bCs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C47A68">
              <w:rPr>
                <w:rFonts w:cs="Times New Roman"/>
                <w:sz w:val="20"/>
                <w:szCs w:val="20"/>
              </w:rPr>
              <w:t>04754750511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155.864,04</w:t>
            </w: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18.862,58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>
              <w:rPr>
                <w:b/>
              </w:rPr>
              <w:t>174.726,62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DRUGČEVIĆ SNJEŽANA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Križevci, </w:t>
            </w:r>
            <w:r w:rsidRPr="00C47A68">
              <w:rPr>
                <w:bCs/>
              </w:rPr>
              <w:t>Dijankovec 32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C47A68">
              <w:rPr>
                <w:rFonts w:cs="Times New Roman"/>
                <w:sz w:val="20"/>
                <w:szCs w:val="20"/>
              </w:rPr>
              <w:t>63167410273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16.981,52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F91DE5">
            <w:pPr>
              <w:jc w:val="right"/>
              <w:rPr>
                <w:b/>
              </w:rPr>
            </w:pPr>
            <w:r w:rsidRPr="00F91DE5">
              <w:rPr>
                <w:b/>
                <w:bCs/>
              </w:rPr>
              <w:t>16.981,52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EREŠ NEVEN</w:t>
            </w:r>
            <w:r>
              <w:rPr>
                <w:b/>
                <w:bCs/>
              </w:rPr>
              <w:t>KA</w:t>
            </w:r>
          </w:p>
          <w:p w:rsidRDefault="003175E1" w:rsidP="00C31171" w:rsidR="003175E1" w:rsidRPr="006558EB">
            <w:pPr>
              <w:rPr>
                <w:b/>
                <w:bCs/>
              </w:rPr>
            </w:pPr>
            <w:r w:rsidRPr="00E32FB9">
              <w:rPr>
                <w:bCs/>
              </w:rPr>
              <w:t>Metković</w:t>
            </w:r>
            <w:r>
              <w:rPr>
                <w:b/>
                <w:bCs/>
              </w:rPr>
              <w:t xml:space="preserve">, </w:t>
            </w:r>
            <w:r w:rsidRPr="00E32FB9">
              <w:rPr>
                <w:bCs/>
              </w:rPr>
              <w:t>Put narone 86/1</w:t>
            </w:r>
          </w:p>
          <w:p w:rsidRDefault="003175E1" w:rsidP="003175E1" w:rsidR="003175E1" w:rsidRPr="0075469C">
            <w:pPr>
              <w:rPr>
                <w:bCs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E32FB9">
              <w:rPr>
                <w:rFonts w:cs="Times New Roman"/>
                <w:sz w:val="20"/>
                <w:szCs w:val="20"/>
              </w:rPr>
              <w:t>82338438655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>
              <w:rPr>
                <w:b/>
              </w:rPr>
              <w:t>10.484,66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GRGIĆ JASNA</w:t>
            </w:r>
          </w:p>
          <w:p w:rsidRDefault="003175E1" w:rsidP="003175E1" w:rsidR="003175E1" w:rsidRPr="0075469C">
            <w:r>
              <w:t xml:space="preserve">Osijek, </w:t>
            </w:r>
            <w:r w:rsidRPr="00E32FB9">
              <w:t>Ulica kestenova 2</w:t>
            </w:r>
            <w:r>
              <w:t xml:space="preserve"> 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E32FB9">
              <w:rPr>
                <w:rFonts w:cs="Times New Roman"/>
                <w:sz w:val="20"/>
                <w:szCs w:val="20"/>
              </w:rPr>
              <w:t>85893087633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DE4E1B">
              <w:rPr>
                <w:rFonts w:cs="Times New Roman"/>
                <w:bCs/>
                <w:sz w:val="20"/>
                <w:szCs w:val="20"/>
              </w:rPr>
              <w:t>16.850,53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 w:rsidRPr="00DE4E1B">
              <w:rPr>
                <w:b/>
              </w:rPr>
              <w:t>16.850,53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IVANČIĆ ANA</w:t>
            </w:r>
          </w:p>
          <w:p w:rsidRDefault="003175E1" w:rsidP="00C31171" w:rsidR="003175E1" w:rsidRPr="00416609">
            <w:pPr>
              <w:rPr>
                <w:bCs/>
              </w:rPr>
            </w:pPr>
            <w:r>
              <w:rPr>
                <w:bCs/>
              </w:rPr>
              <w:t xml:space="preserve">Sesvete, </w:t>
            </w:r>
            <w:r w:rsidRPr="00416609">
              <w:rPr>
                <w:bCs/>
              </w:rPr>
              <w:t>Bjelovarska 77</w:t>
            </w:r>
          </w:p>
          <w:p w:rsidRDefault="003175E1" w:rsidP="003175E1" w:rsidR="003175E1" w:rsidRPr="0075469C">
            <w:pPr>
              <w:rPr>
                <w:bCs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41077635584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</w:pPr>
          </w:p>
          <w:p w:rsidRDefault="003175E1" w:rsidP="00C31171" w:rsidR="003175E1" w:rsidRPr="0075469C">
            <w:pPr>
              <w:jc w:val="right"/>
            </w:pPr>
            <w:r w:rsidRPr="00EE702A">
              <w:t>141.600,83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 w:rsidRPr="00EE702A">
              <w:rPr>
                <w:b/>
              </w:rPr>
              <w:t>141.600,83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IVANČIĆ FILIP</w:t>
            </w:r>
          </w:p>
          <w:p w:rsidRDefault="003175E1" w:rsidP="00C31171" w:rsidR="003175E1" w:rsidRPr="00416609">
            <w:pPr>
              <w:rPr>
                <w:bCs/>
              </w:rPr>
            </w:pPr>
            <w:r>
              <w:rPr>
                <w:bCs/>
              </w:rPr>
              <w:t xml:space="preserve">Sesvete, </w:t>
            </w:r>
            <w:r w:rsidRPr="00416609">
              <w:rPr>
                <w:bCs/>
              </w:rPr>
              <w:t>Bjelovarska 77</w:t>
            </w:r>
          </w:p>
          <w:p w:rsidRDefault="003175E1" w:rsidP="003175E1" w:rsidR="003175E1" w:rsidRPr="0075469C">
            <w:pPr>
              <w:rPr>
                <w:bCs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36419946839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</w:pPr>
          </w:p>
          <w:p w:rsidRDefault="003175E1" w:rsidP="00C31171" w:rsidR="003175E1">
            <w:pPr>
              <w:jc w:val="right"/>
            </w:pPr>
            <w:r>
              <w:t>249.156,00</w:t>
            </w:r>
          </w:p>
          <w:p w:rsidRDefault="003175E1" w:rsidP="00C31171" w:rsidR="003175E1" w:rsidRPr="0075469C">
            <w:pPr>
              <w:jc w:val="right"/>
            </w:pPr>
            <w:r>
              <w:t>24.224,30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>
              <w:rPr>
                <w:b/>
              </w:rPr>
              <w:t>273.380,00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 xml:space="preserve">IVANČIĆ IVAN </w:t>
            </w:r>
          </w:p>
          <w:p w:rsidRDefault="003175E1" w:rsidP="00C31171" w:rsidR="003175E1" w:rsidRPr="00416609">
            <w:r>
              <w:t xml:space="preserve">Sesvete, </w:t>
            </w:r>
            <w:r w:rsidRPr="00416609">
              <w:t>Bjelovarska 77</w:t>
            </w:r>
          </w:p>
          <w:p w:rsidRDefault="003175E1" w:rsidP="003175E1" w:rsidR="003175E1" w:rsidRPr="0075469C"/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06971970908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544.908,09</w:t>
            </w: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66.625,00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615.533,09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IVANČIĆ NINO</w:t>
            </w:r>
          </w:p>
          <w:p w:rsidRDefault="003175E1" w:rsidP="003175E1" w:rsidR="003175E1" w:rsidRPr="0075469C">
            <w:r>
              <w:t xml:space="preserve">Sesvete, </w:t>
            </w:r>
            <w:r w:rsidRPr="00416609">
              <w:t>Bjelovarska 77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05066261818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215.922,00</w:t>
            </w: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19.694,22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235.616,22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KOCIJAN GUBIĆ VERA</w:t>
            </w:r>
          </w:p>
          <w:p w:rsidRDefault="003175E1" w:rsidP="00C31171" w:rsidR="003175E1" w:rsidRPr="00416609">
            <w:r>
              <w:t xml:space="preserve">Sesvete, </w:t>
            </w:r>
            <w:r w:rsidRPr="00416609">
              <w:t>Letnička 13</w:t>
            </w:r>
          </w:p>
          <w:p w:rsidRDefault="003175E1" w:rsidP="003175E1" w:rsidR="003175E1" w:rsidRPr="0075469C"/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40923038207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29.631,35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9938DA">
              <w:rPr>
                <w:rFonts w:cs="Times New Roman"/>
                <w:b/>
                <w:bCs/>
                <w:sz w:val="20"/>
                <w:szCs w:val="20"/>
              </w:rPr>
              <w:t>29.631,35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MAVREK MARIJANA</w:t>
            </w:r>
          </w:p>
          <w:p w:rsidRDefault="003175E1" w:rsidP="00C31171" w:rsidR="003175E1" w:rsidRPr="00416609">
            <w:r>
              <w:t xml:space="preserve">10 360 Sesvete, </w:t>
            </w:r>
            <w:r w:rsidRPr="00416609">
              <w:t>Međimurska 25</w:t>
            </w:r>
          </w:p>
          <w:p w:rsidRDefault="003175E1" w:rsidP="003175E1" w:rsidR="003175E1" w:rsidRPr="0075469C"/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68410954524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13.718,46</w:t>
            </w: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10.057,20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23.775,66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MILDE JASNA</w:t>
            </w:r>
          </w:p>
          <w:p w:rsidRDefault="003175E1" w:rsidP="00C31171" w:rsidR="003175E1" w:rsidRPr="00416609">
            <w:r>
              <w:t xml:space="preserve">Daruvar, </w:t>
            </w:r>
            <w:r w:rsidRPr="00416609">
              <w:t>A.Starčevića 23</w:t>
            </w:r>
          </w:p>
          <w:p w:rsidRDefault="003175E1" w:rsidP="003175E1" w:rsidR="003175E1" w:rsidRPr="0075469C"/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05404656921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14.826,26</w:t>
            </w: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8.847,99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23.674,25 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NERALIĆ DRAŽENKA</w:t>
            </w:r>
          </w:p>
          <w:p w:rsidRDefault="003175E1" w:rsidP="00C31171" w:rsidR="003175E1" w:rsidRPr="00416609">
            <w:pPr>
              <w:rPr>
                <w:bCs/>
              </w:rPr>
            </w:pPr>
            <w:r>
              <w:rPr>
                <w:bCs/>
              </w:rPr>
              <w:t xml:space="preserve">Ogulin, </w:t>
            </w:r>
            <w:r w:rsidRPr="00416609">
              <w:rPr>
                <w:bCs/>
              </w:rPr>
              <w:t>Dlakovac 13</w:t>
            </w:r>
          </w:p>
          <w:p w:rsidRDefault="003175E1" w:rsidP="00C31171" w:rsidR="003175E1" w:rsidRPr="005F37E2">
            <w:pPr>
              <w:rPr>
                <w:bCs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416609">
              <w:rPr>
                <w:rFonts w:cs="Times New Roman"/>
                <w:sz w:val="20"/>
                <w:szCs w:val="20"/>
              </w:rPr>
              <w:t>50503793005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</w:pPr>
          </w:p>
          <w:p w:rsidRDefault="003175E1" w:rsidP="00C31171" w:rsidR="003175E1" w:rsidRPr="0075469C">
            <w:pPr>
              <w:jc w:val="right"/>
            </w:pPr>
            <w:r w:rsidRPr="00846053">
              <w:t>15.219,03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846053">
            <w:pPr>
              <w:jc w:val="right"/>
              <w:rPr>
                <w:b/>
              </w:rPr>
            </w:pPr>
            <w:r w:rsidRPr="00846053">
              <w:rPr>
                <w:b/>
              </w:rPr>
              <w:t>15.219,03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OVANIN ĐURĐICA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Letovanić, </w:t>
            </w:r>
            <w:r w:rsidRPr="009D4867">
              <w:rPr>
                <w:bCs/>
              </w:rPr>
              <w:t>Stari Farkašić 16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9D4867">
              <w:rPr>
                <w:rFonts w:cs="Times New Roman"/>
                <w:sz w:val="20"/>
                <w:szCs w:val="20"/>
              </w:rPr>
              <w:lastRenderedPageBreak/>
              <w:t>25331162163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5F73E3">
              <w:rPr>
                <w:rFonts w:cs="Times New Roman"/>
                <w:bCs/>
                <w:sz w:val="20"/>
                <w:szCs w:val="20"/>
              </w:rPr>
              <w:lastRenderedPageBreak/>
              <w:t>18.072,25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5F73E3">
            <w:pPr>
              <w:jc w:val="right"/>
              <w:rPr>
                <w:b/>
              </w:rPr>
            </w:pPr>
            <w:r w:rsidRPr="005F73E3">
              <w:rPr>
                <w:b/>
              </w:rPr>
              <w:t>18.072,25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PAVIĆ BISERKA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r w:rsidRPr="009D4867">
              <w:rPr>
                <w:bCs/>
              </w:rPr>
              <w:t>Kranjčevićeva 2</w:t>
            </w:r>
            <w:r>
              <w:rPr>
                <w:bCs/>
              </w:rPr>
              <w:t>3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BB50BF">
              <w:rPr>
                <w:rFonts w:cs="Times New Roman"/>
                <w:sz w:val="20"/>
                <w:szCs w:val="20"/>
              </w:rPr>
              <w:t>02668021264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110.734,33</w:t>
            </w: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26.573,95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137.308,28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PLESEC PETRA</w:t>
            </w:r>
          </w:p>
          <w:p w:rsidRDefault="003175E1" w:rsidP="00C31171" w:rsidR="003175E1" w:rsidRPr="00BB50BF">
            <w:r>
              <w:t xml:space="preserve">Sesvete, </w:t>
            </w:r>
            <w:r w:rsidRPr="00BB50BF">
              <w:t>Zelengajska 11</w:t>
            </w:r>
          </w:p>
          <w:p w:rsidRDefault="003175E1" w:rsidP="00C31171" w:rsidR="003175E1" w:rsidRPr="0075469C"/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BB50BF">
              <w:rPr>
                <w:rFonts w:cs="Times New Roman"/>
                <w:sz w:val="20"/>
                <w:szCs w:val="20"/>
              </w:rPr>
              <w:t>35459878243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71.545,76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POSAVEC VALERIJA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r w:rsidRPr="00BB50BF">
              <w:rPr>
                <w:bCs/>
              </w:rPr>
              <w:t>Janka Polić Kamova 9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BB50BF">
              <w:rPr>
                <w:rFonts w:cs="Times New Roman"/>
                <w:sz w:val="20"/>
                <w:szCs w:val="20"/>
              </w:rPr>
              <w:t>66184057070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C0F5E">
              <w:rPr>
                <w:rFonts w:cs="Times New Roman"/>
                <w:bCs/>
                <w:sz w:val="20"/>
                <w:szCs w:val="20"/>
              </w:rPr>
              <w:t>89.306,69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1C0F5E">
            <w:pPr>
              <w:jc w:val="right"/>
              <w:rPr>
                <w:b/>
              </w:rPr>
            </w:pPr>
            <w:r w:rsidRPr="001C0F5E">
              <w:rPr>
                <w:b/>
              </w:rPr>
              <w:t>89.306,69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</w:rPr>
            </w:pPr>
            <w:r w:rsidRPr="006558EB">
              <w:rPr>
                <w:b/>
              </w:rPr>
              <w:t>PUTAK VESNA</w:t>
            </w:r>
          </w:p>
          <w:p w:rsidRDefault="003175E1" w:rsidP="003175E1" w:rsidR="003175E1" w:rsidRPr="0075469C">
            <w:r>
              <w:t xml:space="preserve">Končanica, </w:t>
            </w:r>
            <w:r w:rsidRPr="00D43C05">
              <w:t>Dioš 40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D43C05">
              <w:rPr>
                <w:rFonts w:cs="Times New Roman"/>
                <w:sz w:val="20"/>
                <w:szCs w:val="20"/>
              </w:rPr>
              <w:t>53763013777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F820B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</w:rPr>
            </w:pPr>
            <w:r>
              <w:rPr>
                <w:b/>
              </w:rPr>
              <w:t>23.693,02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SALATOVIĆ PEJO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>Sesvete, N.Šopa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99558D">
              <w:rPr>
                <w:rFonts w:cs="Times New Roman"/>
                <w:sz w:val="20"/>
                <w:szCs w:val="20"/>
              </w:rPr>
              <w:t>53131805687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60.907,63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rPr>
                <w:b/>
                <w:bCs/>
              </w:rPr>
            </w:pPr>
            <w:r w:rsidRPr="006558EB">
              <w:rPr>
                <w:b/>
                <w:bCs/>
              </w:rPr>
              <w:t>ŠARIĆ JANDRE</w:t>
            </w:r>
          </w:p>
          <w:p w:rsidRDefault="003175E1" w:rsidP="003175E1" w:rsidR="003175E1" w:rsidRPr="0075469C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r w:rsidRPr="0099558D">
              <w:rPr>
                <w:bCs/>
              </w:rPr>
              <w:t>Bože i Nikole Bionde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99558D">
              <w:rPr>
                <w:rFonts w:cs="Times New Roman"/>
                <w:sz w:val="20"/>
                <w:szCs w:val="20"/>
              </w:rPr>
              <w:t>32699897022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BF302E">
            <w:pPr>
              <w:pStyle w:val="TableContents"/>
              <w:jc w:val="right"/>
              <w:rPr>
                <w:rFonts w:cs="Times New Roman"/>
                <w:bCs/>
                <w:color w:val="FF0000"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272.597,17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ŠOLA BOŽICA</w:t>
            </w:r>
          </w:p>
          <w:p w:rsidRDefault="003175E1" w:rsidP="003175E1" w:rsidR="003175E1" w:rsidRPr="0099558D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Zagreb,</w:t>
            </w:r>
            <w:r w:rsidRPr="0099558D">
              <w:rPr>
                <w:bCs/>
                <w:sz w:val="20"/>
                <w:szCs w:val="20"/>
              </w:rPr>
              <w:t>Bukovac gornji 131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99558D">
              <w:rPr>
                <w:sz w:val="20"/>
                <w:szCs w:val="20"/>
              </w:rPr>
              <w:t>08384404621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9.924,37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TOMIĆ ZDENKA</w:t>
            </w:r>
          </w:p>
          <w:p w:rsidRDefault="003175E1" w:rsidP="003175E1" w:rsidR="003175E1" w:rsidRPr="003E587B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Zagreb, </w:t>
            </w:r>
            <w:r w:rsidRPr="003E587B">
              <w:rPr>
                <w:bCs/>
                <w:sz w:val="20"/>
                <w:szCs w:val="20"/>
              </w:rPr>
              <w:t>Side Košutić 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3E587B">
              <w:rPr>
                <w:sz w:val="20"/>
                <w:szCs w:val="20"/>
              </w:rPr>
              <w:t>6077374807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142.007,01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TOMINAC MARIJANA</w:t>
            </w:r>
          </w:p>
          <w:p w:rsidRDefault="003175E1" w:rsidP="003175E1" w:rsidR="003175E1" w:rsidRPr="00636FA5">
            <w:pPr>
              <w:pStyle w:val="TableContents"/>
              <w:rPr>
                <w:bCs/>
                <w:sz w:val="20"/>
                <w:szCs w:val="20"/>
              </w:rPr>
            </w:pPr>
            <w:r w:rsidRPr="004F0F40">
              <w:rPr>
                <w:bCs/>
                <w:sz w:val="20"/>
                <w:szCs w:val="20"/>
              </w:rPr>
              <w:t>Ogulin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4F0F40">
              <w:rPr>
                <w:bCs/>
                <w:sz w:val="20"/>
                <w:szCs w:val="20"/>
              </w:rPr>
              <w:t>Nova cesta 36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4F0F40">
              <w:rPr>
                <w:sz w:val="20"/>
                <w:szCs w:val="20"/>
              </w:rPr>
              <w:t>07017053614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5C1556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5C1556">
              <w:rPr>
                <w:rFonts w:cs="Times New Roman"/>
                <w:bCs/>
                <w:sz w:val="20"/>
                <w:szCs w:val="20"/>
              </w:rPr>
              <w:t>11.524,78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5C1556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5C1556">
              <w:rPr>
                <w:rFonts w:cs="Times New Roman"/>
                <w:b/>
                <w:bCs/>
                <w:sz w:val="20"/>
                <w:szCs w:val="20"/>
              </w:rPr>
              <w:t>11.524,78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VEIĆ LIDIJA</w:t>
            </w:r>
          </w:p>
          <w:p w:rsidRDefault="003175E1" w:rsidP="003175E1" w:rsidR="003175E1" w:rsidRPr="00D62226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Osijek, </w:t>
            </w:r>
            <w:r w:rsidRPr="004F0F40">
              <w:rPr>
                <w:bCs/>
                <w:sz w:val="20"/>
                <w:szCs w:val="20"/>
              </w:rPr>
              <w:t>Ulica vrba 2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4F0F40">
              <w:rPr>
                <w:sz w:val="20"/>
                <w:szCs w:val="20"/>
              </w:rPr>
              <w:t>84389252365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</w:pPr>
          </w:p>
          <w:p w:rsidRDefault="003175E1" w:rsidP="00C31171" w:rsidR="003175E1" w:rsidRPr="004B23DD">
            <w:pPr>
              <w:jc w:val="right"/>
            </w:pPr>
            <w:r w:rsidRPr="004B23DD">
              <w:t>18.209,49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D62226">
            <w:pPr>
              <w:jc w:val="right"/>
              <w:rPr>
                <w:b/>
              </w:rPr>
            </w:pPr>
            <w:r w:rsidRPr="00EB3613">
              <w:rPr>
                <w:b/>
              </w:rPr>
              <w:t>18.524,</w:t>
            </w:r>
            <w:r>
              <w:rPr>
                <w:b/>
              </w:rPr>
              <w:t>49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VUKOJA MIRELA</w:t>
            </w:r>
          </w:p>
          <w:p w:rsidRDefault="003175E1" w:rsidP="00C31171" w:rsidR="003175E1" w:rsidRPr="004F0F40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Tenja,</w:t>
            </w:r>
            <w:r w:rsidRPr="004F0F40">
              <w:rPr>
                <w:bCs/>
                <w:sz w:val="20"/>
                <w:szCs w:val="20"/>
              </w:rPr>
              <w:t>Antuna Barca 62</w:t>
            </w:r>
          </w:p>
          <w:p w:rsidRDefault="003175E1" w:rsidP="003175E1" w:rsidR="003175E1" w:rsidRPr="00F33E6E">
            <w:pPr>
              <w:pStyle w:val="TableContents"/>
              <w:rPr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4F0F40">
              <w:rPr>
                <w:sz w:val="20"/>
                <w:szCs w:val="20"/>
              </w:rPr>
              <w:t>12296293873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F33E6E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917B9E">
              <w:rPr>
                <w:rFonts w:cs="Times New Roman"/>
                <w:bCs/>
                <w:sz w:val="20"/>
                <w:szCs w:val="20"/>
              </w:rPr>
              <w:t>17.429,66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17.429,66</w:t>
            </w:r>
          </w:p>
        </w:tc>
      </w:tr>
      <w:tr w:rsidTr="003175E1" w:rsidR="003175E1">
        <w:trPr>
          <w:trHeight w:val="834"/>
        </w:trPr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ZGODIĆ LJUBICA</w:t>
            </w:r>
          </w:p>
          <w:p w:rsidRDefault="003175E1" w:rsidP="003175E1" w:rsidR="003175E1" w:rsidRPr="000A19ED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Vinkovci,</w:t>
            </w:r>
            <w:r w:rsidRPr="004F0F40">
              <w:rPr>
                <w:bCs/>
                <w:sz w:val="20"/>
                <w:szCs w:val="20"/>
              </w:rPr>
              <w:t>Vatroslava Lisinskog 14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4F0F40">
              <w:rPr>
                <w:sz w:val="20"/>
                <w:szCs w:val="20"/>
              </w:rPr>
              <w:t>42568790800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036269">
              <w:rPr>
                <w:rFonts w:cs="Times New Roman"/>
                <w:bCs/>
                <w:sz w:val="20"/>
                <w:szCs w:val="20"/>
              </w:rPr>
              <w:t>13.675,22</w:t>
            </w: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  <w:p w:rsidRDefault="003175E1" w:rsidP="00C31171" w:rsidR="003175E1" w:rsidRPr="00036269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15.679,20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29.354,42</w:t>
            </w:r>
          </w:p>
        </w:tc>
      </w:tr>
      <w:tr w:rsidTr="003175E1" w:rsidR="003175E1">
        <w:trPr>
          <w:trHeight w:val="839"/>
        </w:trPr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558EB">
            <w:pPr>
              <w:pStyle w:val="TableContents"/>
              <w:rPr>
                <w:b/>
                <w:bCs/>
                <w:sz w:val="20"/>
                <w:szCs w:val="20"/>
              </w:rPr>
            </w:pPr>
            <w:r w:rsidRPr="006558EB">
              <w:rPr>
                <w:b/>
                <w:bCs/>
                <w:sz w:val="20"/>
                <w:szCs w:val="20"/>
              </w:rPr>
              <w:t>ŽIVKOVIĆ-ŽUBRINIĆ JASNA</w:t>
            </w:r>
          </w:p>
          <w:p w:rsidRDefault="003175E1" w:rsidP="003175E1" w:rsidR="003175E1" w:rsidRPr="002D70CD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Medulin,</w:t>
            </w:r>
            <w:r w:rsidRPr="004F0F40">
              <w:rPr>
                <w:bCs/>
                <w:sz w:val="20"/>
                <w:szCs w:val="20"/>
              </w:rPr>
              <w:t>Strane 41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 w:rsidRPr="004F0F40">
              <w:rPr>
                <w:sz w:val="20"/>
                <w:szCs w:val="20"/>
              </w:rPr>
              <w:t>81102214910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2D70CD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CC692C">
              <w:rPr>
                <w:rFonts w:cs="Times New Roman"/>
                <w:bCs/>
                <w:sz w:val="20"/>
                <w:szCs w:val="20"/>
              </w:rPr>
              <w:t>3.398,40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CC692C">
            <w:pPr>
              <w:jc w:val="right"/>
              <w:rPr>
                <w:b/>
              </w:rPr>
            </w:pPr>
            <w:r w:rsidRPr="00CC692C">
              <w:rPr>
                <w:b/>
                <w:bCs/>
              </w:rPr>
              <w:t>3.398,40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Cs/>
                <w:sz w:val="20"/>
                <w:szCs w:val="20"/>
              </w:rPr>
            </w:pPr>
            <w:r w:rsidRPr="004863EC">
              <w:rPr>
                <w:b/>
                <w:bCs/>
                <w:sz w:val="20"/>
                <w:szCs w:val="20"/>
              </w:rPr>
              <w:t>STRMEČKI MIRA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Default="003175E1" w:rsidP="003175E1" w:rsidR="003175E1" w:rsidRPr="004863EC">
            <w:pPr>
              <w:pStyle w:val="TableContents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Bogišićeva 14,Zagreb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75729073280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4863EC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4863EC">
              <w:rPr>
                <w:rFonts w:cs="Times New Roman"/>
                <w:bCs/>
                <w:sz w:val="20"/>
                <w:szCs w:val="20"/>
              </w:rPr>
              <w:t>8.000,00</w:t>
            </w:r>
          </w:p>
        </w:tc>
      </w:tr>
      <w:tr w:rsidTr="00C31171" w:rsidR="003175E1">
        <w:tc>
          <w:tcPr>
            <w:tcW w:type="dxa" w:w="5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5469C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4863EC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4863EC">
              <w:rPr>
                <w:rFonts w:cs="Times New Roman"/>
                <w:b/>
                <w:bCs/>
                <w:sz w:val="20"/>
                <w:szCs w:val="20"/>
              </w:rPr>
              <w:t>8.000,00</w:t>
            </w:r>
          </w:p>
        </w:tc>
      </w:tr>
    </w:tbl>
    <w:p w:rsidRDefault="003175E1" w:rsidP="003175E1" w:rsidR="003175E1"/>
    <w:p w:rsidRDefault="007029FA" w:rsidP="007029FA" w:rsidR="007029FA" w:rsidRPr="000D7E78">
      <w:pPr>
        <w:pStyle w:val="TableContents"/>
        <w:rPr>
          <w:rFonts w:cs="Times New Roman"/>
          <w:bCs/>
        </w:rPr>
      </w:pPr>
    </w:p>
    <w:p w:rsidRDefault="007029FA" w:rsidP="007029FA" w:rsidR="007029FA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7029FA" w:rsidP="007029FA" w:rsidR="007029FA" w:rsidRPr="000D7E78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8515"/>
        <w:tblInd w:type="dxa" w:w="4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36"/>
        <w:gridCol w:w="2409"/>
        <w:gridCol w:w="5103"/>
        <w:gridCol w:w="567"/>
      </w:tblGrid>
      <w:tr w:rsidTr="00A40DB1" w:rsidR="003175E1" w:rsidRPr="00743008">
        <w:tc>
          <w:tcPr>
            <w:tcW w:type="dxa" w:w="43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40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510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56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%</w:t>
            </w:r>
          </w:p>
        </w:tc>
      </w:tr>
      <w:tr w:rsidTr="00A40DB1" w:rsidR="003175E1" w:rsidRPr="00743008">
        <w:tc>
          <w:tcPr>
            <w:tcW w:type="dxa" w:w="43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GRAD SPLIT</w:t>
            </w:r>
            <w:r w:rsidRPr="00743008">
              <w:rPr>
                <w:sz w:val="22"/>
                <w:szCs w:val="22"/>
              </w:rPr>
              <w:t xml:space="preserve">, 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Branimirova obala17,Split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OIB: 78755598868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510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331.192,07</w:t>
            </w:r>
          </w:p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70.907,07</w:t>
            </w:r>
          </w:p>
        </w:tc>
        <w:tc>
          <w:tcPr>
            <w:tcW w:type="dxa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402.099,14</w:t>
            </w:r>
          </w:p>
        </w:tc>
        <w:tc>
          <w:tcPr>
            <w:tcW w:type="dxa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ŠIMECKI</w:t>
            </w:r>
            <w:r w:rsidRPr="00743008">
              <w:rPr>
                <w:sz w:val="22"/>
                <w:szCs w:val="22"/>
              </w:rPr>
              <w:t xml:space="preserve"> d.o.o. u stečaju, 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Vlaška 126, Zagreb,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OIB: 02142010717</w:t>
            </w:r>
          </w:p>
          <w:p w:rsidRDefault="003175E1" w:rsidP="00A40DB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5103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  <w:r w:rsidRPr="00810830">
              <w:rPr>
                <w:sz w:val="22"/>
                <w:szCs w:val="22"/>
              </w:rPr>
              <w:t>4.880.330,73</w:t>
            </w: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  <w:r w:rsidRPr="00810830">
              <w:rPr>
                <w:sz w:val="22"/>
                <w:szCs w:val="22"/>
              </w:rPr>
              <w:t>410.242,38</w:t>
            </w: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  <w:r w:rsidRPr="00810830">
              <w:rPr>
                <w:sz w:val="22"/>
                <w:szCs w:val="22"/>
              </w:rPr>
              <w:t>1.834.048,16</w:t>
            </w: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  <w:r w:rsidRPr="00810830">
              <w:rPr>
                <w:sz w:val="22"/>
                <w:szCs w:val="22"/>
              </w:rPr>
              <w:t>500,00</w:t>
            </w: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7.424.621,27</w:t>
            </w:r>
          </w:p>
        </w:tc>
        <w:tc>
          <w:tcPr>
            <w:tcW w:type="dxa" w:w="567"/>
            <w:tcBorders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VIPne</w:t>
            </w:r>
            <w:r w:rsidRPr="00743008">
              <w:rPr>
                <w:sz w:val="22"/>
                <w:szCs w:val="22"/>
              </w:rPr>
              <w:t>t d.o.o.  Customer Accounting, pp 470,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Vrtni put 1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 1002 Zagreb,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OIB: 29524210204</w:t>
            </w:r>
          </w:p>
          <w:p w:rsidRDefault="003175E1" w:rsidP="00A40DB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  <w:r w:rsidRPr="00810830">
              <w:rPr>
                <w:sz w:val="22"/>
                <w:szCs w:val="22"/>
              </w:rPr>
              <w:t>0,00</w:t>
            </w:r>
          </w:p>
          <w:p w:rsidRDefault="003175E1" w:rsidP="00C31171" w:rsidR="003175E1" w:rsidRPr="00810830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C30F84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C30F84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VIPne</w:t>
            </w:r>
            <w:r w:rsidRPr="00743008">
              <w:rPr>
                <w:sz w:val="22"/>
                <w:szCs w:val="22"/>
              </w:rPr>
              <w:t>t d.o.o.  Customer Accounting, pp 470,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Vrtni put 1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lastRenderedPageBreak/>
              <w:t xml:space="preserve"> 1002 Zagreb,</w:t>
            </w:r>
          </w:p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OIB: 29524210204</w:t>
            </w:r>
          </w:p>
          <w:p w:rsidRDefault="003175E1" w:rsidP="00A40DB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       10.908,00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</w:tc>
      </w:tr>
      <w:tr w:rsidTr="00A40DB1" w:rsidR="003175E1" w:rsidRPr="00743008">
        <w:trPr>
          <w:trHeight w:val="361"/>
        </w:trPr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 xml:space="preserve">10.908,00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VEČERNJI LIST d.o.o.</w:t>
            </w:r>
            <w:r w:rsidRPr="00743008">
              <w:rPr>
                <w:bCs/>
                <w:sz w:val="22"/>
                <w:szCs w:val="22"/>
              </w:rPr>
              <w:t xml:space="preserve">Zagreb, Oreškovićeva 6H, 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OIB: 92276133102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170.268,08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401.265,02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6.091,07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11.980,38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9.380,00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14.465,50</w:t>
            </w:r>
          </w:p>
          <w:p w:rsidRDefault="003175E1" w:rsidP="00C31171" w:rsidR="003175E1" w:rsidRPr="00F40B92">
            <w:pPr>
              <w:jc w:val="right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>8.175,00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613.450,05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GRAD ZAGREB</w:t>
            </w:r>
            <w:r w:rsidRPr="00743008">
              <w:rPr>
                <w:bCs/>
                <w:sz w:val="22"/>
                <w:szCs w:val="22"/>
              </w:rPr>
              <w:t>, Zagreb,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 xml:space="preserve">Trg S. Radića 1, 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OIB: 61817894937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318.276,60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127.100,04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445.376,64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GRAD ZAGREB</w:t>
            </w:r>
            <w:r w:rsidRPr="00743008">
              <w:rPr>
                <w:bCs/>
                <w:sz w:val="22"/>
                <w:szCs w:val="22"/>
              </w:rPr>
              <w:t>, Zagreb,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 xml:space="preserve">Trg S. Radića 1, 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OIB: 61817894937</w:t>
            </w:r>
          </w:p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   1.758,12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   1.464,35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3.222.47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GRAD ZAGREB</w:t>
            </w:r>
            <w:r w:rsidRPr="00743008">
              <w:rPr>
                <w:bCs/>
                <w:sz w:val="22"/>
                <w:szCs w:val="22"/>
              </w:rPr>
              <w:t>, Zagreb,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 xml:space="preserve">Trg S. Radića 1, 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OIB: 61817894937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89.480,60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1.469,96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15.004,63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105.955,19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1680A">
            <w:pPr>
              <w:pStyle w:val="TableContents"/>
              <w:rPr>
                <w:sz w:val="22"/>
                <w:szCs w:val="22"/>
              </w:rPr>
            </w:pPr>
            <w:r w:rsidRPr="0061680A">
              <w:rPr>
                <w:sz w:val="22"/>
                <w:szCs w:val="22"/>
              </w:rPr>
              <w:t>09.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GRAD ZAGREB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Zagreb, Trg Stjepana Radića 1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 61817894937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0914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4.650,00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6.086,67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b/>
                <w:bCs/>
                <w:color w:val="000000"/>
                <w:sz w:val="22"/>
                <w:szCs w:val="22"/>
              </w:rPr>
              <w:t>10.736,67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61680A">
            <w:pPr>
              <w:pStyle w:val="TableContents"/>
              <w:rPr>
                <w:sz w:val="22"/>
                <w:szCs w:val="22"/>
              </w:rPr>
            </w:pPr>
            <w:r w:rsidRPr="0061680A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GRAD ZAGREB,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A62F78">
              <w:rPr>
                <w:rFonts w:cs="Times New Roman"/>
                <w:sz w:val="22"/>
                <w:szCs w:val="22"/>
              </w:rPr>
              <w:t>Zagreb,Trg S.Radića 1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OIB:61817894937</w:t>
            </w:r>
          </w:p>
          <w:p w:rsidRDefault="003175E1" w:rsidP="00A40DB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710F5">
              <w:rPr>
                <w:bCs/>
                <w:color w:val="000000"/>
                <w:sz w:val="22"/>
                <w:szCs w:val="22"/>
              </w:rPr>
              <w:t>1.315,00</w:t>
            </w: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710F5">
              <w:rPr>
                <w:bCs/>
                <w:color w:val="000000"/>
                <w:sz w:val="22"/>
                <w:szCs w:val="22"/>
              </w:rPr>
              <w:t>1.183,42</w:t>
            </w: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E710F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710F5">
              <w:rPr>
                <w:bCs/>
                <w:color w:val="000000"/>
                <w:sz w:val="22"/>
                <w:szCs w:val="22"/>
              </w:rPr>
              <w:t>1.870,00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710F5">
              <w:rPr>
                <w:bCs/>
                <w:color w:val="000000"/>
                <w:sz w:val="22"/>
                <w:szCs w:val="22"/>
              </w:rPr>
              <w:t>1.787,98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6.156,40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 xml:space="preserve">PORTUNATA d.o.o. 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Zagreb, Vlaška 78,</w:t>
            </w:r>
          </w:p>
          <w:p w:rsidRDefault="003175E1" w:rsidP="00C31171" w:rsidR="003175E1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OIB: 13725174628</w:t>
            </w:r>
          </w:p>
          <w:p w:rsidRDefault="003175E1" w:rsidP="00C31171" w:rsidR="003175E1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710.139,31</w:t>
            </w:r>
          </w:p>
          <w:p w:rsidRDefault="003175E1" w:rsidP="00C31171" w:rsidR="003175E1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275.953,24 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sz w:val="22"/>
                <w:szCs w:val="22"/>
              </w:rPr>
            </w:pPr>
            <w:r w:rsidRPr="0035540B">
              <w:rPr>
                <w:b/>
                <w:sz w:val="22"/>
                <w:szCs w:val="22"/>
              </w:rPr>
              <w:t>986.092,55 kn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REPUBLIKA HRVATSKA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Županijsko državno odvjetništvo</w:t>
            </w: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48.852,28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1.338,32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71.360,00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1.520,32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59.405,00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2.371,12</w:t>
            </w: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71.350,00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1.954,66</w:t>
            </w: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71.360,00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2.027,37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331.539,07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REPUBLIKA HRVATSKA 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4B7318">
            <w:pPr>
              <w:jc w:val="right"/>
              <w:rPr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4B731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B7318">
              <w:rPr>
                <w:bCs/>
                <w:color w:val="000000"/>
                <w:sz w:val="22"/>
                <w:szCs w:val="22"/>
              </w:rPr>
              <w:lastRenderedPageBreak/>
              <w:t>315.235,80</w:t>
            </w:r>
          </w:p>
          <w:p w:rsidRDefault="003175E1" w:rsidP="00C31171" w:rsidR="003175E1" w:rsidRPr="004B731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B7318">
              <w:rPr>
                <w:bCs/>
                <w:color w:val="000000"/>
                <w:sz w:val="22"/>
                <w:szCs w:val="22"/>
              </w:rPr>
              <w:t>20.136,76</w:t>
            </w: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B7318">
              <w:rPr>
                <w:bCs/>
                <w:color w:val="000000"/>
                <w:sz w:val="22"/>
                <w:szCs w:val="22"/>
              </w:rPr>
              <w:t>270.596,96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605.969,52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GRAD OSIJEK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Kuhačeva 9, OSIJEK</w:t>
            </w:r>
          </w:p>
          <w:p w:rsidRDefault="003175E1" w:rsidP="00C31171" w:rsidR="003175E1" w:rsidRPr="0002501D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OIB:30050049642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 w:rsidRPr="0002501D">
            <w:pPr>
              <w:jc w:val="right"/>
              <w:rPr>
                <w:sz w:val="22"/>
                <w:szCs w:val="22"/>
              </w:rPr>
            </w:pPr>
            <w:r w:rsidRPr="0002501D">
              <w:rPr>
                <w:sz w:val="22"/>
                <w:szCs w:val="22"/>
              </w:rPr>
              <w:t>0,00</w:t>
            </w:r>
          </w:p>
          <w:p w:rsidRDefault="003175E1" w:rsidP="00C31171" w:rsidR="003175E1" w:rsidRPr="00EE7ECB">
            <w:pPr>
              <w:jc w:val="right"/>
              <w:rPr>
                <w:color w:val="FF0000"/>
                <w:sz w:val="22"/>
                <w:szCs w:val="22"/>
              </w:rPr>
            </w:pPr>
            <w:r w:rsidRPr="0002501D">
              <w:rPr>
                <w:sz w:val="22"/>
                <w:szCs w:val="22"/>
              </w:rPr>
              <w:t>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 xml:space="preserve">ZAGREBAČKI HOLDING d.o.o. 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Zagreb, Ul. Grada Vukovara 41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 85584865987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39.995,65 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71.148,06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5.007,55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7.110,01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2.466,74</w:t>
            </w:r>
          </w:p>
          <w:p w:rsidRDefault="003175E1" w:rsidP="00C31171" w:rsidR="003175E1" w:rsidRPr="00743008">
            <w:pPr>
              <w:ind w:firstLine="709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153,43</w:t>
            </w:r>
          </w:p>
          <w:p w:rsidRDefault="003175E1" w:rsidP="00C31171" w:rsidR="003175E1" w:rsidRPr="00743008">
            <w:pPr>
              <w:ind w:firstLine="709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3.250,00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834,55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715,00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106,53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5.740,00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169,21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197.624,67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61.788,12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3.495,30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527,40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400.132,22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B11031">
            <w:pPr>
              <w:pStyle w:val="TableContents"/>
              <w:rPr>
                <w:sz w:val="22"/>
                <w:szCs w:val="22"/>
              </w:rPr>
            </w:pPr>
            <w:r w:rsidRPr="00B11031">
              <w:rPr>
                <w:sz w:val="22"/>
                <w:szCs w:val="22"/>
              </w:rPr>
              <w:t>16.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Javni bilježnik Branko Jakić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Zalinska 3, Zagreb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 08564858401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19.227,35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19.227,35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 xml:space="preserve">DARKOM d.o.o. </w:t>
            </w:r>
            <w:r w:rsidRPr="00743008">
              <w:rPr>
                <w:rFonts w:cs="Times New Roman"/>
                <w:sz w:val="22"/>
                <w:szCs w:val="22"/>
              </w:rPr>
              <w:t xml:space="preserve">za </w:t>
            </w:r>
            <w:r w:rsidRPr="00743008">
              <w:rPr>
                <w:rFonts w:cs="Times New Roman"/>
                <w:sz w:val="22"/>
                <w:szCs w:val="22"/>
              </w:rPr>
              <w:lastRenderedPageBreak/>
              <w:t>komunalnu</w:t>
            </w:r>
            <w:r w:rsidRPr="00743008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743008">
              <w:rPr>
                <w:rFonts w:cs="Times New Roman"/>
                <w:sz w:val="22"/>
                <w:szCs w:val="22"/>
              </w:rPr>
              <w:t xml:space="preserve">djelatnost, Daruvar, 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Josipa Kozarca 19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OIB:51300447787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476496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Default="003175E1" w:rsidP="00C31171" w:rsidR="003175E1" w:rsidRPr="00476496">
            <w:pPr>
              <w:rPr>
                <w:sz w:val="22"/>
                <w:szCs w:val="22"/>
              </w:rPr>
            </w:pPr>
          </w:p>
          <w:p w:rsidRDefault="003175E1" w:rsidP="00C31171" w:rsidR="003175E1" w:rsidRPr="00476496">
            <w:pPr>
              <w:jc w:val="right"/>
              <w:rPr>
                <w:sz w:val="22"/>
                <w:szCs w:val="22"/>
              </w:rPr>
            </w:pPr>
            <w:r w:rsidRPr="00476496">
              <w:rPr>
                <w:sz w:val="22"/>
                <w:szCs w:val="22"/>
              </w:rPr>
              <w:t>6.913,29</w:t>
            </w:r>
          </w:p>
          <w:p w:rsidRDefault="003175E1" w:rsidP="00C31171" w:rsidR="003175E1" w:rsidRPr="00476496">
            <w:pPr>
              <w:jc w:val="right"/>
              <w:rPr>
                <w:sz w:val="22"/>
                <w:szCs w:val="22"/>
              </w:rPr>
            </w:pPr>
            <w:r w:rsidRPr="00476496">
              <w:rPr>
                <w:sz w:val="22"/>
                <w:szCs w:val="22"/>
              </w:rPr>
              <w:t>2.169,38</w:t>
            </w:r>
          </w:p>
          <w:p w:rsidRDefault="003175E1" w:rsidP="00C31171" w:rsidR="003175E1" w:rsidRPr="00476496">
            <w:pPr>
              <w:jc w:val="right"/>
              <w:rPr>
                <w:sz w:val="22"/>
                <w:szCs w:val="22"/>
              </w:rPr>
            </w:pPr>
            <w:r w:rsidRPr="00476496">
              <w:rPr>
                <w:sz w:val="22"/>
                <w:szCs w:val="22"/>
              </w:rPr>
              <w:t>2.146,25</w:t>
            </w:r>
          </w:p>
          <w:p w:rsidRDefault="003175E1" w:rsidP="00C31171" w:rsidR="003175E1" w:rsidRPr="00476496">
            <w:pPr>
              <w:jc w:val="right"/>
              <w:rPr>
                <w:sz w:val="22"/>
                <w:szCs w:val="22"/>
              </w:rPr>
            </w:pPr>
            <w:r w:rsidRPr="00476496">
              <w:rPr>
                <w:sz w:val="22"/>
                <w:szCs w:val="22"/>
              </w:rPr>
              <w:t>0,00</w:t>
            </w:r>
          </w:p>
          <w:p w:rsidRDefault="003175E1" w:rsidP="00C31171" w:rsidR="003175E1" w:rsidRPr="0047649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1264AB">
            <w:pPr>
              <w:jc w:val="right"/>
              <w:rPr>
                <w:b/>
                <w:bCs/>
                <w:sz w:val="22"/>
                <w:szCs w:val="22"/>
              </w:rPr>
            </w:pPr>
            <w:r w:rsidRPr="001264AB">
              <w:rPr>
                <w:b/>
                <w:bCs/>
                <w:sz w:val="22"/>
                <w:szCs w:val="22"/>
              </w:rPr>
              <w:t>11.228,92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 xml:space="preserve">NEDJELJKO GRABIĆ, Zadar, </w:t>
            </w:r>
            <w:r w:rsidRPr="00743008">
              <w:rPr>
                <w:rFonts w:cs="Times New Roman"/>
                <w:sz w:val="22"/>
                <w:szCs w:val="22"/>
              </w:rPr>
              <w:t xml:space="preserve">Postrojbi specijalne policije 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Zadar br. 4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OIB:04787512817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24.479.976,38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100,00 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b/>
                <w:bCs/>
                <w:color w:val="000000"/>
                <w:sz w:val="22"/>
                <w:szCs w:val="22"/>
              </w:rPr>
              <w:t>24.480.076,38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BRANKO V</w:t>
            </w:r>
            <w:r>
              <w:rPr>
                <w:rFonts w:cs="Times New Roman"/>
                <w:b/>
                <w:sz w:val="22"/>
                <w:szCs w:val="22"/>
              </w:rPr>
              <w:t>E</w:t>
            </w:r>
            <w:r w:rsidRPr="00743008">
              <w:rPr>
                <w:rFonts w:cs="Times New Roman"/>
                <w:b/>
                <w:sz w:val="22"/>
                <w:szCs w:val="22"/>
              </w:rPr>
              <w:t>RŠEC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Ogulin, Žegar II1/1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OIB:27718033425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82.200,00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82.200,00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 xml:space="preserve">ADRIATIC SERVIS d.o.o. </w:t>
            </w:r>
            <w:r w:rsidRPr="00743008">
              <w:rPr>
                <w:rFonts w:cs="Times New Roman"/>
                <w:sz w:val="22"/>
                <w:szCs w:val="22"/>
              </w:rPr>
              <w:t>Zadar, Andrije Hebranga 9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OIB:94765037768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24.479.976,38 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b/>
                <w:bCs/>
                <w:color w:val="000000"/>
                <w:sz w:val="22"/>
                <w:szCs w:val="22"/>
              </w:rPr>
              <w:t>24.480.076,38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ADRIATIC SECURITY d.o.o. Zadar, A. Hebranga 9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>OIB:44190545321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743008">
            <w:pPr>
              <w:rPr>
                <w:sz w:val="22"/>
                <w:szCs w:val="22"/>
              </w:rPr>
            </w:pP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 xml:space="preserve">24.479.976,38 </w:t>
            </w:r>
          </w:p>
          <w:p w:rsidRDefault="003175E1" w:rsidP="00C31171" w:rsidR="003175E1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100,00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3008">
              <w:rPr>
                <w:b/>
                <w:bCs/>
                <w:color w:val="000000"/>
                <w:sz w:val="22"/>
                <w:szCs w:val="22"/>
              </w:rPr>
              <w:t>24.480.076,38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rFonts w:cs="Times New Roman"/>
                <w:b/>
                <w:sz w:val="22"/>
                <w:szCs w:val="22"/>
              </w:rPr>
              <w:t xml:space="preserve">FINA 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Vrtni put 3,Zagreb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43008">
              <w:rPr>
                <w:rFonts w:cs="Times New Roman"/>
                <w:sz w:val="22"/>
                <w:szCs w:val="22"/>
              </w:rPr>
              <w:t>OIB:85821130368</w:t>
            </w:r>
          </w:p>
          <w:p w:rsidRDefault="003175E1" w:rsidP="00C31171" w:rsidR="003175E1" w:rsidRPr="00743008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3008">
              <w:rPr>
                <w:bCs/>
                <w:color w:val="000000"/>
                <w:sz w:val="22"/>
                <w:szCs w:val="22"/>
              </w:rPr>
              <w:t>268,00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268,00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JURKA d.o.o. u stečaju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Dužice 21,Zagreb</w:t>
            </w:r>
          </w:p>
          <w:p w:rsidRDefault="003175E1" w:rsidP="00C31171" w:rsidR="003175E1" w:rsidRPr="002E41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OIB:81584877336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MST d.o.o.,</w:t>
            </w:r>
          </w:p>
          <w:p w:rsidRDefault="003175E1" w:rsidP="00C31171" w:rsidR="003175E1" w:rsidRPr="007B09D0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B09D0">
              <w:rPr>
                <w:rFonts w:cs="Times New Roman"/>
                <w:sz w:val="22"/>
                <w:szCs w:val="22"/>
              </w:rPr>
              <w:t>Donja Zdenčina,Braće Radića 11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color w:val="FF0000"/>
                <w:sz w:val="22"/>
                <w:szCs w:val="22"/>
              </w:rPr>
            </w:pPr>
          </w:p>
          <w:p w:rsidRDefault="003175E1" w:rsidP="00C31171" w:rsidR="003175E1" w:rsidRPr="00D72FF2">
            <w:pPr>
              <w:jc w:val="right"/>
              <w:rPr>
                <w:bCs/>
                <w:sz w:val="22"/>
                <w:szCs w:val="22"/>
              </w:rPr>
            </w:pPr>
            <w:r w:rsidRPr="00D72FF2">
              <w:rPr>
                <w:bCs/>
                <w:sz w:val="22"/>
                <w:szCs w:val="22"/>
              </w:rPr>
              <w:t>5.000,00</w:t>
            </w:r>
          </w:p>
          <w:p w:rsidRDefault="003175E1" w:rsidP="00C31171" w:rsidR="003175E1" w:rsidRPr="004C28DD">
            <w:pPr>
              <w:jc w:val="right"/>
              <w:rPr>
                <w:b/>
                <w:bCs/>
                <w:color w:val="FF0000"/>
                <w:sz w:val="22"/>
                <w:szCs w:val="22"/>
              </w:rPr>
            </w:pPr>
            <w:r w:rsidRPr="00D72FF2">
              <w:rPr>
                <w:bCs/>
                <w:sz w:val="22"/>
                <w:szCs w:val="22"/>
              </w:rPr>
              <w:t>2.088,71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7.088,71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HORIZONT INTERNATIONAL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d.o.o., Zagreb,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Horvaćanska cesta 75</w:t>
            </w:r>
          </w:p>
          <w:p w:rsidRDefault="003175E1" w:rsidP="00C31171" w:rsidR="003175E1" w:rsidRPr="007B09D0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OIB:98929682622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3175E1" w:rsidP="00C31171" w:rsidR="003175E1" w:rsidRPr="007B09D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B09D0">
              <w:rPr>
                <w:bCs/>
                <w:color w:val="000000"/>
                <w:sz w:val="22"/>
                <w:szCs w:val="22"/>
              </w:rPr>
              <w:t>77.412,75</w:t>
            </w:r>
          </w:p>
          <w:p w:rsidRDefault="003175E1" w:rsidP="00C31171" w:rsidR="003175E1" w:rsidRPr="007B09D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B09D0">
              <w:rPr>
                <w:bCs/>
                <w:color w:val="000000"/>
                <w:sz w:val="22"/>
                <w:szCs w:val="22"/>
              </w:rPr>
              <w:t>5.317,35</w:t>
            </w:r>
          </w:p>
          <w:p w:rsidRDefault="003175E1" w:rsidP="00C31171" w:rsidR="003175E1" w:rsidRPr="007B09D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B09D0">
              <w:rPr>
                <w:bCs/>
                <w:color w:val="000000"/>
                <w:sz w:val="22"/>
                <w:szCs w:val="22"/>
              </w:rPr>
              <w:t>4.062,50</w:t>
            </w:r>
          </w:p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B09D0">
              <w:rPr>
                <w:bCs/>
                <w:color w:val="000000"/>
                <w:sz w:val="22"/>
                <w:szCs w:val="22"/>
              </w:rPr>
              <w:t>41.835,70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128.628,30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LAVANDA  ADC d.o.o. u stečaju,</w:t>
            </w:r>
          </w:p>
          <w:p w:rsidRDefault="003175E1" w:rsidP="00C31171" w:rsidR="003175E1" w:rsidRPr="009E7800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9E7800">
              <w:rPr>
                <w:rFonts w:cs="Times New Roman"/>
                <w:sz w:val="22"/>
                <w:szCs w:val="22"/>
              </w:rPr>
              <w:t>Sesvete,Livadarski put 21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9E7800">
              <w:rPr>
                <w:rFonts w:cs="Times New Roman"/>
                <w:sz w:val="22"/>
                <w:szCs w:val="22"/>
              </w:rPr>
              <w:t>OIB:07897444082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>
            <w:pPr>
              <w:jc w:val="right"/>
              <w:rPr>
                <w:bCs/>
                <w:sz w:val="22"/>
                <w:szCs w:val="22"/>
              </w:rPr>
            </w:pPr>
          </w:p>
          <w:p w:rsidRDefault="003175E1" w:rsidP="00C31171" w:rsidR="003175E1" w:rsidRPr="00715FCA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A40DB1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2.707.508,45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9972F9" w:rsidR="003175E1" w:rsidRPr="00743008"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Nezavisni hrvatski sindikati, </w:t>
            </w:r>
            <w:r w:rsidRPr="004F380A">
              <w:rPr>
                <w:rFonts w:cs="Times New Roman"/>
                <w:sz w:val="22"/>
                <w:szCs w:val="22"/>
              </w:rPr>
              <w:t>Regionalni ured Zagreb,</w:t>
            </w:r>
          </w:p>
          <w:p w:rsidRDefault="003175E1" w:rsidP="00C31171" w:rsidR="003175E1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4F380A">
              <w:rPr>
                <w:rFonts w:cs="Times New Roman"/>
                <w:sz w:val="22"/>
                <w:szCs w:val="22"/>
              </w:rPr>
              <w:t xml:space="preserve"> Kneza Mislava 20/1</w:t>
            </w:r>
          </w:p>
        </w:tc>
        <w:tc>
          <w:tcPr>
            <w:tcW w:type="dxa" w:w="510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D3E40">
            <w:pPr>
              <w:jc w:val="right"/>
            </w:pPr>
            <w:r>
              <w:rPr>
                <w:bCs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5E1" w:rsidP="00C31171" w:rsidR="003175E1" w:rsidRPr="00743008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Tr="009972F9" w:rsidR="009972F9" w:rsidRPr="00743008">
        <w:trPr>
          <w:gridAfter w:val="1"/>
          <w:wAfter w:type="dxa" w:w="567"/>
        </w:trPr>
        <w:tc>
          <w:tcPr>
            <w:tcW w:type="dxa" w:w="436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72F9" w:rsidP="000A5719" w:rsidR="009972F9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409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72F9" w:rsidP="000A5719" w:rsidR="009972F9" w:rsidRPr="00743008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5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72F9" w:rsidP="000A5719" w:rsidR="009972F9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8.000,00</w:t>
            </w:r>
          </w:p>
        </w:tc>
      </w:tr>
    </w:tbl>
    <w:p w:rsidRDefault="003175E1" w:rsidP="003175E1" w:rsidR="003175E1"/>
    <w:p w:rsidRDefault="003175E1" w:rsidP="003175E1" w:rsidR="003175E1" w:rsidRPr="0012092B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Default="007029FA" w:rsidP="007029FA" w:rsidR="007029FA" w:rsidRPr="00A40DB1">
      <w:pPr>
        <w:ind w:firstLine="720"/>
        <w:jc w:val="both"/>
        <w:rPr>
          <w:color w:val="FF0000"/>
          <w:sz w:val="24"/>
          <w:szCs w:val="24"/>
        </w:rPr>
      </w:pPr>
    </w:p>
    <w:p w:rsidRDefault="007029FA" w:rsidP="007029FA" w:rsidR="007029FA">
      <w:pPr>
        <w:jc w:val="both"/>
        <w:rPr>
          <w:b/>
          <w:sz w:val="24"/>
          <w:szCs w:val="24"/>
        </w:rPr>
      </w:pPr>
      <w:r w:rsidRPr="00765ABC">
        <w:rPr>
          <w:b/>
          <w:sz w:val="24"/>
          <w:szCs w:val="24"/>
        </w:rPr>
        <w:t>II</w:t>
      </w:r>
      <w:r w:rsidRPr="00765ABC">
        <w:rPr>
          <w:b/>
          <w:sz w:val="24"/>
          <w:szCs w:val="24"/>
        </w:rPr>
        <w:tab/>
      </w:r>
      <w:r w:rsidRPr="00765ABC">
        <w:rPr>
          <w:b/>
          <w:sz w:val="24"/>
          <w:szCs w:val="24"/>
        </w:rPr>
        <w:tab/>
        <w:t>Osporene tražbine vjerovnika viših isplatnih redova:</w:t>
      </w:r>
    </w:p>
    <w:p w:rsidRDefault="00765ABC" w:rsidP="007029FA" w:rsidR="00765ABC">
      <w:pPr>
        <w:jc w:val="both"/>
        <w:rPr>
          <w:b/>
          <w:sz w:val="24"/>
          <w:szCs w:val="24"/>
        </w:rPr>
      </w:pPr>
    </w:p>
    <w:p w:rsidRDefault="00765ABC" w:rsidP="007029FA" w:rsidR="007029FA" w:rsidRPr="00765AB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</w:p>
    <w:tbl>
      <w:tblPr>
        <w:tblW w:type="dxa" w:w="9450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85"/>
        <w:gridCol w:w="1968"/>
        <w:gridCol w:w="1532"/>
        <w:gridCol w:w="1687"/>
        <w:gridCol w:w="1532"/>
        <w:gridCol w:w="2146"/>
      </w:tblGrid>
      <w:tr w:rsidTr="00765ABC" w:rsidR="00765ABC">
        <w:trPr>
          <w:trHeight w:val="302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6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Osnov tražbine</w:t>
            </w: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765ABC" w:rsidP="00765ABC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kn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razlog osporavanja</w:t>
            </w:r>
          </w:p>
        </w:tc>
      </w:tr>
      <w:tr w:rsidTr="00765ABC" w:rsidR="00765ABC">
        <w:trPr>
          <w:trHeight w:val="302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>VIPnet d.o.o.  Customer Accounting, pp 470,</w:t>
            </w: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>Vrtni put 1</w:t>
            </w: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 xml:space="preserve"> 10</w:t>
            </w:r>
            <w:r>
              <w:rPr>
                <w:b/>
                <w:bCs/>
                <w:sz w:val="22"/>
                <w:szCs w:val="22"/>
              </w:rPr>
              <w:t xml:space="preserve"> 000</w:t>
            </w:r>
            <w:r w:rsidRPr="008D597C">
              <w:rPr>
                <w:b/>
                <w:bCs/>
                <w:sz w:val="22"/>
                <w:szCs w:val="22"/>
              </w:rPr>
              <w:t xml:space="preserve"> Zagreb,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 xml:space="preserve">IBAN: </w:t>
            </w:r>
            <w:r w:rsidRPr="008D597C">
              <w:rPr>
                <w:b/>
                <w:bCs/>
                <w:sz w:val="22"/>
                <w:szCs w:val="22"/>
              </w:rPr>
              <w:lastRenderedPageBreak/>
              <w:t>HR6523300031100205901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8D597C">
              <w:rPr>
                <w:sz w:val="22"/>
                <w:szCs w:val="22"/>
              </w:rPr>
              <w:lastRenderedPageBreak/>
              <w:t>29524210204</w:t>
            </w:r>
          </w:p>
        </w:tc>
        <w:tc>
          <w:tcPr>
            <w:tcW w:type="dxa" w:w="16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Vjerodostojna isprava</w:t>
            </w:r>
          </w:p>
          <w:p w:rsidRDefault="00765ABC" w:rsidP="000A5719" w:rsidR="00765ABC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Glavnica</w:t>
            </w:r>
          </w:p>
          <w:p w:rsidRDefault="00765ABC" w:rsidP="000A5719" w:rsidR="00765ABC" w:rsidRPr="002B2E57">
            <w:pPr>
              <w:pStyle w:val="TableContents"/>
              <w:rPr>
                <w:sz w:val="22"/>
                <w:szCs w:val="22"/>
              </w:rPr>
            </w:pPr>
            <w:r w:rsidRPr="002B2E57">
              <w:rPr>
                <w:sz w:val="22"/>
                <w:szCs w:val="22"/>
              </w:rPr>
              <w:t>RAČUN ZA 7.MJESEC – valuta 20.08.2014.</w:t>
            </w:r>
          </w:p>
          <w:p w:rsidRDefault="00765ABC" w:rsidP="000A5719" w:rsidR="00765ABC" w:rsidRPr="00743008">
            <w:pPr>
              <w:rPr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6.771,45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8D597C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Račun se odnosi na </w:t>
            </w:r>
            <w:r w:rsidRPr="008D597C">
              <w:rPr>
                <w:sz w:val="22"/>
                <w:szCs w:val="22"/>
              </w:rPr>
              <w:t xml:space="preserve"> period nakon otvaranja stečaja</w:t>
            </w:r>
          </w:p>
        </w:tc>
      </w:tr>
      <w:tr w:rsidTr="00765ABC" w:rsidR="00765ABC">
        <w:trPr>
          <w:trHeight w:val="308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6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6.771,45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F961D2">
            <w:pPr>
              <w:pStyle w:val="TableContents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:rsidRDefault="007029FA" w:rsidP="007029FA" w:rsidR="007029FA" w:rsidRPr="00A40DB1">
      <w:pPr>
        <w:pStyle w:val="Bezproreda"/>
        <w:ind w:left="720"/>
        <w:rPr>
          <w:color w:val="FF0000"/>
          <w:szCs w:val="24"/>
        </w:rPr>
      </w:pPr>
    </w:p>
    <w:p w:rsidRDefault="007029FA" w:rsidP="007029FA" w:rsidR="007029FA" w:rsidRPr="00765ABC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765ABC">
        <w:rPr>
          <w:bCs/>
          <w:sz w:val="24"/>
          <w:szCs w:val="24"/>
        </w:rPr>
        <w:t xml:space="preserve">Upućuje se </w:t>
      </w:r>
      <w:r w:rsidRPr="00765ABC">
        <w:rPr>
          <w:sz w:val="24"/>
          <w:szCs w:val="24"/>
        </w:rPr>
        <w:t>u parnicu</w:t>
      </w:r>
      <w:r w:rsidRPr="00765ABC">
        <w:rPr>
          <w:bCs/>
          <w:sz w:val="24"/>
          <w:szCs w:val="24"/>
        </w:rPr>
        <w:t xml:space="preserve"> stečajni vjerovnik</w:t>
      </w:r>
      <w:r w:rsidRPr="00765ABC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 w:rsidRPr="00765ABC">
      <w:pPr>
        <w:ind w:left="705"/>
        <w:jc w:val="both"/>
        <w:rPr>
          <w:sz w:val="24"/>
          <w:szCs w:val="24"/>
        </w:rPr>
      </w:pPr>
      <w:r w:rsidRPr="00765ABC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765ABC" w:rsidP="007029FA" w:rsidR="00765ABC" w:rsidRPr="00765ABC">
      <w:pPr>
        <w:ind w:left="705"/>
        <w:jc w:val="both"/>
        <w:rPr>
          <w:sz w:val="24"/>
          <w:szCs w:val="24"/>
        </w:rPr>
      </w:pPr>
    </w:p>
    <w:p w:rsidRDefault="00765ABC" w:rsidP="00765ABC" w:rsidR="00765ABC" w:rsidRPr="00765ABC">
      <w:pPr>
        <w:jc w:val="both"/>
        <w:rPr>
          <w:sz w:val="24"/>
          <w:szCs w:val="24"/>
        </w:rPr>
      </w:pPr>
      <w:r w:rsidRPr="00765ABC">
        <w:rPr>
          <w:sz w:val="24"/>
          <w:szCs w:val="24"/>
        </w:rPr>
        <w:t>2.</w:t>
      </w:r>
    </w:p>
    <w:p w:rsidRDefault="00765ABC" w:rsidP="00765ABC" w:rsidR="00765ABC" w:rsidRPr="00A40DB1">
      <w:pPr>
        <w:jc w:val="both"/>
        <w:rPr>
          <w:color w:val="FF0000"/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765ABC" w:rsidR="00765ABC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765ABC" w:rsidP="00765ABC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 xml:space="preserve">PORTUNATA d.o.o. </w:t>
            </w:r>
          </w:p>
          <w:p w:rsidRDefault="00765ABC" w:rsidP="000A5719" w:rsidR="00765ABC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>Zagreb, Vlaška 78,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13725174628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Kamata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9.362.759,34</w:t>
            </w: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4.945.844,18</w:t>
            </w: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43421A">
        <w:trPr>
          <w:trHeight w:val="30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4A410F">
              <w:rPr>
                <w:b/>
                <w:sz w:val="22"/>
                <w:szCs w:val="22"/>
              </w:rPr>
              <w:t>14.308.603,52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7029FA" w:rsidP="007029FA" w:rsidR="007029FA">
      <w:pPr>
        <w:pStyle w:val="Bezproreda"/>
        <w:ind w:left="720"/>
        <w:rPr>
          <w:szCs w:val="24"/>
        </w:rPr>
      </w:pPr>
    </w:p>
    <w:p w:rsidRDefault="007029FA" w:rsidP="007029FA" w:rsidR="007029FA" w:rsidRPr="003B182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765ABC" w:rsidP="00765ABC" w:rsidR="00765ABC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</w:p>
    <w:p w:rsidRDefault="00765ABC" w:rsidP="007029FA" w:rsidR="00765ABC" w:rsidRPr="003B182B">
      <w:pPr>
        <w:ind w:left="705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765ABC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jc w:val="right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 xml:space="preserve">Osporeno </w:t>
            </w:r>
          </w:p>
          <w:p w:rsidRDefault="00765ABC" w:rsidP="00765ABC" w:rsidR="00765ABC" w:rsidRPr="00765ABC">
            <w:pPr>
              <w:jc w:val="right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87A7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587A72">
              <w:rPr>
                <w:b/>
                <w:bCs/>
                <w:sz w:val="22"/>
                <w:szCs w:val="22"/>
              </w:rPr>
              <w:t>GRAD OSIJEK</w:t>
            </w:r>
          </w:p>
          <w:p w:rsidRDefault="00765ABC" w:rsidP="000A5719" w:rsidR="00765ABC" w:rsidRPr="00587A7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587A72">
              <w:rPr>
                <w:b/>
                <w:bCs/>
                <w:sz w:val="22"/>
                <w:szCs w:val="22"/>
              </w:rPr>
              <w:t>Kuhačeva 9, OSIJEK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30050049642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87A72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Vjerodostojne isprave</w:t>
            </w:r>
          </w:p>
          <w:p w:rsidRDefault="00765ABC" w:rsidP="000A5719" w:rsidR="00765ABC" w:rsidRPr="00587A72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Dug zakupa poslovnog prostora</w:t>
            </w: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Spomenička renta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561.207,21</w:t>
            </w:r>
          </w:p>
          <w:p w:rsidRDefault="00765ABC" w:rsidP="000A5719" w:rsidR="00765ABC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34.596,27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295775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95775">
            <w:pPr>
              <w:pStyle w:val="TableContents"/>
              <w:rPr>
                <w:sz w:val="22"/>
                <w:szCs w:val="22"/>
              </w:rPr>
            </w:pPr>
            <w:r w:rsidRPr="00295775">
              <w:rPr>
                <w:sz w:val="22"/>
                <w:szCs w:val="22"/>
              </w:rPr>
              <w:t>Ne postoji pravni osnov ug. o zakupu, nije dokazana visina,zastara</w:t>
            </w: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295775">
              <w:rPr>
                <w:sz w:val="22"/>
                <w:szCs w:val="22"/>
              </w:rPr>
              <w:t xml:space="preserve">Vjer.isprave  glase na treću osobu ( promašena pasivna </w:t>
            </w:r>
            <w:r w:rsidRPr="00295775">
              <w:rPr>
                <w:sz w:val="22"/>
                <w:szCs w:val="22"/>
              </w:rPr>
              <w:lastRenderedPageBreak/>
              <w:t>legitimacija)</w:t>
            </w:r>
          </w:p>
        </w:tc>
      </w:tr>
      <w:tr w:rsidTr="000A5719" w:rsidR="00765ABC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595.803,48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</w:tr>
    </w:tbl>
    <w:p w:rsidRDefault="007029FA" w:rsidP="007029FA" w:rsidR="007029FA" w:rsidRPr="003B182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765ABC" w:rsidP="00765ABC" w:rsidR="00765ABC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</w:p>
    <w:p w:rsidRDefault="00765ABC" w:rsidP="00765ABC" w:rsidR="00765ABC" w:rsidRPr="003B182B">
      <w:pPr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765ABC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 xml:space="preserve">Osporeno </w:t>
            </w:r>
          </w:p>
          <w:p w:rsidRDefault="00765ABC" w:rsidP="00765ABC" w:rsidR="00765ABC" w:rsidRP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JURKA d.o.o. u stečaju</w:t>
            </w:r>
          </w:p>
          <w:p w:rsidRDefault="00765ABC" w:rsidP="000A5719" w:rsidR="00765ABC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Dužice 21,Zagreb</w:t>
            </w:r>
          </w:p>
          <w:p w:rsidRDefault="00765ABC" w:rsidP="000A5719" w:rsidR="00765ABC" w:rsidRPr="002E41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2217EA">
              <w:rPr>
                <w:sz w:val="22"/>
                <w:szCs w:val="22"/>
              </w:rPr>
              <w:t>81584877336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2E41E1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Kartica glavne knjige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Ugovor o kratkoročnoj pozajmici od 17.03.2008.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Zat.kta</w:t>
            </w:r>
          </w:p>
          <w:p w:rsidRDefault="00765ABC" w:rsidP="000A5719" w:rsidR="00765ABC" w:rsidRPr="002E41E1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 w:rsidRPr="002E41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363.615,29</w:t>
            </w:r>
          </w:p>
          <w:p w:rsidRDefault="00765ABC" w:rsidP="000A5719" w:rsidR="00765ABC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306.233,81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669.849,10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</w:tr>
    </w:tbl>
    <w:p w:rsidRDefault="007029FA" w:rsidP="007029FA" w:rsidR="007029FA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</w:p>
    <w:p w:rsidRDefault="007029FA" w:rsidP="007029FA" w:rsidR="007029FA" w:rsidRPr="003B182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765ABC" w:rsidP="00765ABC" w:rsidR="00765ABC">
      <w:pPr>
        <w:jc w:val="both"/>
        <w:rPr>
          <w:sz w:val="24"/>
          <w:szCs w:val="24"/>
        </w:rPr>
      </w:pPr>
    </w:p>
    <w:p w:rsidRDefault="00765ABC" w:rsidP="00765ABC" w:rsidR="00765ABC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</w:p>
    <w:p w:rsidRDefault="00765ABC" w:rsidP="007029FA" w:rsidR="00765ABC">
      <w:pPr>
        <w:ind w:left="705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765ABC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765ABC">
              <w:rPr>
                <w:rFonts w:cs="Times New Roman"/>
                <w:sz w:val="22"/>
                <w:szCs w:val="22"/>
              </w:rPr>
              <w:t xml:space="preserve">Osporeno </w:t>
            </w:r>
          </w:p>
          <w:p w:rsidRDefault="00765ABC" w:rsidP="00765ABC" w:rsidR="00765ABC" w:rsidRPr="00765ABC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765ABC">
              <w:rPr>
                <w:rFonts w:cs="Times New Roman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765ABC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MST d.o.o.,</w:t>
            </w:r>
          </w:p>
          <w:p w:rsidRDefault="00765ABC" w:rsidP="000A5719" w:rsidR="00765ABC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B09D0">
              <w:rPr>
                <w:rFonts w:cs="Times New Roman"/>
                <w:sz w:val="22"/>
                <w:szCs w:val="22"/>
              </w:rPr>
              <w:t>Donja Zdenčina,</w:t>
            </w:r>
          </w:p>
          <w:p w:rsidRDefault="00765ABC" w:rsidP="000A5719" w:rsidR="00765ABC" w:rsidRPr="007B09D0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B09D0">
              <w:rPr>
                <w:rFonts w:cs="Times New Roman"/>
                <w:sz w:val="22"/>
                <w:szCs w:val="22"/>
              </w:rPr>
              <w:t>Braće Radića 11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F4FE9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 w:rsidRPr="005F4FE9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Kamate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B56476">
              <w:rPr>
                <w:rFonts w:cs="Times New Roman"/>
                <w:sz w:val="22"/>
                <w:szCs w:val="22"/>
              </w:rPr>
              <w:t>118.524,58</w:t>
            </w: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B56476">
              <w:rPr>
                <w:rFonts w:cs="Times New Roman"/>
                <w:sz w:val="22"/>
                <w:szCs w:val="22"/>
              </w:rPr>
              <w:t>79.160,20</w:t>
            </w: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B56476"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DE1C8E">
        <w:trPr>
          <w:trHeight w:val="31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B56476">
              <w:rPr>
                <w:b/>
                <w:sz w:val="22"/>
                <w:szCs w:val="22"/>
              </w:rPr>
              <w:t>197.684,78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DE1C8E">
            <w:pPr>
              <w:pStyle w:val="TableContents"/>
              <w:rPr>
                <w:rFonts w:cs="Times New Roman"/>
                <w:color w:val="C00000"/>
                <w:sz w:val="22"/>
                <w:szCs w:val="22"/>
              </w:rPr>
            </w:pPr>
          </w:p>
        </w:tc>
      </w:tr>
    </w:tbl>
    <w:p w:rsidRDefault="007029FA" w:rsidP="007029FA" w:rsidR="007029FA" w:rsidRPr="003B182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lastRenderedPageBreak/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7029FA" w:rsidP="007029FA" w:rsidR="007029FA" w:rsidRPr="003B182B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765ABC">
        <w:rPr>
          <w:sz w:val="24"/>
          <w:szCs w:val="24"/>
        </w:rPr>
        <w:t xml:space="preserve">posebnom </w:t>
      </w:r>
      <w:r w:rsidR="0063316E" w:rsidRPr="003B182B">
        <w:rPr>
          <w:sz w:val="24"/>
          <w:szCs w:val="24"/>
        </w:rPr>
        <w:t>ispitnom ročištu</w:t>
      </w:r>
      <w:r w:rsidRPr="003B182B">
        <w:rPr>
          <w:sz w:val="24"/>
          <w:szCs w:val="24"/>
        </w:rPr>
        <w:t xml:space="preserve"> održanom </w:t>
      </w:r>
      <w:r w:rsidR="00765ABC">
        <w:rPr>
          <w:sz w:val="24"/>
          <w:szCs w:val="24"/>
        </w:rPr>
        <w:t>21</w:t>
      </w:r>
      <w:r w:rsidRPr="003B182B">
        <w:rPr>
          <w:sz w:val="24"/>
          <w:szCs w:val="24"/>
        </w:rPr>
        <w:t>.</w:t>
      </w:r>
      <w:r w:rsidR="00765ABC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201</w:t>
      </w:r>
      <w:r w:rsidR="00765ABC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617708" w:rsidRPr="003B182B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617708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</w:t>
      </w:r>
      <w:r w:rsidR="0063316E" w:rsidRPr="003B182B">
        <w:rPr>
          <w:sz w:val="24"/>
          <w:szCs w:val="24"/>
        </w:rPr>
        <w:t>vjerovnika I</w:t>
      </w:r>
      <w:r w:rsidRPr="003B182B">
        <w:rPr>
          <w:sz w:val="24"/>
          <w:szCs w:val="24"/>
        </w:rPr>
        <w:t>I. višeg isplatnog reda</w:t>
      </w:r>
      <w:r w:rsidR="0063316E" w:rsidRPr="003B182B">
        <w:rPr>
          <w:sz w:val="24"/>
          <w:szCs w:val="24"/>
        </w:rPr>
        <w:t>:</w:t>
      </w:r>
    </w:p>
    <w:p w:rsidRDefault="00765ABC" w:rsidP="00617708" w:rsidR="0063316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1.</w:t>
      </w:r>
    </w:p>
    <w:p w:rsidRDefault="00765ABC" w:rsidP="00617708" w:rsidR="00765ABC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tbl>
      <w:tblPr>
        <w:tblW w:type="dxa" w:w="9450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85"/>
        <w:gridCol w:w="1968"/>
        <w:gridCol w:w="1532"/>
        <w:gridCol w:w="1687"/>
        <w:gridCol w:w="1532"/>
        <w:gridCol w:w="2146"/>
      </w:tblGrid>
      <w:tr w:rsidTr="000A5719" w:rsidR="00765ABC">
        <w:trPr>
          <w:trHeight w:val="302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6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Osnov tražbine</w:t>
            </w: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765ABC" w:rsidP="000A5719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kn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razlog osporavanja</w:t>
            </w:r>
          </w:p>
        </w:tc>
      </w:tr>
      <w:tr w:rsidTr="000A5719" w:rsidR="00765ABC">
        <w:trPr>
          <w:trHeight w:val="302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>VIPnet d.o.o.  Customer Accounting, pp 470,</w:t>
            </w: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>Vrtni put 1</w:t>
            </w: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 xml:space="preserve"> 10</w:t>
            </w:r>
            <w:r>
              <w:rPr>
                <w:b/>
                <w:bCs/>
                <w:sz w:val="22"/>
                <w:szCs w:val="22"/>
              </w:rPr>
              <w:t xml:space="preserve"> 000</w:t>
            </w:r>
            <w:r w:rsidRPr="008D597C">
              <w:rPr>
                <w:b/>
                <w:bCs/>
                <w:sz w:val="22"/>
                <w:szCs w:val="22"/>
              </w:rPr>
              <w:t xml:space="preserve"> Zagreb,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8D597C">
              <w:rPr>
                <w:b/>
                <w:bCs/>
                <w:sz w:val="22"/>
                <w:szCs w:val="22"/>
              </w:rPr>
              <w:t>IBAN: HR6523300031100205901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  <w:p w:rsidRDefault="00765ABC" w:rsidP="000A5719" w:rsidR="00765ABC" w:rsidRPr="008D597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8D597C">
              <w:rPr>
                <w:sz w:val="22"/>
                <w:szCs w:val="22"/>
              </w:rPr>
              <w:t>29524210204</w:t>
            </w:r>
          </w:p>
        </w:tc>
        <w:tc>
          <w:tcPr>
            <w:tcW w:type="dxa" w:w="16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Vjerodostojna isprava</w:t>
            </w:r>
          </w:p>
          <w:p w:rsidRDefault="00765ABC" w:rsidP="000A5719" w:rsidR="00765ABC" w:rsidRPr="00743008">
            <w:pPr>
              <w:pStyle w:val="TableContents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Glavnica</w:t>
            </w:r>
          </w:p>
          <w:p w:rsidRDefault="00765ABC" w:rsidP="000A5719" w:rsidR="00765ABC" w:rsidRPr="002B2E57">
            <w:pPr>
              <w:pStyle w:val="TableContents"/>
              <w:rPr>
                <w:sz w:val="22"/>
                <w:szCs w:val="22"/>
              </w:rPr>
            </w:pPr>
            <w:r w:rsidRPr="002B2E57">
              <w:rPr>
                <w:sz w:val="22"/>
                <w:szCs w:val="22"/>
              </w:rPr>
              <w:t>RAČUN ZA 7.MJESEC – valuta 20.08.2014.</w:t>
            </w:r>
          </w:p>
          <w:p w:rsidRDefault="00765ABC" w:rsidP="000A5719" w:rsidR="00765ABC" w:rsidRPr="00743008">
            <w:pPr>
              <w:rPr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6.771,45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8D597C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Račun se odnosi na </w:t>
            </w:r>
            <w:r w:rsidRPr="008D597C">
              <w:rPr>
                <w:sz w:val="22"/>
                <w:szCs w:val="22"/>
              </w:rPr>
              <w:t xml:space="preserve"> period nakon otvaranja stečaja</w:t>
            </w:r>
          </w:p>
        </w:tc>
      </w:tr>
      <w:tr w:rsidTr="000A5719" w:rsidR="00765ABC">
        <w:trPr>
          <w:trHeight w:val="308"/>
        </w:trPr>
        <w:tc>
          <w:tcPr>
            <w:tcW w:type="dxa" w:w="5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5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6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3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743008">
              <w:rPr>
                <w:b/>
                <w:sz w:val="22"/>
                <w:szCs w:val="22"/>
              </w:rPr>
              <w:t>6.771,45</w:t>
            </w:r>
          </w:p>
        </w:tc>
        <w:tc>
          <w:tcPr>
            <w:tcW w:type="dxa" w:w="21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F961D2">
            <w:pPr>
              <w:pStyle w:val="TableContents"/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:rsidRDefault="00765ABC" w:rsidP="00765ABC" w:rsidR="00765ABC" w:rsidRPr="00A40DB1">
      <w:pPr>
        <w:pStyle w:val="Bezproreda"/>
        <w:ind w:left="720"/>
        <w:rPr>
          <w:color w:val="FF0000"/>
          <w:szCs w:val="24"/>
        </w:rPr>
      </w:pPr>
    </w:p>
    <w:p w:rsidRDefault="00765ABC" w:rsidP="00765ABC" w:rsidR="00765ABC" w:rsidRPr="00765ABC">
      <w:pPr>
        <w:ind w:left="705"/>
        <w:jc w:val="both"/>
        <w:rPr>
          <w:sz w:val="24"/>
          <w:szCs w:val="24"/>
        </w:rPr>
      </w:pPr>
    </w:p>
    <w:p w:rsidRDefault="00765ABC" w:rsidP="00765ABC" w:rsidR="00765ABC" w:rsidRPr="00765ABC">
      <w:pPr>
        <w:jc w:val="both"/>
        <w:rPr>
          <w:sz w:val="24"/>
          <w:szCs w:val="24"/>
        </w:rPr>
      </w:pPr>
      <w:r w:rsidRPr="00765ABC">
        <w:rPr>
          <w:sz w:val="24"/>
          <w:szCs w:val="24"/>
        </w:rPr>
        <w:t>2.</w:t>
      </w:r>
    </w:p>
    <w:p w:rsidRDefault="00765ABC" w:rsidP="00765ABC" w:rsidR="00765ABC" w:rsidRPr="00A40DB1">
      <w:pPr>
        <w:jc w:val="both"/>
        <w:rPr>
          <w:color w:val="FF0000"/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0A5719" w:rsidR="00765ABC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</w:t>
            </w:r>
            <w:r>
              <w:rPr>
                <w:b/>
                <w:bCs/>
                <w:sz w:val="22"/>
                <w:szCs w:val="22"/>
              </w:rPr>
              <w:lastRenderedPageBreak/>
              <w:t>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lastRenderedPageBreak/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765ABC" w:rsidP="000A5719" w:rsidR="00765ABC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lastRenderedPageBreak/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lastRenderedPageBreak/>
              <w:t xml:space="preserve">Punomoćnik / razlog </w:t>
            </w:r>
            <w:r w:rsidRPr="00765ABC">
              <w:rPr>
                <w:sz w:val="22"/>
                <w:szCs w:val="22"/>
              </w:rPr>
              <w:lastRenderedPageBreak/>
              <w:t>osporavanja</w:t>
            </w:r>
          </w:p>
        </w:tc>
      </w:tr>
      <w:tr w:rsidTr="000A5719" w:rsidR="00765ABC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02.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 xml:space="preserve">PORTUNATA d.o.o. </w:t>
            </w:r>
          </w:p>
          <w:p w:rsidRDefault="00765ABC" w:rsidP="000A5719" w:rsidR="00765ABC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>Zagreb, Vlaška 78,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13725174628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Kamata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9.362.759,34</w:t>
            </w: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4.945.844,18</w:t>
            </w:r>
          </w:p>
          <w:p w:rsidRDefault="00765ABC" w:rsidP="000A5719" w:rsidR="00765ABC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43421A">
        <w:trPr>
          <w:trHeight w:val="30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A410F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4A410F">
              <w:rPr>
                <w:b/>
                <w:sz w:val="22"/>
                <w:szCs w:val="22"/>
              </w:rPr>
              <w:t>14.308.603,52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765ABC" w:rsidP="00765ABC" w:rsidR="00765ABC">
      <w:pPr>
        <w:pStyle w:val="Bezproreda"/>
        <w:ind w:left="720"/>
        <w:rPr>
          <w:szCs w:val="24"/>
        </w:rPr>
      </w:pPr>
    </w:p>
    <w:p w:rsidRDefault="00765ABC" w:rsidP="00765ABC" w:rsidR="00765ABC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</w:p>
    <w:p w:rsidRDefault="00765ABC" w:rsidP="00765ABC" w:rsidR="00765ABC" w:rsidRPr="003B182B">
      <w:pPr>
        <w:ind w:left="705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jc w:val="right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 xml:space="preserve">Osporeno </w:t>
            </w:r>
          </w:p>
          <w:p w:rsidRDefault="00765ABC" w:rsidP="000A5719" w:rsidR="00765ABC" w:rsidRPr="00765ABC">
            <w:pPr>
              <w:jc w:val="right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87A7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587A72">
              <w:rPr>
                <w:b/>
                <w:bCs/>
                <w:sz w:val="22"/>
                <w:szCs w:val="22"/>
              </w:rPr>
              <w:t>GRAD OSIJEK</w:t>
            </w:r>
          </w:p>
          <w:p w:rsidRDefault="00765ABC" w:rsidP="000A5719" w:rsidR="00765ABC" w:rsidRPr="00587A7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587A72">
              <w:rPr>
                <w:b/>
                <w:bCs/>
                <w:sz w:val="22"/>
                <w:szCs w:val="22"/>
              </w:rPr>
              <w:t>Kuhačeva 9, OSIJEK</w:t>
            </w:r>
          </w:p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30050049642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87A72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Vjerodostojne isprave</w:t>
            </w:r>
          </w:p>
          <w:p w:rsidRDefault="00765ABC" w:rsidP="000A5719" w:rsidR="00765ABC" w:rsidRPr="00587A72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Dug zakupa poslovnog prostora</w:t>
            </w: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587A72">
              <w:rPr>
                <w:sz w:val="22"/>
                <w:szCs w:val="22"/>
              </w:rPr>
              <w:t>Spomenička renta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561.207,21</w:t>
            </w:r>
          </w:p>
          <w:p w:rsidRDefault="00765ABC" w:rsidP="000A5719" w:rsidR="00765ABC" w:rsidRPr="00743008">
            <w:pPr>
              <w:jc w:val="right"/>
              <w:rPr>
                <w:sz w:val="22"/>
                <w:szCs w:val="22"/>
              </w:rPr>
            </w:pPr>
            <w:r w:rsidRPr="00743008">
              <w:rPr>
                <w:sz w:val="22"/>
                <w:szCs w:val="22"/>
              </w:rPr>
              <w:t>34.596,27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295775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95775">
            <w:pPr>
              <w:pStyle w:val="TableContents"/>
              <w:rPr>
                <w:sz w:val="22"/>
                <w:szCs w:val="22"/>
              </w:rPr>
            </w:pPr>
            <w:r w:rsidRPr="00295775">
              <w:rPr>
                <w:sz w:val="22"/>
                <w:szCs w:val="22"/>
              </w:rPr>
              <w:t>Ne postoji pravni osnov ug. o zakupu, nije dokazana visina,zastara</w:t>
            </w: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295775">
              <w:rPr>
                <w:sz w:val="22"/>
                <w:szCs w:val="22"/>
              </w:rPr>
              <w:t>Vjer.isprave  glase na treću osobu ( promašena pasivna legitimacija)</w:t>
            </w:r>
          </w:p>
        </w:tc>
      </w:tr>
      <w:tr w:rsidTr="000A5719" w:rsidR="00765ABC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/>
                <w:bCs/>
                <w:sz w:val="22"/>
                <w:szCs w:val="22"/>
              </w:rPr>
            </w:pPr>
            <w:r w:rsidRPr="00743008">
              <w:rPr>
                <w:b/>
                <w:bCs/>
                <w:sz w:val="22"/>
                <w:szCs w:val="22"/>
              </w:rPr>
              <w:t>595.803,48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</w:tr>
    </w:tbl>
    <w:p w:rsidRDefault="00765ABC" w:rsidP="00765ABC" w:rsidR="00765ABC">
      <w:pPr>
        <w:jc w:val="both"/>
        <w:rPr>
          <w:sz w:val="24"/>
          <w:szCs w:val="24"/>
        </w:rPr>
      </w:pPr>
    </w:p>
    <w:p w:rsidRDefault="00765ABC" w:rsidP="00765ABC" w:rsidR="00765ABC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</w:p>
    <w:p w:rsidRDefault="00765ABC" w:rsidP="00765ABC" w:rsidR="00765ABC" w:rsidRPr="003B182B">
      <w:pPr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 xml:space="preserve">Osporeno </w:t>
            </w:r>
          </w:p>
          <w:p w:rsidRDefault="00765ABC" w:rsidP="000A5719" w:rsidR="00765ABC" w:rsidRP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65ABC">
              <w:rPr>
                <w:b/>
                <w:bCs/>
                <w:color w:val="000000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JURKA d.o.o. u stečaju</w:t>
            </w:r>
          </w:p>
          <w:p w:rsidRDefault="00765ABC" w:rsidP="000A5719" w:rsidR="00765ABC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Dužice 21,Zagreb</w:t>
            </w:r>
          </w:p>
          <w:p w:rsidRDefault="00765ABC" w:rsidP="000A5719" w:rsidR="00765ABC" w:rsidRPr="002E41E1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2217EA">
              <w:rPr>
                <w:sz w:val="22"/>
                <w:szCs w:val="22"/>
              </w:rPr>
              <w:t>81584877336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2E41E1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Kartica glavne knjige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Ugovor o kratkoročnoj pozajmici od 17.03.2008.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Zat.kta</w:t>
            </w:r>
          </w:p>
          <w:p w:rsidRDefault="00765ABC" w:rsidP="000A5719" w:rsidR="00765ABC" w:rsidRPr="002E41E1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765ABC" w:rsidP="000A5719" w:rsidR="00765ABC" w:rsidRPr="002E41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363.615,29</w:t>
            </w:r>
          </w:p>
          <w:p w:rsidRDefault="00765ABC" w:rsidP="000A5719" w:rsidR="00765ABC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41E1">
              <w:rPr>
                <w:bCs/>
                <w:color w:val="000000"/>
                <w:sz w:val="22"/>
                <w:szCs w:val="22"/>
              </w:rPr>
              <w:t>306.233,81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 w:rsidRPr="002217EA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43421A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430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669.849,10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</w:p>
        </w:tc>
      </w:tr>
    </w:tbl>
    <w:p w:rsidRDefault="00765ABC" w:rsidP="00765ABC" w:rsidR="00765ABC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</w:p>
    <w:p w:rsidRDefault="00765ABC" w:rsidP="00765ABC" w:rsidR="00765ABC">
      <w:pPr>
        <w:ind w:left="705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765ABC">
              <w:rPr>
                <w:rFonts w:cs="Times New Roman"/>
                <w:b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765ABC">
              <w:rPr>
                <w:rFonts w:cs="Times New Roman"/>
                <w:sz w:val="22"/>
                <w:szCs w:val="22"/>
              </w:rPr>
              <w:t xml:space="preserve">Osporeno </w:t>
            </w:r>
          </w:p>
          <w:p w:rsidRDefault="00765ABC" w:rsidP="000A5719" w:rsidR="00765ABC" w:rsidRPr="00765ABC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765ABC">
              <w:rPr>
                <w:rFonts w:cs="Times New Roman"/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0A5719" w:rsidR="00765ABC">
        <w:trPr>
          <w:trHeight w:val="29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</w:t>
            </w:r>
          </w:p>
        </w:tc>
        <w:tc>
          <w:tcPr>
            <w:tcW w:type="dxa" w:w="182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MST d.o.o.,</w:t>
            </w:r>
          </w:p>
          <w:p w:rsidRDefault="00765ABC" w:rsidP="000A5719" w:rsidR="00765ABC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B09D0">
              <w:rPr>
                <w:rFonts w:cs="Times New Roman"/>
                <w:sz w:val="22"/>
                <w:szCs w:val="22"/>
              </w:rPr>
              <w:t>Donja Zdenčina,</w:t>
            </w:r>
          </w:p>
          <w:p w:rsidRDefault="00765ABC" w:rsidP="000A5719" w:rsidR="00765ABC" w:rsidRPr="007B09D0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7B09D0">
              <w:rPr>
                <w:rFonts w:cs="Times New Roman"/>
                <w:sz w:val="22"/>
                <w:szCs w:val="22"/>
              </w:rPr>
              <w:t>Braće Radića 11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5F4FE9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Vjerodostojne isprave</w:t>
            </w:r>
          </w:p>
          <w:p w:rsidRDefault="00765ABC" w:rsidP="000A5719" w:rsidR="00765ABC" w:rsidRPr="005F4FE9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Glavnica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  <w:r w:rsidRPr="005F4FE9">
              <w:rPr>
                <w:bCs/>
                <w:sz w:val="22"/>
                <w:szCs w:val="22"/>
              </w:rPr>
              <w:t>Kamate</w:t>
            </w:r>
          </w:p>
          <w:p w:rsidRDefault="00765ABC" w:rsidP="000A5719" w:rsidR="00765ABC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765ABC" w:rsidP="000A5719" w:rsidR="00765ABC" w:rsidRPr="00743008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B56476">
              <w:rPr>
                <w:rFonts w:cs="Times New Roman"/>
                <w:sz w:val="22"/>
                <w:szCs w:val="22"/>
              </w:rPr>
              <w:t>118.524,58</w:t>
            </w: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B56476">
              <w:rPr>
                <w:rFonts w:cs="Times New Roman"/>
                <w:sz w:val="22"/>
                <w:szCs w:val="22"/>
              </w:rPr>
              <w:t>79.160,20</w:t>
            </w:r>
          </w:p>
          <w:p w:rsidRDefault="00765ABC" w:rsidP="000A5719" w:rsidR="00765ABC" w:rsidRPr="00B56476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rPr>
                <w:sz w:val="22"/>
                <w:szCs w:val="22"/>
              </w:rPr>
            </w:pPr>
          </w:p>
          <w:p w:rsidRDefault="00765ABC" w:rsidP="000A5719" w:rsidR="00765ABC">
            <w:pPr>
              <w:pStyle w:val="TableContents"/>
              <w:rPr>
                <w:sz w:val="22"/>
                <w:szCs w:val="22"/>
              </w:rPr>
            </w:pPr>
            <w:r w:rsidRPr="00B56476">
              <w:rPr>
                <w:sz w:val="22"/>
                <w:szCs w:val="22"/>
              </w:rPr>
              <w:t>ZASTARA</w:t>
            </w:r>
          </w:p>
        </w:tc>
      </w:tr>
      <w:tr w:rsidTr="000A5719" w:rsidR="00765ABC" w:rsidRPr="00DE1C8E">
        <w:trPr>
          <w:trHeight w:val="318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43421A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B56476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B56476">
              <w:rPr>
                <w:b/>
                <w:sz w:val="22"/>
                <w:szCs w:val="22"/>
              </w:rPr>
              <w:t>197.684,78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5ABC" w:rsidP="000A5719" w:rsidR="00765ABC" w:rsidRPr="00DE1C8E">
            <w:pPr>
              <w:pStyle w:val="TableContents"/>
              <w:rPr>
                <w:rFonts w:cs="Times New Roman"/>
                <w:color w:val="C00000"/>
                <w:sz w:val="22"/>
                <w:szCs w:val="22"/>
              </w:rPr>
            </w:pPr>
          </w:p>
        </w:tc>
      </w:tr>
    </w:tbl>
    <w:p w:rsidRDefault="00765ABC" w:rsidP="00765ABC" w:rsidR="00765ABC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  </w:t>
      </w:r>
    </w:p>
    <w:p w:rsidRDefault="00765ABC" w:rsidP="00765ABC" w:rsidR="00765ABC">
      <w:pPr>
        <w:ind w:firstLine="708"/>
      </w:pPr>
      <w:r>
        <w:rPr>
          <w:sz w:val="24"/>
          <w:szCs w:val="24"/>
        </w:rPr>
        <w:t>Razlog osporavanja naveden je u tablici pokraj svakog od vjerovnika.</w:t>
      </w:r>
    </w:p>
    <w:p w:rsidRDefault="00170E7C" w:rsidP="00617708" w:rsidR="00170E7C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>.  SZ-a.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65ABC">
        <w:rPr>
          <w:sz w:val="24"/>
          <w:szCs w:val="24"/>
        </w:rPr>
        <w:t>agrebu 21</w:t>
      </w:r>
      <w:r w:rsidRPr="003B182B">
        <w:rPr>
          <w:sz w:val="24"/>
          <w:szCs w:val="24"/>
        </w:rPr>
        <w:t>.</w:t>
      </w:r>
      <w:r w:rsidR="00765ABC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65ABC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597BE1" w:rsidR="00C54B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        </w:t>
      </w:r>
      <w:r w:rsidR="00C54B1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4B19" w:rsidP="00597BE1" w:rsidR="00C54B1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Nikola Ribarić </w:t>
      </w:r>
    </w:p>
    <w:p w:rsidRDefault="00F61FBB" w:rsidP="00C54B19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765ABC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E -</w:t>
      </w:r>
      <w:r w:rsidR="0063316E" w:rsidRPr="003B182B">
        <w:rPr>
          <w:sz w:val="24"/>
          <w:szCs w:val="24"/>
        </w:rPr>
        <w:t>Oglasna ploča</w:t>
      </w:r>
    </w:p>
    <w:p w:rsidRDefault="0063316E" w:rsidP="00170E7C" w:rsidR="0063316E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sectPr w:rsidSect="00C032B4" w:rsidR="0063316E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719" w:rsidR="000A5719">
      <w:r>
        <w:separator/>
      </w:r>
    </w:p>
  </w:endnote>
  <w:endnote w:id="0" w:type="continuationSeparator">
    <w:p w:rsidRDefault="000A5719" w:rsidR="000A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719" w:rsidR="000A5719">
      <w:r>
        <w:separator/>
      </w:r>
    </w:p>
  </w:footnote>
  <w:footnote w:id="0" w:type="continuationSeparator">
    <w:p w:rsidRDefault="000A5719" w:rsidR="000A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DC0">
      <w:rPr>
        <w:rStyle w:val="Brojstranice"/>
        <w:noProof/>
      </w:rPr>
      <w:t>14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7029FA">
      <w:rPr>
        <w:sz w:val="24"/>
      </w:rPr>
      <w:t>175/2014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A5719"/>
    <w:rsid w:val="000F4395"/>
    <w:rsid w:val="001079FA"/>
    <w:rsid w:val="001314D7"/>
    <w:rsid w:val="00133CC6"/>
    <w:rsid w:val="001512EE"/>
    <w:rsid w:val="001540E1"/>
    <w:rsid w:val="00170E7C"/>
    <w:rsid w:val="002B5D21"/>
    <w:rsid w:val="002C0CAF"/>
    <w:rsid w:val="00315B36"/>
    <w:rsid w:val="003175E1"/>
    <w:rsid w:val="003A5E14"/>
    <w:rsid w:val="003B182B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5ABC"/>
    <w:rsid w:val="007F1B25"/>
    <w:rsid w:val="008302E2"/>
    <w:rsid w:val="00832CDE"/>
    <w:rsid w:val="00840C85"/>
    <w:rsid w:val="008653B6"/>
    <w:rsid w:val="0087705A"/>
    <w:rsid w:val="008B2319"/>
    <w:rsid w:val="008D616D"/>
    <w:rsid w:val="008D6368"/>
    <w:rsid w:val="008F25C8"/>
    <w:rsid w:val="009529C7"/>
    <w:rsid w:val="009972F9"/>
    <w:rsid w:val="009A0C08"/>
    <w:rsid w:val="009E3827"/>
    <w:rsid w:val="00A23EA4"/>
    <w:rsid w:val="00A40DB1"/>
    <w:rsid w:val="00A42A2B"/>
    <w:rsid w:val="00AF7AD6"/>
    <w:rsid w:val="00B04F0B"/>
    <w:rsid w:val="00B174F1"/>
    <w:rsid w:val="00B17FC6"/>
    <w:rsid w:val="00B42711"/>
    <w:rsid w:val="00B6640C"/>
    <w:rsid w:val="00BD2EF4"/>
    <w:rsid w:val="00BD31FE"/>
    <w:rsid w:val="00C032B4"/>
    <w:rsid w:val="00C06160"/>
    <w:rsid w:val="00C31171"/>
    <w:rsid w:val="00C33160"/>
    <w:rsid w:val="00C4679A"/>
    <w:rsid w:val="00C51E83"/>
    <w:rsid w:val="00C54B19"/>
    <w:rsid w:val="00C84FDC"/>
    <w:rsid w:val="00C97126"/>
    <w:rsid w:val="00CB2DC0"/>
    <w:rsid w:val="00D254BA"/>
    <w:rsid w:val="00D3017A"/>
    <w:rsid w:val="00DD5CAF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C54B1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4B1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C54B1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4B1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se ne može unijeti u ICMS.</izvorni_sadrzaj>
    <derivirana_varijabla naziv="DomainObject.Primjedba_1">rješenje se ne može unijeti u ICMS.</derivirana_varijabla>
  </DomainObject.Primjedba>
  <DomainObject.Oznaka>
    <izvorni_sadrzaj>St-175/2014-239</izvorni_sadrzaj>
    <derivirana_varijabla naziv="DomainObject.Oznaka_1">St-175/2014-239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St-175/2014-239</izvorni_sadrzaj>
    <derivirana_varijabla naziv="DomainObject.PoslovniBrojDokumenta_1">St-175/2014-239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1727</properties:Words>
  <properties:Characters>10876</properties:Characters>
  <properties:Lines>1330</properties:Lines>
  <properties:Paragraphs>703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2016-01-21T13:12:00Z</dcterms:created>
  <dc:creator>nribaric</dc:creator>
  <cp:lastModifiedBy>Jadranka Zelić</cp:lastModifiedBy>
  <cp:lastPrinted>2016-01-21T13:05:00Z</cp:lastPrinted>
  <dcterms:modified xmlns:xsi="http://www.w3.org/2001/XMLSchema-instance" xsi:type="dcterms:W3CDTF">2016-01-21T13:14:00Z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St-175/2014-239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