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f4dce" w14:paraId="15f4dc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BD7E1F" w:rsidR="00BD7E1F" w:rsidRPr="00BD7E1F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D7E1F" w:rsidRPr="00BD7E1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</w:t>
      </w:r>
    </w:p>
    <w:p w:rsidRDefault="00BD7E1F" w:rsidP="00BD7E1F" w:rsidR="00BD7E1F" w:rsidRPr="00BD7E1F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BD7E1F">
        <w:rPr>
          <w:rFonts w:cs="Times New Roman" w:eastAsia="Times New Roman"/>
          <w:lang w:eastAsia="hr-HR"/>
        </w:rPr>
        <w:t xml:space="preserve">              </w:t>
      </w:r>
    </w:p>
    <w:p w:rsidRDefault="00BD7E1F" w:rsidP="00BD7E1F" w:rsidR="00BD7E1F" w:rsidRPr="00BD7E1F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BD7E1F">
        <w:rPr>
          <w:rFonts w:cs="Times New Roman" w:eastAsia="Times New Roman"/>
          <w:lang w:eastAsia="hr-HR"/>
        </w:rPr>
        <w:t xml:space="preserve"> 6. St-1213/2016-4</w:t>
      </w:r>
    </w:p>
    <w:p w:rsidRDefault="00BD7E1F" w:rsidP="00BD7E1F" w:rsidR="00BD7E1F" w:rsidRPr="00BD7E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D7E1F" w:rsidP="00BD7E1F" w:rsidR="00BD7E1F" w:rsidRPr="00BD7E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D7E1F" w:rsidP="00BD7E1F" w:rsidR="00BD7E1F" w:rsidRPr="00BD7E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D7E1F" w:rsidP="00BD7E1F" w:rsidR="00BD7E1F" w:rsidRPr="00BD7E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D7E1F" w:rsidP="00BD7E1F" w:rsidR="00BD7E1F" w:rsidRPr="00BD7E1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D7E1F">
        <w:rPr>
          <w:rFonts w:cs="Times New Roman" w:eastAsia="Times New Roman"/>
          <w:lang w:eastAsia="hr-HR"/>
        </w:rPr>
        <w:t>U  I M E   R E P U B L I K E   H R V A T S K E</w:t>
      </w:r>
    </w:p>
    <w:p w:rsidRDefault="00BD7E1F" w:rsidP="00BD7E1F" w:rsidR="00BD7E1F" w:rsidRPr="00BD7E1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BD7E1F" w:rsidP="00BD7E1F" w:rsidR="00BD7E1F" w:rsidRPr="00BD7E1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D7E1F">
        <w:rPr>
          <w:rFonts w:cs="Times New Roman" w:eastAsia="Times New Roman"/>
          <w:lang w:eastAsia="hr-HR"/>
        </w:rPr>
        <w:t>R J E Š E N J E</w:t>
      </w:r>
    </w:p>
    <w:p w:rsidRDefault="00BD7E1F" w:rsidP="00BD7E1F" w:rsidR="00BD7E1F" w:rsidRPr="00BD7E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D7E1F" w:rsidP="00BD7E1F" w:rsidR="00BD7E1F" w:rsidRPr="00BD7E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D7E1F" w:rsidP="00BD7E1F" w:rsidR="00BD7E1F" w:rsidRPr="00BD7E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D7E1F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BD7E1F">
        <w:rPr>
          <w:rFonts w:cs="Times New Roman" w:eastAsia="Times New Roman"/>
          <w:lang w:eastAsia="hr-HR"/>
        </w:rPr>
        <w:t>Rajnoviću</w:t>
      </w:r>
      <w:proofErr w:type="spellEnd"/>
      <w:r w:rsidRPr="00BD7E1F">
        <w:rPr>
          <w:rFonts w:cs="Times New Roman" w:eastAsia="Times New Roman"/>
          <w:lang w:eastAsia="hr-HR"/>
        </w:rPr>
        <w:t xml:space="preserve">, u skraćenom stečajnom postupku nad dužnikom FILCER USLUGE jednostavno društvo s ograničenom odgovornošću za usluge, Zagreb, </w:t>
      </w:r>
      <w:proofErr w:type="spellStart"/>
      <w:r w:rsidRPr="00BD7E1F">
        <w:rPr>
          <w:rFonts w:cs="Times New Roman" w:eastAsia="Times New Roman"/>
          <w:lang w:eastAsia="hr-HR"/>
        </w:rPr>
        <w:t>Puljska</w:t>
      </w:r>
      <w:proofErr w:type="spellEnd"/>
      <w:r w:rsidRPr="00BD7E1F">
        <w:rPr>
          <w:rFonts w:cs="Times New Roman" w:eastAsia="Times New Roman"/>
          <w:lang w:eastAsia="hr-HR"/>
        </w:rPr>
        <w:t xml:space="preserve"> 1, </w:t>
      </w:r>
      <w:r w:rsidRPr="00BD7E1F">
        <w:rPr>
          <w:rFonts w:cs="Times New Roman" w:eastAsia="Times New Roman"/>
          <w:szCs w:val="20"/>
          <w:lang w:eastAsia="hr-HR"/>
        </w:rPr>
        <w:t>MBS: 080877325, OIB: 13815493506, 18. siječnja 2017.</w:t>
      </w:r>
      <w:r w:rsidRPr="00BD7E1F">
        <w:rPr>
          <w:rFonts w:cs="Times New Roman" w:eastAsia="Times New Roman"/>
          <w:lang w:eastAsia="hr-HR"/>
        </w:rPr>
        <w:t xml:space="preserve"> </w:t>
      </w:r>
    </w:p>
    <w:p w:rsidRDefault="00BD7E1F" w:rsidP="00BD7E1F" w:rsidR="00BD7E1F" w:rsidRPr="00BD7E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D7E1F" w:rsidP="00BD7E1F" w:rsidR="00BD7E1F" w:rsidRPr="00BD7E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D7E1F" w:rsidP="00BD7E1F" w:rsidR="00BD7E1F" w:rsidRPr="00BD7E1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D7E1F">
        <w:rPr>
          <w:rFonts w:cs="Times New Roman" w:eastAsia="Times New Roman"/>
          <w:lang w:eastAsia="hr-HR"/>
        </w:rPr>
        <w:t>r i j e š i o   j e</w:t>
      </w:r>
    </w:p>
    <w:p w:rsidRDefault="00BD7E1F" w:rsidP="00BD7E1F" w:rsidR="00BD7E1F" w:rsidRPr="00BD7E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D7E1F" w:rsidP="00BD7E1F" w:rsidR="00BD7E1F" w:rsidRPr="00BD7E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D7E1F">
        <w:rPr>
          <w:rFonts w:cs="Times New Roman" w:eastAsia="Times New Roman"/>
          <w:lang w:eastAsia="hr-HR"/>
        </w:rPr>
        <w:t xml:space="preserve">I. Otvara se skraćeni stečajni postupak nad dužnikom FILCER USLUGE jednostavno društvo s ograničenom odgovornošću za usluge, Zagreb, </w:t>
      </w:r>
      <w:proofErr w:type="spellStart"/>
      <w:r w:rsidRPr="00BD7E1F">
        <w:rPr>
          <w:rFonts w:cs="Times New Roman" w:eastAsia="Times New Roman"/>
          <w:lang w:eastAsia="hr-HR"/>
        </w:rPr>
        <w:t>Puljska</w:t>
      </w:r>
      <w:proofErr w:type="spellEnd"/>
      <w:r w:rsidRPr="00BD7E1F">
        <w:rPr>
          <w:rFonts w:cs="Times New Roman" w:eastAsia="Times New Roman"/>
          <w:lang w:eastAsia="hr-HR"/>
        </w:rPr>
        <w:t xml:space="preserve"> 1, </w:t>
      </w:r>
      <w:r w:rsidRPr="00BD7E1F">
        <w:rPr>
          <w:rFonts w:cs="Times New Roman" w:eastAsia="Times New Roman"/>
          <w:szCs w:val="20"/>
          <w:lang w:eastAsia="hr-HR"/>
        </w:rPr>
        <w:t>MBS: 080877325, OIB: 13815493506.</w:t>
      </w:r>
    </w:p>
    <w:p w:rsidRDefault="00BD7E1F" w:rsidP="00BD7E1F" w:rsidR="00BD7E1F" w:rsidRPr="00BD7E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D7E1F" w:rsidP="00BD7E1F" w:rsidR="00BD7E1F" w:rsidRPr="00BD7E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D7E1F">
        <w:rPr>
          <w:rFonts w:cs="Times New Roman" w:eastAsia="Times New Roman"/>
          <w:lang w:eastAsia="hr-HR"/>
        </w:rPr>
        <w:t xml:space="preserve">II. Za stečajnog upravitelja imenuje se JASNA HROMADKO, Zagreb, </w:t>
      </w:r>
      <w:proofErr w:type="spellStart"/>
      <w:r w:rsidRPr="00BD7E1F">
        <w:rPr>
          <w:rFonts w:cs="Times New Roman" w:eastAsia="Times New Roman"/>
          <w:lang w:eastAsia="hr-HR"/>
        </w:rPr>
        <w:t>Zelengorska</w:t>
      </w:r>
      <w:proofErr w:type="spellEnd"/>
      <w:r w:rsidRPr="00BD7E1F">
        <w:rPr>
          <w:rFonts w:cs="Times New Roman" w:eastAsia="Times New Roman"/>
          <w:lang w:eastAsia="hr-HR"/>
        </w:rPr>
        <w:t xml:space="preserve"> br. 1, OIB: 22088644509. </w:t>
      </w:r>
    </w:p>
    <w:p w:rsidRDefault="00BD7E1F" w:rsidP="00BD7E1F" w:rsidR="00BD7E1F" w:rsidRPr="00BD7E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D7E1F" w:rsidP="00BD7E1F" w:rsidR="00BD7E1F" w:rsidRPr="00BD7E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D7E1F">
        <w:rPr>
          <w:rFonts w:cs="Times New Roman" w:eastAsia="Times New Roman"/>
          <w:lang w:eastAsia="hr-HR"/>
        </w:rPr>
        <w:t xml:space="preserve">III. Zaključuje se skraćeni stečajni postupak nad dužnikom FILCER USLUGE jednostavno društvo s ograničenom odgovornošću za usluge, Zagreb, </w:t>
      </w:r>
      <w:proofErr w:type="spellStart"/>
      <w:r w:rsidRPr="00BD7E1F">
        <w:rPr>
          <w:rFonts w:cs="Times New Roman" w:eastAsia="Times New Roman"/>
          <w:lang w:eastAsia="hr-HR"/>
        </w:rPr>
        <w:t>Puljska</w:t>
      </w:r>
      <w:proofErr w:type="spellEnd"/>
      <w:r w:rsidRPr="00BD7E1F">
        <w:rPr>
          <w:rFonts w:cs="Times New Roman" w:eastAsia="Times New Roman"/>
          <w:lang w:eastAsia="hr-HR"/>
        </w:rPr>
        <w:t xml:space="preserve"> 1, </w:t>
      </w:r>
      <w:r w:rsidRPr="00BD7E1F">
        <w:rPr>
          <w:rFonts w:cs="Times New Roman" w:eastAsia="Times New Roman"/>
          <w:szCs w:val="20"/>
          <w:lang w:eastAsia="hr-HR"/>
        </w:rPr>
        <w:t xml:space="preserve">MBS: 080877325, OIB: 13815493506. </w:t>
      </w:r>
    </w:p>
    <w:p w:rsidRDefault="00BD7E1F" w:rsidP="00BD7E1F" w:rsidR="00BD7E1F" w:rsidRPr="00BD7E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D7E1F" w:rsidP="00BD7E1F" w:rsidR="00BD7E1F" w:rsidRPr="00BD7E1F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D7E1F">
        <w:rPr>
          <w:rFonts w:cs="Times New Roman" w:eastAsia="Calibri"/>
        </w:rPr>
        <w:t>IV. Skraćeni s</w:t>
      </w:r>
      <w:r w:rsidRPr="00BD7E1F">
        <w:rPr>
          <w:rFonts w:cs="Times New Roman" w:eastAsia="Times New Roman"/>
          <w:lang w:eastAsia="hr-HR"/>
        </w:rPr>
        <w:t>tečajni postupak je otvoren i zaključen s danom 18. siječnja 2017. u 13,00 sati, kada je ovo rješenje objavljeno na e-oglasnoj ploči ovoga suda.</w:t>
      </w:r>
    </w:p>
    <w:p w:rsidRDefault="00BD7E1F" w:rsidP="00BD7E1F" w:rsidR="00BD7E1F" w:rsidRPr="00BD7E1F">
      <w:pPr>
        <w:spacing w:after="0"/>
        <w:ind w:firstLine="851"/>
        <w:jc w:val="both"/>
        <w:rPr>
          <w:rFonts w:cs="Times New Roman" w:eastAsia="Calibri"/>
        </w:rPr>
      </w:pPr>
    </w:p>
    <w:p w:rsidRDefault="00BD7E1F" w:rsidP="00BD7E1F" w:rsidR="00BD7E1F" w:rsidRPr="00BD7E1F">
      <w:pPr>
        <w:spacing w:after="0"/>
        <w:ind w:firstLine="851"/>
        <w:jc w:val="both"/>
        <w:rPr>
          <w:rFonts w:cs="Times New Roman" w:eastAsia="Calibri"/>
        </w:rPr>
      </w:pPr>
      <w:r w:rsidRPr="00BD7E1F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BD7E1F" w:rsidP="00BD7E1F" w:rsidR="00BD7E1F" w:rsidRPr="00BD7E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D7E1F" w:rsidP="00BD7E1F" w:rsidR="00BD7E1F" w:rsidRPr="00BD7E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D7E1F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BD7E1F" w:rsidP="00BD7E1F" w:rsidR="00BD7E1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BD7E1F" w:rsidP="00BD7E1F" w:rsidR="00BD7E1F" w:rsidRPr="00BD7E1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D7E1F">
        <w:rPr>
          <w:rFonts w:cs="Times New Roman" w:eastAsia="Times New Roman"/>
          <w:lang w:eastAsia="hr-HR"/>
        </w:rPr>
        <w:t>Obrazloženje</w:t>
      </w:r>
    </w:p>
    <w:p w:rsidRDefault="00BD7E1F" w:rsidP="00BD7E1F" w:rsidR="00BD7E1F" w:rsidRPr="00BD7E1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BD7E1F" w:rsidP="00BD7E1F" w:rsidR="00BD7E1F" w:rsidRPr="00BD7E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D7E1F">
        <w:rPr>
          <w:rFonts w:cs="Times New Roman" w:eastAsia="Times New Roman"/>
          <w:lang w:eastAsia="hr-HR"/>
        </w:rPr>
        <w:t xml:space="preserve">Po zahtjevu FINE za provedbu skraćenog stečajnog postupka nad dužnikom, sud je temeljem odredbe čl. 430., 431. i 434. Stečajnog zakona ("Narodne novine" broj 71/15 – </w:t>
      </w:r>
      <w:r w:rsidRPr="00BD7E1F">
        <w:rPr>
          <w:rFonts w:cs="Times New Roman" w:eastAsia="Times New Roman"/>
          <w:lang w:eastAsia="hr-HR"/>
        </w:rPr>
        <w:lastRenderedPageBreak/>
        <w:t>dalje: SZ) oglasom poslovni broj St-1213/2016-2., koji je objavljen na mrežnoj stranici e-oglasna ploča Trgovačkog suda u Bjelovaru 12. srpnja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BD7E1F" w:rsidP="00BD7E1F" w:rsidR="00BD7E1F" w:rsidRPr="00BD7E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D7E1F" w:rsidP="00BD7E1F" w:rsidR="00BD7E1F" w:rsidRPr="00BD7E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D7E1F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predvidivih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BD7E1F" w:rsidP="00BD7E1F" w:rsidR="00BD7E1F" w:rsidRPr="00BD7E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D7E1F" w:rsidP="00BD7E1F" w:rsidR="00BD7E1F" w:rsidRPr="00BD7E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D7E1F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BD7E1F" w:rsidP="00BD7E1F" w:rsidR="00BD7E1F" w:rsidRPr="00BD7E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D7E1F" w:rsidP="00BD7E1F" w:rsidR="00BD7E1F" w:rsidRPr="00BD7E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D7E1F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BD7E1F" w:rsidP="00BD7E1F" w:rsidR="00BD7E1F" w:rsidRPr="00BD7E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D7E1F" w:rsidP="00BD7E1F" w:rsidR="00BD7E1F" w:rsidRPr="00BD7E1F">
      <w:pPr>
        <w:spacing w:after="0"/>
        <w:ind w:firstLine="851"/>
        <w:jc w:val="both"/>
        <w:rPr>
          <w:rFonts w:cs="Times New Roman" w:eastAsia="Calibri"/>
        </w:rPr>
      </w:pPr>
      <w:r w:rsidRPr="00BD7E1F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BD7E1F" w:rsidP="00BD7E1F" w:rsidR="00BD7E1F" w:rsidRPr="00BD7E1F">
      <w:pPr>
        <w:spacing w:after="0"/>
        <w:ind w:firstLine="851"/>
        <w:jc w:val="both"/>
        <w:rPr>
          <w:rFonts w:cs="Times New Roman" w:eastAsia="Calibri"/>
        </w:rPr>
      </w:pPr>
    </w:p>
    <w:p w:rsidRDefault="00BD7E1F" w:rsidP="00BD7E1F" w:rsidR="00BD7E1F" w:rsidRPr="00BD7E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D7E1F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BD7E1F" w:rsidP="00BD7E1F" w:rsidR="00BD7E1F" w:rsidRPr="00BD7E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D7E1F" w:rsidP="00BD7E1F" w:rsidR="00BD7E1F" w:rsidRPr="00BD7E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D7E1F" w:rsidP="00BD7E1F" w:rsidR="00BD7E1F" w:rsidRPr="00BD7E1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D7E1F">
        <w:rPr>
          <w:rFonts w:cs="Times New Roman" w:eastAsia="Times New Roman"/>
          <w:lang w:eastAsia="hr-HR"/>
        </w:rPr>
        <w:t>U Bjelovaru 18. siječnja 2017.</w:t>
      </w:r>
    </w:p>
    <w:p w:rsidRDefault="00BD7E1F" w:rsidP="00BD7E1F" w:rsidR="00BD7E1F" w:rsidRPr="00BD7E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D7E1F" w:rsidP="00BD7E1F" w:rsidR="00BD7E1F" w:rsidRPr="00BD7E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D7E1F" w:rsidP="00BD7E1F" w:rsidR="00BD7E1F" w:rsidRPr="00BD7E1F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BD7E1F">
        <w:rPr>
          <w:rFonts w:cs="Times New Roman" w:eastAsia="Times New Roman"/>
          <w:lang w:eastAsia="hr-HR"/>
        </w:rPr>
        <w:t>VIŠI SUDSKI SAVJETNIK</w:t>
      </w:r>
    </w:p>
    <w:p w:rsidRDefault="00BD7E1F" w:rsidP="00BD7E1F" w:rsidR="00BD7E1F" w:rsidRPr="00BD7E1F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BD7E1F">
        <w:rPr>
          <w:rFonts w:cs="Times New Roman" w:eastAsia="Times New Roman"/>
          <w:lang w:eastAsia="hr-HR"/>
        </w:rPr>
        <w:t xml:space="preserve">                  SINIŠA RAJNOVIĆ v.r.  </w:t>
      </w:r>
    </w:p>
    <w:p w:rsidRDefault="00BD7E1F" w:rsidP="00BD7E1F" w:rsidR="00BD7E1F" w:rsidRPr="00BD7E1F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BD7E1F" w:rsidP="00BD7E1F" w:rsidR="00BD7E1F" w:rsidRPr="00BD7E1F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BD7E1F">
        <w:rPr>
          <w:rFonts w:cs="Times New Roman" w:eastAsia="Times New Roman"/>
          <w:lang w:eastAsia="hr-HR"/>
        </w:rPr>
        <w:tab/>
        <w:t xml:space="preserve">  Za točnost </w:t>
      </w:r>
      <w:proofErr w:type="spellStart"/>
      <w:r w:rsidRPr="00BD7E1F">
        <w:rPr>
          <w:rFonts w:cs="Times New Roman" w:eastAsia="Times New Roman"/>
          <w:lang w:eastAsia="hr-HR"/>
        </w:rPr>
        <w:t>otpravka</w:t>
      </w:r>
      <w:proofErr w:type="spellEnd"/>
      <w:r w:rsidRPr="00BD7E1F">
        <w:rPr>
          <w:rFonts w:cs="Times New Roman" w:eastAsia="Times New Roman"/>
          <w:lang w:eastAsia="hr-HR"/>
        </w:rPr>
        <w:t>-ovlašteni službenik</w:t>
      </w:r>
    </w:p>
    <w:p w:rsidRDefault="00BD7E1F" w:rsidP="00BD7E1F" w:rsidR="00BD7E1F" w:rsidRPr="00BD7E1F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BD7E1F">
        <w:rPr>
          <w:rFonts w:cs="Times New Roman" w:eastAsia="Times New Roman"/>
          <w:lang w:eastAsia="hr-HR"/>
        </w:rPr>
        <w:tab/>
      </w:r>
      <w:r w:rsidRPr="00BD7E1F">
        <w:rPr>
          <w:rFonts w:cs="Times New Roman" w:eastAsia="Times New Roman"/>
          <w:lang w:eastAsia="hr-HR"/>
        </w:rPr>
        <w:tab/>
        <w:t xml:space="preserve">        Suzana Sabljić  </w:t>
      </w:r>
    </w:p>
    <w:p w:rsidRDefault="00BD7E1F" w:rsidP="00BD7E1F" w:rsidR="00BD7E1F" w:rsidRPr="00BD7E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D7E1F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BD7E1F">
        <w:rPr>
          <w:rFonts w:cs="Times New Roman" w:eastAsia="Times New Roman"/>
          <w:lang w:eastAsia="hr-HR"/>
        </w:rPr>
        <w:tab/>
      </w:r>
      <w:r w:rsidRPr="00BD7E1F">
        <w:rPr>
          <w:rFonts w:cs="Times New Roman" w:eastAsia="Times New Roman"/>
          <w:lang w:eastAsia="hr-HR"/>
        </w:rPr>
        <w:tab/>
        <w:t xml:space="preserve">         </w:t>
      </w:r>
    </w:p>
    <w:p w:rsidRDefault="00BD7E1F" w:rsidP="00BD7E1F" w:rsidR="00BD7E1F" w:rsidRPr="00BD7E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D7E1F" w:rsidP="00BD7E1F" w:rsidR="00BD7E1F" w:rsidRPr="00BD7E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D7E1F" w:rsidP="00BD7E1F" w:rsidR="00BD7E1F" w:rsidRPr="00BD7E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D7E1F">
        <w:rPr>
          <w:rFonts w:cs="Times New Roman" w:eastAsia="Times New Roman"/>
          <w:lang w:eastAsia="hr-HR"/>
        </w:rPr>
        <w:t xml:space="preserve">POUKA O PRAVNOM LIJEKU: Protiv ovog rješenja dopuštena je žalba u roku od 8 dana od dana dostave rješenja, a dostava se smatra obavljenom istekom osmog dana od dana objave rješenja na mrežnoj stranici e-oglasna ploča Trgovačkog suda u Bjelovaru. Protiv točke I. izreke ovog rješenja žalbu može podnijeti samo osoba ovlaštena za zastupanje dužnika po zakonu do dana nastupanja pravnih posljedica otvaranja stečajnog postupka (čl. 128. st. 8. </w:t>
      </w:r>
      <w:r w:rsidRPr="00BD7E1F">
        <w:rPr>
          <w:rFonts w:cs="Times New Roman" w:eastAsia="Times New Roman"/>
          <w:lang w:eastAsia="hr-HR"/>
        </w:rPr>
        <w:lastRenderedPageBreak/>
        <w:t xml:space="preserve">SZ). Žalba se podnosi ovome sudu u dva istovjetna primjerka, a o žalbi odlučuje sudac pojedinac Trgovačkog suda u Bjelovaru. </w:t>
      </w:r>
    </w:p>
    <w:p w:rsidRDefault="00BD7E1F" w:rsidP="00BD7E1F" w:rsidR="00BD7E1F" w:rsidRPr="00BD7E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9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D7E1F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203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St-1213/2016-4</izvorni_sadrzaj>
    <derivirana_varijabla naziv="DomainObject.Oznaka_1">St-1213/2016-4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1213</izvorni_sadrzaj>
    <derivirana_varijabla naziv="DomainObject.Predmet.Broj_1">1213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St-1213/2016</izvorni_sadrzaj>
    <derivirana_varijabla naziv="DomainObject.Predmet.OznakaBroj_1">St-1213/2016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FILCER USLUGE j.d.o.o.</izvorni_sadrzaj>
    <derivirana_varijabla naziv="DomainObject.Predmet.ProtustrankaFormated_1">  FILCER USLUGE j.d.o.o.</derivirana_varijabla>
  </DomainObject.Predmet.ProtustrankaFormated>
  <DomainObject.Predmet.ProtustrankaFormatedOIB>
    <izvorni_sadrzaj>  FILCER USLUGE j.d.o.o., OIB 13815493506</izvorni_sadrzaj>
    <derivirana_varijabla naziv="DomainObject.Predmet.ProtustrankaFormatedOIB_1">  FILCER USLUGE j.d.o.o., OIB 13815493506</derivirana_varijabla>
  </DomainObject.Predmet.ProtustrankaFormatedOIB>
  <DomainObject.Predmet.ProtustrankaFormatedWithAdress>
    <izvorni_sadrzaj> FILCER USLUGE j.d.o.o., Puljska 1, 10000 Zagreb</izvorni_sadrzaj>
    <derivirana_varijabla naziv="DomainObject.Predmet.ProtustrankaFormatedWithAdress_1"> FILCER USLUGE j.d.o.o., Puljska 1, 10000 Zagreb</derivirana_varijabla>
  </DomainObject.Predmet.ProtustrankaFormatedWithAdress>
  <DomainObject.Predmet.ProtustrankaFormatedWithAdressOIB>
    <izvorni_sadrzaj> FILCER USLUGE j.d.o.o., OIB 13815493506, Puljska 1, 10000 Zagreb</izvorni_sadrzaj>
    <derivirana_varijabla naziv="DomainObject.Predmet.ProtustrankaFormatedWithAdressOIB_1"> FILCER USLUGE j.d.o.o., OIB 13815493506, Puljska 1, 10000 Zagreb</derivirana_varijabla>
  </DomainObject.Predmet.ProtustrankaFormatedWithAdressOIB>
  <DomainObject.Predmet.ProtustrankaWithAdress>
    <izvorni_sadrzaj>FILCER USLUGE j.d.o.o. Puljska 1, 10000 Zagreb</izvorni_sadrzaj>
    <derivirana_varijabla naziv="DomainObject.Predmet.ProtustrankaWithAdress_1">FILCER USLUGE j.d.o.o. Puljska 1, 10000 Zagreb</derivirana_varijabla>
  </DomainObject.Predmet.ProtustrankaWithAdress>
  <DomainObject.Predmet.ProtustrankaWithAdressOIB>
    <izvorni_sadrzaj>FILCER USLUGE j.d.o.o., OIB 13815493506, Puljska 1, 10000 Zagreb</izvorni_sadrzaj>
    <derivirana_varijabla naziv="DomainObject.Predmet.ProtustrankaWithAdressOIB_1">FILCER USLUGE j.d.o.o., OIB 13815493506, Puljska 1, 10000 Zagreb</derivirana_varijabla>
  </DomainObject.Predmet.ProtustrankaWithAdressOIB>
  <DomainObject.Predmet.ProtustrankaNazivFormated>
    <izvorni_sadrzaj>FILCER USLUGE j.d.o.o.</izvorni_sadrzaj>
    <derivirana_varijabla naziv="DomainObject.Predmet.ProtustrankaNazivFormated_1">FILCER USLUGE j.d.o.o.</derivirana_varijabla>
  </DomainObject.Predmet.ProtustrankaNazivFormated>
  <DomainObject.Predmet.ProtustrankaNazivFormatedOIB>
    <izvorni_sadrzaj>FILCER USLUGE j.d.o.o., OIB 13815493506</izvorni_sadrzaj>
    <derivirana_varijabla naziv="DomainObject.Predmet.ProtustrankaNazivFormatedOIB_1">FILCER USLUGE j.d.o.o., OIB 13815493506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FILCER USLUGE j.d.o.o.</item>
    </izvorni_sadrzaj>
    <derivirana_varijabla naziv="DomainObject.Predmet.ProtuStrankaListFormated_1">
      <item>FILCER USLUGE j.d.o.o.</item>
    </derivirana_varijabla>
  </DomainObject.Predmet.ProtuStrankaListFormated>
  <DomainObject.Predmet.ProtuStrankaListFormatedOIB>
    <izvorni_sadrzaj>
      <item>FILCER USLUGE j.d.o.o., OIB 13815493506</item>
    </izvorni_sadrzaj>
    <derivirana_varijabla naziv="DomainObject.Predmet.ProtuStrankaListFormatedOIB_1">
      <item>FILCER USLUGE j.d.o.o., OIB 13815493506</item>
    </derivirana_varijabla>
  </DomainObject.Predmet.ProtuStrankaListFormatedOIB>
  <DomainObject.Predmet.ProtuStrankaListFormatedWithAdress>
    <izvorni_sadrzaj>
      <item>FILCER USLUGE j.d.o.o., Puljska 1, 10000 Zagreb</item>
    </izvorni_sadrzaj>
    <derivirana_varijabla naziv="DomainObject.Predmet.ProtuStrankaListFormatedWithAdress_1">
      <item>FILCER USLUGE j.d.o.o., Puljska 1, 10000 Zagreb</item>
    </derivirana_varijabla>
  </DomainObject.Predmet.ProtuStrankaListFormatedWithAdress>
  <DomainObject.Predmet.ProtuStrankaListFormatedWithAdressOIB>
    <izvorni_sadrzaj>
      <item>FILCER USLUGE j.d.o.o., OIB 13815493506, Puljska 1, 10000 Zagreb</item>
    </izvorni_sadrzaj>
    <derivirana_varijabla naziv="DomainObject.Predmet.ProtuStrankaListFormatedWithAdressOIB_1">
      <item>FILCER USLUGE j.d.o.o., OIB 13815493506, Puljska 1, 10000 Zagreb</item>
    </derivirana_varijabla>
  </DomainObject.Predmet.ProtuStrankaListFormatedWithAdressOIB>
  <DomainObject.Predmet.ProtuStrankaListNazivFormated>
    <izvorni_sadrzaj>
      <item>FILCER USLUGE j.d.o.o.</item>
    </izvorni_sadrzaj>
    <derivirana_varijabla naziv="DomainObject.Predmet.ProtuStrankaListNazivFormated_1">
      <item>FILCER USLUGE j.d.o.o.</item>
    </derivirana_varijabla>
  </DomainObject.Predmet.ProtuStrankaListNazivFormated>
  <DomainObject.Predmet.ProtuStrankaListNazivFormatedOIB>
    <izvorni_sadrzaj>
      <item>FILCER USLUGE j.d.o.o., OIB 13815493506</item>
    </izvorni_sadrzaj>
    <derivirana_varijabla naziv="DomainObject.Predmet.ProtuStrankaListNazivFormatedOIB_1">
      <item>FILCER USLUGE j.d.o.o., OIB 13815493506</item>
    </derivirana_varijabla>
  </DomainObject.Predmet.ProtuStrankaListNazivFormatedOIB>
  <DomainObject.Predmet.OstaliListFormated>
    <izvorni_sadrzaj>
      <item>MARIO BABIĆ</item>
    </izvorni_sadrzaj>
    <derivirana_varijabla naziv="DomainObject.Predmet.OstaliListFormated_1">
      <item>MARIO BABIĆ</item>
    </derivirana_varijabla>
  </DomainObject.Predmet.OstaliListFormated>
  <DomainObject.Predmet.OstaliListFormatedOIB>
    <izvorni_sadrzaj>
      <item>MARIO BABIĆ, OIB 04896884618</item>
    </izvorni_sadrzaj>
    <derivirana_varijabla naziv="DomainObject.Predmet.OstaliListFormatedOIB_1">
      <item>MARIO BABIĆ, OIB 04896884618</item>
    </derivirana_varijabla>
  </DomainObject.Predmet.OstaliListFormatedOIB>
  <DomainObject.Predmet.OstaliListFormatedWithAdress>
    <izvorni_sadrzaj>
      <item>MARIO BABIĆ, Puljska 1, 10000 Zagreb</item>
    </izvorni_sadrzaj>
    <derivirana_varijabla naziv="DomainObject.Predmet.OstaliListFormatedWithAdress_1">
      <item>MARIO BABIĆ, Puljska 1, 10000 Zagreb</item>
    </derivirana_varijabla>
  </DomainObject.Predmet.OstaliListFormatedWithAdress>
  <DomainObject.Predmet.OstaliListFormatedWithAdressOIB>
    <izvorni_sadrzaj>
      <item>MARIO BABIĆ, OIB 04896884618, Puljska 1, 10000 Zagreb</item>
    </izvorni_sadrzaj>
    <derivirana_varijabla naziv="DomainObject.Predmet.OstaliListFormatedWithAdressOIB_1">
      <item>MARIO BABIĆ, OIB 04896884618, Puljska 1, 10000 Zagreb</item>
    </derivirana_varijabla>
  </DomainObject.Predmet.OstaliListFormatedWithAdressOIB>
  <DomainObject.Predmet.OstaliListNazivFormated>
    <izvorni_sadrzaj>
      <item>MARIO BABIĆ</item>
    </izvorni_sadrzaj>
    <derivirana_varijabla naziv="DomainObject.Predmet.OstaliListNazivFormated_1">
      <item>MARIO BABIĆ</item>
    </derivirana_varijabla>
  </DomainObject.Predmet.OstaliListNazivFormated>
  <DomainObject.Predmet.OstaliListNazivFormatedOIB>
    <izvorni_sadrzaj>
      <item>MARIO BABIĆ, OIB 04896884618</item>
    </izvorni_sadrzaj>
    <derivirana_varijabla naziv="DomainObject.Predmet.OstaliListNazivFormatedOIB_1">
      <item>MARIO BABIĆ, OIB 04896884618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>St-1213/2016-4</izvorni_sadrzaj>
    <derivirana_varijabla naziv="DomainObject.PoslovniBrojDokumenta_1">St-1213/2016-4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FILCER USLUGE j.d.o.o.</izvorni_sadrzaj>
    <derivirana_varijabla naziv="DomainObject.Predmet.ProtustrankaIDrugi_1">FILCER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FILCER USLUGE j.d.o.o., OIB 13815493506, Puljska 1, 10000 Zagreb</izvorni_sadrzaj>
    <derivirana_varijabla naziv="DomainObject.Predmet.ProtustrankaIDrugiAdressOIB_1">FILCER USLUGE j.d.o.o., OIB 13815493506, Puljska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FILCER USLUGE j.d.o.o.</item>
      <item>FINA Regionalni centar Zagreb</item>
      <item>MARIO BABIĆ</item>
    </izvorni_sadrzaj>
    <derivirana_varijabla naziv="DomainObject.Predmet.SudioniciListNaziv_1">
      <item>FILCER USLUGE j.d.o.o.</item>
      <item>FINA Regionalni centar Zagreb</item>
      <item>MARIO BABIĆ</item>
    </derivirana_varijabla>
  </DomainObject.Predmet.SudioniciListNaziv>
  <DomainObject.Predmet.SudioniciListAdressOIB>
    <izvorni_sadrzaj>
      <item>FILCER USLUGE j.d.o.o., OIB 13815493506, Puljska 1,10000 Zagreb</item>
      <item>FINA Regionalni centar Zagreb, OIB 85821130368, Trg svibanjskih žrtava 1995. 1,10000 Zagreb</item>
      <item>MARIO BABIĆ, OIB 04896884618, Puljska 1,10000 Zagreb</item>
    </izvorni_sadrzaj>
    <derivirana_varijabla naziv="DomainObject.Predmet.SudioniciListAdressOIB_1">
      <item>FILCER USLUGE j.d.o.o., OIB 13815493506, Puljska 1,10000 Zagreb</item>
      <item>FINA Regionalni centar Zagreb, OIB 85821130368, Trg svibanjskih žrtava 1995. 1,10000 Zagreb</item>
      <item>MARIO BABIĆ, OIB 04896884618, Puljska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1A9B88-5B2C-46B5-B61D-2EFF662937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698</properties:Words>
  <properties:Characters>3732</properties:Characters>
  <properties:Lines>102</properties:Lines>
  <properties:Paragraphs>24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2017-01-18T11:57:00Z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St-1213/2016-4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