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4de6" w14:paraId="69d4de6" w:rsidRDefault="002C0587" w:rsidP="002C0587" w:rsidR="002C0587" w:rsidRPr="004E62AE">
      <w:pPr>
        <w15:collapsed w:val="false"/>
      </w:pPr>
      <w:bookmarkStart w:name="_GoBack" w:id="0"/>
      <w:bookmarkEnd w:id="0"/>
      <w:r w:rsidRPr="004E62AE">
        <w:t>REPUBLIKA HRVATSKA</w:t>
      </w:r>
    </w:p>
    <w:p w:rsidRDefault="002C0587" w:rsidP="002C0587" w:rsidR="002C0587" w:rsidRPr="004E62AE">
      <w:r w:rsidRPr="004E62AE">
        <w:t>TRGOVAČKI SUD U RIJECI</w:t>
      </w:r>
    </w:p>
    <w:p w:rsidRDefault="002C0587" w:rsidP="002C0587" w:rsidR="002C0587"/>
    <w:p w:rsidRDefault="00644EBD" w:rsidP="002C0587" w:rsidR="00644EBD" w:rsidRPr="004E62AE"/>
    <w:p w:rsidRDefault="002C0587" w:rsidP="002C0587" w:rsidR="002C0587" w:rsidRPr="004E62AE">
      <w:pPr>
        <w:jc w:val="center"/>
      </w:pPr>
      <w:r w:rsidRPr="004E62AE">
        <w:t>Z A P I S N I K</w:t>
      </w:r>
    </w:p>
    <w:p w:rsidRDefault="002C0587" w:rsidP="002C0587" w:rsidR="002C0587" w:rsidRPr="004E62AE">
      <w:pPr>
        <w:jc w:val="center"/>
      </w:pPr>
      <w:r w:rsidRPr="004E62AE">
        <w:t xml:space="preserve">od </w:t>
      </w:r>
      <w:r w:rsidR="00F80D51" w:rsidRPr="004E62AE">
        <w:t>5</w:t>
      </w:r>
      <w:r w:rsidR="0051785A" w:rsidRPr="004E62AE">
        <w:t>. travnja</w:t>
      </w:r>
      <w:r w:rsidRPr="004E62AE">
        <w:t xml:space="preserve"> 2017. godine</w:t>
      </w:r>
    </w:p>
    <w:p w:rsidRDefault="002C0587" w:rsidP="002C0587" w:rsidR="002C0587" w:rsidRPr="004E62AE">
      <w:pPr>
        <w:jc w:val="center"/>
      </w:pPr>
    </w:p>
    <w:p w:rsidRDefault="002C0587" w:rsidP="002C0587" w:rsidR="002C0587" w:rsidRPr="004E62AE">
      <w:pPr>
        <w:jc w:val="center"/>
      </w:pPr>
      <w:r w:rsidRPr="004E62AE">
        <w:t xml:space="preserve">Sastavljen kod Trgovačkog suda u Rijeci, radi izjašnjenja o prijedlogu i rasprave o uvjetima za otvaranje stečajnog postupka nad dužnikom </w:t>
      </w:r>
      <w:r w:rsidR="00367E68" w:rsidRPr="004E62AE">
        <w:rPr>
          <w:bCs/>
        </w:rPr>
        <w:t>NANO EURO</w:t>
      </w:r>
      <w:r w:rsidR="00367E68" w:rsidRPr="004E62AE">
        <w:t>PE društvo s ograničenom odgovornošću za trgovinu i promidžbu Jurdani, Jušići 87, OIB: 42878441698, MBS: 040328147</w:t>
      </w:r>
    </w:p>
    <w:p w:rsidRDefault="002C0587" w:rsidP="002C0587" w:rsidR="002C0587" w:rsidRPr="004E62AE"/>
    <w:p w:rsidRDefault="002C0587" w:rsidP="002C0587" w:rsidR="002C0587" w:rsidRPr="004E62AE">
      <w:r w:rsidRPr="004E62AE">
        <w:t>OD SUDA PRISUTNI:</w:t>
      </w:r>
    </w:p>
    <w:p w:rsidRDefault="002C0587" w:rsidP="002C0587" w:rsidR="002C0587" w:rsidRPr="004E62AE">
      <w:r w:rsidRPr="004E62AE">
        <w:t>Vera Jelenović, stečajni sudac</w:t>
      </w:r>
    </w:p>
    <w:p w:rsidRDefault="002C0587" w:rsidP="002C0587" w:rsidR="002C0587" w:rsidRPr="004E62AE">
      <w:r w:rsidRPr="004E62AE">
        <w:t>Danijela Fumić, zapisničar</w:t>
      </w:r>
    </w:p>
    <w:p w:rsidRDefault="0005608F" w:rsidP="002C0587" w:rsidR="0005608F" w:rsidRPr="004E62AE"/>
    <w:p w:rsidRDefault="002C0587" w:rsidP="002C0587" w:rsidR="002C0587" w:rsidRPr="004E62AE">
      <w:r w:rsidRPr="004E62AE">
        <w:t xml:space="preserve">Početak u </w:t>
      </w:r>
      <w:r w:rsidR="00C06587" w:rsidRPr="004E62AE">
        <w:t>1</w:t>
      </w:r>
      <w:r w:rsidR="004E62AE" w:rsidRPr="004E62AE">
        <w:t>1</w:t>
      </w:r>
      <w:r w:rsidR="00F80D51" w:rsidRPr="004E62AE">
        <w:t>,</w:t>
      </w:r>
      <w:r w:rsidR="004E62AE" w:rsidRPr="004E62AE">
        <w:t>0</w:t>
      </w:r>
      <w:r w:rsidR="00F45C13" w:rsidRPr="004E62AE">
        <w:t>0</w:t>
      </w:r>
      <w:r w:rsidRPr="004E62AE">
        <w:t xml:space="preserve"> sati.</w:t>
      </w:r>
    </w:p>
    <w:p w:rsidRDefault="002C0587" w:rsidP="002C0587" w:rsidR="002C0587" w:rsidRPr="004E62AE"/>
    <w:p w:rsidRDefault="002C0587" w:rsidP="002C0587" w:rsidR="002C0587" w:rsidRPr="004E62AE">
      <w:r w:rsidRPr="004E62AE">
        <w:t>Utvrđuje se da su na današnje ročište pristupili:</w:t>
      </w:r>
    </w:p>
    <w:p w:rsidRDefault="002C0587" w:rsidP="002C0587" w:rsidR="002C0587" w:rsidRPr="004E62AE"/>
    <w:p w:rsidRDefault="007876CD" w:rsidP="002C0587" w:rsidR="007876CD" w:rsidRPr="004E62AE">
      <w:r w:rsidRPr="004E62AE">
        <w:t xml:space="preserve">Privremeni stečajni upravitelj: </w:t>
      </w:r>
    </w:p>
    <w:p w:rsidRDefault="002C0587" w:rsidP="002C0587" w:rsidR="002C0587" w:rsidRPr="004E62AE">
      <w:r w:rsidRPr="004E62AE">
        <w:t>Za predlagatelja: nitko, dostava poziva uredna</w:t>
      </w:r>
    </w:p>
    <w:p w:rsidRDefault="002C0587" w:rsidP="002C0587" w:rsidR="002C0587" w:rsidRPr="004E62AE">
      <w:r w:rsidRPr="004E62AE">
        <w:t xml:space="preserve">Za dužnika: nitko, dostava poziva uredna </w:t>
      </w:r>
    </w:p>
    <w:p w:rsidRDefault="002C0587" w:rsidP="002C0587" w:rsidR="002C0587" w:rsidRPr="004E62AE"/>
    <w:p w:rsidRDefault="00CA213F" w:rsidP="00CA213F" w:rsidR="00CA213F" w:rsidRPr="004E62AE">
      <w:pPr>
        <w:jc w:val="both"/>
      </w:pPr>
      <w:r w:rsidRPr="004E62AE">
        <w:t xml:space="preserve">Sud je uvidom u prijedlog za stečaj i dopis Financijske agencije od </w:t>
      </w:r>
      <w:r w:rsidR="00F45C13" w:rsidRPr="004E62AE">
        <w:t>1</w:t>
      </w:r>
      <w:r w:rsidR="004E62AE" w:rsidRPr="004E62AE">
        <w:t>2</w:t>
      </w:r>
      <w:r w:rsidR="00F45C13" w:rsidRPr="004E62AE">
        <w:t>. prosinca</w:t>
      </w:r>
      <w:r w:rsidR="00282890" w:rsidRPr="004E62AE">
        <w:t xml:space="preserve"> 201</w:t>
      </w:r>
      <w:r w:rsidR="00F45C13" w:rsidRPr="004E62AE">
        <w:t>6</w:t>
      </w:r>
      <w:r w:rsidRPr="004E62AE">
        <w:t>. godine  utvrdio kako dužnik ispunjava uvjete za stečaj s obzirom da je nesposoban za plaćanje.</w:t>
      </w:r>
    </w:p>
    <w:p w:rsidRDefault="007876CD" w:rsidP="007876CD" w:rsidR="007876CD" w:rsidRPr="004E62AE"/>
    <w:p w:rsidRDefault="004E62AE" w:rsidP="004E62AE" w:rsidR="004E62AE" w:rsidRPr="004E62AE">
      <w:pPr>
        <w:jc w:val="both"/>
      </w:pPr>
      <w:r w:rsidRPr="004E62AE">
        <w:t>Utvrđuje se da je rješenjem ovog suda posl. br. 14 St-973/2016-7 od 2. veljače 2017. godine imenovan privremeni stečajni upravitelj Zvonimir Močilac, OIB: 95935171001, Nas. A. Hebrang 7/2, Slavonski Brod kojem je naloženo da do 25. ožujka preda sudu pisano izvješće u kojem će iznijeti svoje stručno mišljenje o tome postoji li razlog za otvaranje stečajnog postupka, a posebno da li se imovinom dužnika mogu pokriti troškovi postupka. Prevremeni stečajni upravitelj nije dostavio navedeno izvješće, nego je telefaksom otposlanim podneskom od 5. travnja 2017. godine zamolio za odgodu današnjeg ročišta zbog zdravstvenih razloga člana obitelji.</w:t>
      </w:r>
    </w:p>
    <w:p w:rsidRDefault="004E62AE" w:rsidP="004E62AE" w:rsidR="004E62AE" w:rsidRPr="004E62AE">
      <w:pPr>
        <w:jc w:val="both"/>
      </w:pPr>
    </w:p>
    <w:p w:rsidRDefault="004E62AE" w:rsidP="004E62AE" w:rsidR="004E62AE" w:rsidRPr="004E62AE">
      <w:pPr>
        <w:jc w:val="both"/>
      </w:pPr>
      <w:r w:rsidRPr="004E62AE">
        <w:t xml:space="preserve">Sud donosi </w:t>
      </w:r>
    </w:p>
    <w:p w:rsidRDefault="004E62AE" w:rsidP="00644EBD" w:rsidR="004E62AE" w:rsidRPr="004E62AE">
      <w:pPr>
        <w:jc w:val="center"/>
      </w:pPr>
      <w:r w:rsidRPr="004E62AE">
        <w:t>r</w:t>
      </w:r>
      <w:r w:rsidR="00644EBD">
        <w:t xml:space="preserve"> </w:t>
      </w:r>
      <w:r w:rsidRPr="004E62AE">
        <w:t>j</w:t>
      </w:r>
      <w:r w:rsidR="00644EBD">
        <w:t xml:space="preserve"> </w:t>
      </w:r>
      <w:r w:rsidRPr="004E62AE">
        <w:t>e</w:t>
      </w:r>
      <w:r w:rsidR="00644EBD">
        <w:t xml:space="preserve"> </w:t>
      </w:r>
      <w:r w:rsidRPr="004E62AE">
        <w:t>š</w:t>
      </w:r>
      <w:r w:rsidR="00644EBD">
        <w:t xml:space="preserve"> </w:t>
      </w:r>
      <w:r w:rsidRPr="004E62AE">
        <w:t>e</w:t>
      </w:r>
      <w:r w:rsidR="00644EBD">
        <w:t xml:space="preserve"> </w:t>
      </w:r>
      <w:r w:rsidRPr="004E62AE">
        <w:t>n</w:t>
      </w:r>
      <w:r w:rsidR="00644EBD">
        <w:t xml:space="preserve"> </w:t>
      </w:r>
      <w:r w:rsidRPr="004E62AE">
        <w:t>j</w:t>
      </w:r>
      <w:r w:rsidR="00644EBD">
        <w:t xml:space="preserve"> </w:t>
      </w:r>
      <w:r w:rsidRPr="004E62AE">
        <w:t>e</w:t>
      </w:r>
    </w:p>
    <w:p w:rsidRDefault="004E62AE" w:rsidP="004E62AE" w:rsidR="004E62AE" w:rsidRPr="004E62AE">
      <w:pPr>
        <w:jc w:val="both"/>
      </w:pPr>
    </w:p>
    <w:p w:rsidRDefault="004E62AE" w:rsidP="004E62AE" w:rsidR="004E62AE" w:rsidRPr="004E62AE">
      <w:pPr>
        <w:pStyle w:val="Odlomakpopisa"/>
        <w:numPr>
          <w:ilvl w:val="0"/>
          <w:numId w:val="2"/>
        </w:numPr>
        <w:jc w:val="both"/>
      </w:pPr>
      <w:r w:rsidRPr="004E62AE">
        <w:t>Privremenom stečajnom upravitelju Zvonimiru Močilac, OIB: 95935171001, Nas. A. Hebrang 7/2, Slavonski Brod dodjeljuje se dodatan rok od 15 dana za dostavu izvješće u kojem će iznijeti svoje stručno mišljenje o tome postoji li razlog za otvaranje stečajnog postupka, a posebno da li se imovinom dužnika mogu pokriti troškovi postupka. Ako to nije u mogućnosti dostaviti u navedenom roku, nalaže mu se da o tome u istom roku obavijesti sud.</w:t>
      </w:r>
    </w:p>
    <w:p w:rsidRDefault="004E62AE" w:rsidP="004E62AE" w:rsidR="004E62AE" w:rsidRPr="004E62AE">
      <w:pPr>
        <w:pStyle w:val="Odlomakpopisa"/>
        <w:numPr>
          <w:ilvl w:val="0"/>
          <w:numId w:val="2"/>
        </w:numPr>
        <w:jc w:val="both"/>
      </w:pPr>
      <w:r w:rsidRPr="004E62AE">
        <w:t>Odgađa se dalje raspravljanje na današnjem ročištu za</w:t>
      </w:r>
    </w:p>
    <w:p w:rsidRDefault="004E62AE" w:rsidP="004E62AE" w:rsidR="004E62AE" w:rsidRPr="004E62AE">
      <w:pPr>
        <w:pStyle w:val="Odlomakpopisa"/>
        <w:ind w:left="2130"/>
        <w:jc w:val="both"/>
      </w:pPr>
    </w:p>
    <w:p w:rsidRDefault="00C45992" w:rsidP="004E62AE" w:rsidR="004E62AE" w:rsidRPr="004E62AE">
      <w:pPr>
        <w:pStyle w:val="Odlomakpopisa"/>
        <w:ind w:left="2130"/>
        <w:jc w:val="center"/>
      </w:pPr>
      <w:r>
        <w:t xml:space="preserve">7. lipnja </w:t>
      </w:r>
      <w:r w:rsidR="004E62AE" w:rsidRPr="004E62AE">
        <w:t xml:space="preserve">2017. godine u </w:t>
      </w:r>
      <w:r>
        <w:t xml:space="preserve">9,00 </w:t>
      </w:r>
      <w:r w:rsidR="004E62AE" w:rsidRPr="004E62AE">
        <w:t>sati</w:t>
      </w:r>
    </w:p>
    <w:p w:rsidRDefault="004E62AE" w:rsidP="004E62AE" w:rsidR="004E62AE" w:rsidRPr="004E62AE">
      <w:pPr>
        <w:pStyle w:val="Odlomakpopisa"/>
        <w:ind w:left="2130"/>
        <w:jc w:val="both"/>
      </w:pPr>
    </w:p>
    <w:p w:rsidRDefault="004E62AE" w:rsidP="00644EBD" w:rsidR="004E62AE" w:rsidRPr="004E62AE">
      <w:pPr>
        <w:pStyle w:val="Odlomakpopisa"/>
        <w:ind w:left="0"/>
        <w:jc w:val="both"/>
      </w:pPr>
      <w:r w:rsidRPr="004E62AE">
        <w:lastRenderedPageBreak/>
        <w:t>u prostorijama Trgovačkog suda u Rijeci, Zadarska ulica 1 i 3, sudnica broj 3, prvi kat.</w:t>
      </w:r>
    </w:p>
    <w:p w:rsidRDefault="004E62AE" w:rsidP="004E62AE" w:rsidR="004E62AE" w:rsidRPr="004E62AE">
      <w:pPr>
        <w:jc w:val="both"/>
      </w:pPr>
    </w:p>
    <w:p w:rsidRDefault="004E62AE" w:rsidP="004E62AE" w:rsidR="004E62AE" w:rsidRPr="004E62AE">
      <w:pPr>
        <w:jc w:val="both"/>
      </w:pPr>
    </w:p>
    <w:p w:rsidRDefault="002C0587" w:rsidP="002C0587" w:rsidR="002C0587" w:rsidRPr="004E62AE">
      <w:r w:rsidRPr="004E62AE">
        <w:t>Dovršeno u</w:t>
      </w:r>
      <w:r w:rsidR="00283F3B" w:rsidRPr="004E62AE">
        <w:t xml:space="preserve"> </w:t>
      </w:r>
      <w:r w:rsidR="004E62AE" w:rsidRPr="004E62AE">
        <w:t>11,05</w:t>
      </w:r>
      <w:r w:rsidRPr="004E62AE">
        <w:t xml:space="preserve"> sati.</w:t>
      </w:r>
    </w:p>
    <w:p w:rsidRDefault="002C0587" w:rsidP="002C0587" w:rsidR="002C0587" w:rsidRPr="004E62AE"/>
    <w:p w:rsidRDefault="002C0587" w:rsidP="002C0587" w:rsidR="002C0587" w:rsidRPr="004E62AE">
      <w:pPr>
        <w:ind w:firstLine="708" w:left="3540"/>
      </w:pPr>
      <w:r w:rsidRPr="004E62AE">
        <w:t xml:space="preserve">Sudac             </w:t>
      </w:r>
      <w:r w:rsidR="007876CD" w:rsidRPr="004E62AE">
        <w:t xml:space="preserve">         Privremeni stečajni upravitelj</w:t>
      </w:r>
    </w:p>
    <w:p w:rsidRDefault="002C0587" w:rsidP="002C0587" w:rsidR="002C0587" w:rsidRPr="004E62AE"/>
    <w:p w:rsidRDefault="002C0587" w:rsidP="002C0587" w:rsidR="002C0587" w:rsidRPr="004E62AE"/>
    <w:p w:rsidRDefault="002C0587" w:rsidP="002C0587" w:rsidR="002C0587" w:rsidRPr="004E62AE"/>
    <w:p w:rsidRDefault="002C0587" w:rsidR="004F6C16" w:rsidRPr="004E62AE">
      <w:r w:rsidRPr="004E62AE">
        <w:t xml:space="preserve">           </w:t>
      </w:r>
      <w:r w:rsidRPr="004E62AE">
        <w:tab/>
      </w:r>
      <w:r w:rsidRPr="004E62AE">
        <w:tab/>
      </w:r>
      <w:r w:rsidRPr="004E62AE">
        <w:tab/>
      </w:r>
      <w:r w:rsidRPr="004E62AE">
        <w:tab/>
      </w:r>
      <w:r w:rsidRPr="004E62AE">
        <w:tab/>
      </w:r>
      <w:r w:rsidRPr="004E62AE">
        <w:tab/>
        <w:t xml:space="preserve">Zapisničar            </w:t>
      </w:r>
      <w:r w:rsidRPr="004E62AE">
        <w:tab/>
      </w:r>
      <w:r w:rsidRPr="004E62AE">
        <w:tab/>
        <w:t xml:space="preserve">Stranke   </w:t>
      </w:r>
    </w:p>
    <w:sectPr w:rsidR="004F6C16" w:rsidRPr="004E62A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7FAE" w:rsidP="002C0587" w:rsidR="00C47FAE">
      <w:r>
        <w:separator/>
      </w:r>
    </w:p>
  </w:endnote>
  <w:endnote w:id="0" w:type="continuationSeparator">
    <w:p w:rsidRDefault="00C47FAE" w:rsidP="002C0587" w:rsidR="00C47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A7F0D">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7FAE" w:rsidP="002C0587" w:rsidR="00C47FAE">
      <w:r>
        <w:separator/>
      </w:r>
    </w:p>
  </w:footnote>
  <w:footnote w:id="0" w:type="continuationSeparator">
    <w:p w:rsidRDefault="00C47FAE" w:rsidP="002C0587" w:rsidR="00C47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F45C13">
      <w:t>97</w:t>
    </w:r>
    <w:r w:rsidR="00367E68">
      <w:t>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78884D37"/>
    <w:multiLevelType w:val="hybridMultilevel"/>
    <w:tmpl w:val="D7F2F958"/>
    <w:lvl w:tplc="488EC68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67E68"/>
    <w:rsid w:val="003717C4"/>
    <w:rsid w:val="003822E2"/>
    <w:rsid w:val="00385D60"/>
    <w:rsid w:val="003922BA"/>
    <w:rsid w:val="003A7F0D"/>
    <w:rsid w:val="003B1933"/>
    <w:rsid w:val="003C40BF"/>
    <w:rsid w:val="003C6000"/>
    <w:rsid w:val="003E52B7"/>
    <w:rsid w:val="00415E1A"/>
    <w:rsid w:val="004864E7"/>
    <w:rsid w:val="004D4439"/>
    <w:rsid w:val="004E62AE"/>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4EBD"/>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28AB"/>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06587"/>
    <w:rsid w:val="00C17835"/>
    <w:rsid w:val="00C45992"/>
    <w:rsid w:val="00C47FAE"/>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A7F0D"/>
    <w:rPr>
      <w:color w:val="808080"/>
      <w:bdr w:space="0" w:sz="0" w:color="auto" w:val="none"/>
      <w:shd w:fill="auto" w:color="auto" w:val="clear"/>
    </w:rPr>
  </w:style>
  <w:style w:customStyle="true" w:styleId="eSPISCCParagraphDefaultFont" w:type="character">
    <w:name w:val="eSPIS_CC_Paragraph Default Font"/>
    <w:basedOn w:val="Zadanifontodlomka"/>
    <w:rsid w:val="003A7F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F0D"/>
    <w:rPr>
      <w:bdr w:space="0" w:sz="0" w:color="auto" w:val="none"/>
      <w:shd w:fill="FFFFCC" w:color="auto" w:val="clear"/>
      <w:lang w:val="hr-HR"/>
    </w:rPr>
  </w:style>
  <w:style w:customStyle="true" w:styleId="PozadinaSvijetloCrvena" w:type="character">
    <w:name w:val="Pozadina_SvijetloCrvena"/>
    <w:basedOn w:val="eSPISCCParagraphDefaultFont"/>
    <w:rsid w:val="003A7F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F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A7F0D"/>
    <w:rPr>
      <w:color w:val="808080"/>
      <w:bdr w:color="auto" w:space="0" w:sz="0" w:val="none"/>
      <w:shd w:color="auto" w:fill="auto" w:val="clear"/>
    </w:rPr>
  </w:style>
  <w:style w:customStyle="1" w:styleId="eSPISCCParagraphDefaultFont" w:type="character">
    <w:name w:val="eSPIS_CC_Paragraph Default Font"/>
    <w:basedOn w:val="Zadanifontodlomka"/>
    <w:rsid w:val="003A7F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F0D"/>
    <w:rPr>
      <w:bdr w:color="auto" w:space="0" w:sz="0" w:val="none"/>
      <w:shd w:color="auto" w:fill="FFFFCC" w:val="clear"/>
      <w:lang w:val="hr-HR"/>
    </w:rPr>
  </w:style>
  <w:style w:customStyle="1" w:styleId="PozadinaSvijetloCrvena" w:type="character">
    <w:name w:val="Pozadina_SvijetloCrvena"/>
    <w:basedOn w:val="eSPISCCParagraphDefaultFont"/>
    <w:rsid w:val="003A7F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F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St-973/2016-7</izvorni_sadrzaj>
    <derivirana_varijabla naziv="DomainObject.Zapisnik.Oznaka_1">St-973/2016-7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 EUROPE d.o.o.</izvorni_sadrzaj>
    <derivirana_varijabla naziv="DomainObject.Predmet.ProtustrankaFormated_1">  NANO EUROPE d.o.o.</derivirana_varijabla>
  </DomainObject.Predmet.ProtustrankaFormated>
  <DomainObject.Predmet.ProtustrankaFormatedOIB>
    <izvorni_sadrzaj>  NANO EUROPE d.o.o., OIB 42878441698</izvorni_sadrzaj>
    <derivirana_varijabla naziv="DomainObject.Predmet.ProtustrankaFormatedOIB_1">  NANO EUROPE d.o.o., OIB 42878441698</derivirana_varijabla>
  </DomainObject.Predmet.ProtustrankaFormatedOIB>
  <DomainObject.Predmet.ProtustrankaFormatedWithAdress>
    <izvorni_sadrzaj> NANO EUROPE d.o.o., Jušići 87, 51213 Jurdani</izvorni_sadrzaj>
    <derivirana_varijabla naziv="DomainObject.Predmet.ProtustrankaFormatedWithAdress_1"> NANO EUROPE d.o.o., Jušići 87, 51213 Jurdani</derivirana_varijabla>
  </DomainObject.Predmet.ProtustrankaFormatedWithAdress>
  <DomainObject.Predmet.ProtustrankaFormatedWithAdressOIB>
    <izvorni_sadrzaj> NANO EUROPE d.o.o., OIB 42878441698, Jušići 87, 51213 Jurdani</izvorni_sadrzaj>
    <derivirana_varijabla naziv="DomainObject.Predmet.ProtustrankaFormatedWithAdressOIB_1"> NANO EUROPE d.o.o., OIB 42878441698, Jušići 87, 51213 Jurdani</derivirana_varijabla>
  </DomainObject.Predmet.ProtustrankaFormatedWithAdressOIB>
  <DomainObject.Predmet.ProtustrankaWithAdress>
    <izvorni_sadrzaj>NANO EUROPE d.o.o. Jušići 87, 51213 Jurdani</izvorni_sadrzaj>
    <derivirana_varijabla naziv="DomainObject.Predmet.ProtustrankaWithAdress_1">NANO EUROPE d.o.o. Jušići 87, 51213 Jurdani</derivirana_varijabla>
  </DomainObject.Predmet.ProtustrankaWithAdress>
  <DomainObject.Predmet.ProtustrankaWithAdressOIB>
    <izvorni_sadrzaj>NANO EUROPE d.o.o., OIB 42878441698, Jušići 87, 51213 Jurdani</izvorni_sadrzaj>
    <derivirana_varijabla naziv="DomainObject.Predmet.ProtustrankaWithAdressOIB_1">NANO EUROPE d.o.o., OIB 42878441698, Jušići 87, 51213 Jurdani</derivirana_varijabla>
  </DomainObject.Predmet.ProtustrankaWithAdressOIB>
  <DomainObject.Predmet.ProtustrankaNazivFormated>
    <izvorni_sadrzaj>NANO EUROPE d.o.o.</izvorni_sadrzaj>
    <derivirana_varijabla naziv="DomainObject.Predmet.ProtustrankaNazivFormated_1">NANO EUROPE d.o.o.</derivirana_varijabla>
  </DomainObject.Predmet.ProtustrankaNazivFormated>
  <DomainObject.Predmet.ProtustrankaNazivFormatedOIB>
    <izvorni_sadrzaj>NANO EUROPE d.o.o., OIB 42878441698</izvorni_sadrzaj>
    <derivirana_varijabla naziv="DomainObject.Predmet.ProtustrankaNazivFormatedOIB_1">NANO EUROPE d.o.o., OIB 42878441698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EUROPE d.o.o.</item>
    </izvorni_sadrzaj>
    <derivirana_varijabla naziv="DomainObject.Predmet.ProtuStrankaListFormated_1">
      <item>NANO EUROPE d.o.o.</item>
    </derivirana_varijabla>
  </DomainObject.Predmet.ProtuStrankaListFormated>
  <DomainObject.Predmet.ProtuStrankaListFormatedOIB>
    <izvorni_sadrzaj>
      <item>NANO EUROPE d.o.o., OIB 42878441698</item>
    </izvorni_sadrzaj>
    <derivirana_varijabla naziv="DomainObject.Predmet.ProtuStrankaListFormatedOIB_1">
      <item>NANO EUROPE d.o.o., OIB 42878441698</item>
    </derivirana_varijabla>
  </DomainObject.Predmet.ProtuStrankaListFormatedOIB>
  <DomainObject.Predmet.ProtuStrankaListFormatedWithAdress>
    <izvorni_sadrzaj>
      <item>NANO EUROPE d.o.o., Jušići 87, 51213 Jurdani</item>
    </izvorni_sadrzaj>
    <derivirana_varijabla naziv="DomainObject.Predmet.ProtuStrankaListFormatedWithAdress_1">
      <item>NANO EUROPE d.o.o., Jušići 87, 51213 Jurdani</item>
    </derivirana_varijabla>
  </DomainObject.Predmet.ProtuStrankaListFormatedWithAdress>
  <DomainObject.Predmet.ProtuStrankaListFormatedWithAdressOIB>
    <izvorni_sadrzaj>
      <item>NANO EUROPE d.o.o., OIB 42878441698, Jušići 87, 51213 Jurdani</item>
    </izvorni_sadrzaj>
    <derivirana_varijabla naziv="DomainObject.Predmet.ProtuStrankaListFormatedWithAdressOIB_1">
      <item>NANO EUROPE d.o.o., OIB 42878441698, Jušići 87, 51213 Jurdani</item>
    </derivirana_varijabla>
  </DomainObject.Predmet.ProtuStrankaListFormatedWithAdressOIB>
  <DomainObject.Predmet.ProtuStrankaListNazivFormated>
    <izvorni_sadrzaj>
      <item>NANO EUROPE d.o.o.</item>
    </izvorni_sadrzaj>
    <derivirana_varijabla naziv="DomainObject.Predmet.ProtuStrankaListNazivFormated_1">
      <item>NANO EUROPE d.o.o.</item>
    </derivirana_varijabla>
  </DomainObject.Predmet.ProtuStrankaListNazivFormated>
  <DomainObject.Predmet.ProtuStrankaListNazivFormatedOIB>
    <izvorni_sadrzaj>
      <item>NANO EUROPE d.o.o., OIB 42878441698</item>
    </izvorni_sadrzaj>
    <derivirana_varijabla naziv="DomainObject.Predmet.ProtuStrankaListNazivFormatedOIB_1">
      <item>NANO EUROPE d.o.o., OIB 42878441698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St-973/2016-7</izvorni_sadrzaj>
    <derivirana_varijabla naziv="DomainObject.PoslovniBrojDokumenta_1">St-973/2016-7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EUROPE d.o.o.</izvorni_sadrzaj>
    <derivirana_varijabla naziv="DomainObject.Predmet.ProtustrankaIDrugi_1">NANO EUROPE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EUROPE d.o.o., OIB 42878441698, Jušići 87, 51213 Jurdani</izvorni_sadrzaj>
    <derivirana_varijabla naziv="DomainObject.Predmet.ProtustrankaIDrugiAdressOIB_1">NANO EUROPE d.o.o., OIB 42878441698, Jušići 87,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EUROPE d.o.o.</item>
    </izvorni_sadrzaj>
    <derivirana_varijabla naziv="DomainObject.Predmet.SudioniciListNaziv_1">
      <item>FINA  Rijeka</item>
      <item>NANO EUROPE d.o.o.</item>
    </derivirana_varijabla>
  </DomainObject.Predmet.SudioniciListNaziv>
  <DomainObject.Predmet.SudioniciListAdressOIB>
    <izvorni_sadrzaj>
      <item>FINA  Rijeka, OIB 85821130368, Frana Kurelca 8,51000 Rijeka</item>
      <item>NANO EUROPE d.o.o., OIB 42878441698, Jušići 87,51213 Jurdani</item>
    </izvorni_sadrzaj>
    <derivirana_varijabla naziv="DomainObject.Predmet.SudioniciListAdressOIB_1">
      <item>FINA  Rijeka, OIB 85821130368, Frana Kurelca 8,51000 Rijeka</item>
      <item>NANO EUROPE d.o.o., OIB 42878441698, Jušići 87,51213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42878441698</item>
    </izvorni_sadrzaj>
    <derivirana_varijabla naziv="DomainObject.Predmet.SudioniciListNazivOIB_1">
      <item>, OIB 85821130368</item>
      <item>, OIB 42878441698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1830</properties:Characters>
  <properties:Lines>60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2017-04-05T09:05:00Z</dcterms:created>
  <dc:creator>Vera Jelenović</dc:creator>
  <cp:lastModifiedBy>Danijela Fumić</cp:lastModifiedBy>
  <cp:lastPrinted>2017-04-05T09:05:00Z</cp:lastPrinted>
  <dcterms:modified xmlns:xsi="http://www.w3.org/2001/XMLSchema-instance" xsi:type="dcterms:W3CDTF">2017-04-05T09:09:00Z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St-973/2016-7 / Zapisnik - Ročište radi rasprave o uvjetima za otvaranje steč. post.</vt:lpwstr>
  </prop:property>
  <prop:property name="CC_coloring" pid="5" fmtid="{D5CDD505-2E9C-101B-9397-08002B2CF9AE}">
    <vt:bool>false</vt:bool>
  </prop:property>
</prop:Properties>
</file>