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432b" w14:paraId="765432b" w:rsidRDefault="00AE649C" w:rsidP="00FA5B5E" w:rsidR="00AE649C" w:rsidRPr="00B76F3C">
      <w:pPr>
        <w:pStyle w:val="Naslov3"/>
        <w15:collapsed w:val="false"/>
      </w:pPr>
    </w:p>
    <w:p w:rsidRDefault="00E316E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316EF" w:rsidP="00E316EF" w:rsidR="00E316EF" w:rsidRPr="00E316EF">
      <w:pPr>
        <w:spacing w:after="0"/>
        <w:jc w:val="right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Poslovni broj: 3 St-270/15-7</w:t>
      </w:r>
    </w:p>
    <w:p w:rsidRDefault="00E316EF" w:rsidP="00E316EF" w:rsidR="00E316EF" w:rsidRPr="00E316E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316EF" w:rsidP="00E316EF" w:rsidR="00E316EF" w:rsidRPr="00E316E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316EF" w:rsidP="00E316EF" w:rsidR="00E316EF" w:rsidRPr="00E316E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316EF" w:rsidP="00E316EF" w:rsidR="00E316EF" w:rsidRPr="00E316EF">
      <w:pPr>
        <w:spacing w:after="0"/>
        <w:ind w:firstLine="708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REPUBLIKA HRVATSKA</w:t>
      </w:r>
    </w:p>
    <w:p w:rsidRDefault="00E316EF" w:rsidP="00E316EF" w:rsidR="00E316EF" w:rsidRPr="00E316EF">
      <w:pPr>
        <w:spacing w:after="0"/>
        <w:ind w:firstLine="708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TRGOVAČKI SUD U ZADRU</w:t>
      </w:r>
    </w:p>
    <w:p w:rsidRDefault="00E316EF" w:rsidP="00E316EF" w:rsidR="00E316EF" w:rsidRPr="00E316EF">
      <w:pPr>
        <w:spacing w:after="0"/>
        <w:ind w:firstLine="708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Zadar, Dr. Franje Tuđmana 35.</w:t>
      </w:r>
    </w:p>
    <w:p w:rsidRDefault="00E316EF" w:rsidP="00E316EF" w:rsidR="00E316EF" w:rsidRPr="00E316EF">
      <w:pPr>
        <w:spacing w:after="0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ab/>
        <w:t>R E PU B L I K A   H R V A T S K A</w:t>
      </w:r>
      <w:r w:rsidRPr="00E316EF">
        <w:rPr>
          <w:rFonts w:cs="Times New Roman" w:eastAsia="Times New Roman"/>
          <w:lang w:eastAsia="hr-HR"/>
        </w:rPr>
        <w:tab/>
      </w:r>
    </w:p>
    <w:p w:rsidRDefault="00E316EF" w:rsidP="00E316EF" w:rsidR="00E316EF" w:rsidRPr="00E316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center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Z A K LJ U Č A K </w:t>
      </w:r>
    </w:p>
    <w:p w:rsidRDefault="00E316EF" w:rsidP="00E316EF" w:rsidR="00E316EF" w:rsidRPr="00E316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ab/>
        <w:t xml:space="preserve">Trgovački sud u Zadru, OIB </w:t>
      </w:r>
      <w:r w:rsidRPr="00E316EF">
        <w:rPr>
          <w:rFonts w:cs="Times New Roman" w:eastAsia="Times New Roman"/>
          <w:szCs w:val="20"/>
          <w:lang w:eastAsia="hr-HR"/>
        </w:rPr>
        <w:t xml:space="preserve">39670464653, </w:t>
      </w:r>
      <w:r w:rsidRPr="00E316EF">
        <w:rPr>
          <w:rFonts w:cs="Times New Roman" w:eastAsia="Times New Roman"/>
          <w:lang w:eastAsia="hr-HR"/>
        </w:rPr>
        <w:t xml:space="preserve">po stečajnoj sutkinji Tini Grgas, odlučujući o zahtjevu FINA-e, Regionalnog centra Split, Podružnice Zadar, za provedbu skraćenoga stečajnog postupka nad dužnikom  MULTI MEDIA d.o.o. </w:t>
      </w:r>
      <w:proofErr w:type="spellStart"/>
      <w:r w:rsidRPr="00E316EF">
        <w:rPr>
          <w:rFonts w:cs="Times New Roman" w:eastAsia="Times New Roman"/>
          <w:lang w:eastAsia="hr-HR"/>
        </w:rPr>
        <w:t>Lukoran</w:t>
      </w:r>
      <w:proofErr w:type="spellEnd"/>
      <w:r w:rsidRPr="00E316EF">
        <w:rPr>
          <w:rFonts w:cs="Times New Roman" w:eastAsia="Times New Roman"/>
          <w:lang w:eastAsia="hr-HR"/>
        </w:rPr>
        <w:t xml:space="preserve">, Fra Šimuna </w:t>
      </w:r>
      <w:proofErr w:type="spellStart"/>
      <w:r w:rsidRPr="00E316EF">
        <w:rPr>
          <w:rFonts w:cs="Times New Roman" w:eastAsia="Times New Roman"/>
          <w:lang w:eastAsia="hr-HR"/>
        </w:rPr>
        <w:t>Klimantovića</w:t>
      </w:r>
      <w:proofErr w:type="spellEnd"/>
      <w:r w:rsidRPr="00E316EF">
        <w:rPr>
          <w:rFonts w:cs="Times New Roman" w:eastAsia="Times New Roman"/>
          <w:lang w:eastAsia="hr-HR"/>
        </w:rPr>
        <w:t xml:space="preserve"> 8, OIB: 68050292002,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E316EF">
          <w:rPr>
            <w:rFonts w:cs="Times New Roman" w:eastAsia="Times New Roman"/>
            <w:lang w:eastAsia="hr-HR"/>
          </w:rPr>
          <w:t>11. st</w:t>
        </w:r>
      </w:smartTag>
      <w:r w:rsidRPr="00E316EF">
        <w:rPr>
          <w:rFonts w:cs="Times New Roman" w:eastAsia="Times New Roman"/>
          <w:lang w:eastAsia="hr-HR"/>
        </w:rPr>
        <w:t>. 3. Stečajnog zakona (Narodne novine 71/15), 10. veljače 2016.,</w:t>
      </w: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center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z a k </w:t>
      </w:r>
      <w:proofErr w:type="spellStart"/>
      <w:r w:rsidRPr="00E316EF">
        <w:rPr>
          <w:rFonts w:cs="Times New Roman" w:eastAsia="Times New Roman"/>
          <w:lang w:eastAsia="hr-HR"/>
        </w:rPr>
        <w:t>lj</w:t>
      </w:r>
      <w:proofErr w:type="spellEnd"/>
      <w:r w:rsidRPr="00E316EF">
        <w:rPr>
          <w:rFonts w:cs="Times New Roman" w:eastAsia="Times New Roman"/>
          <w:lang w:eastAsia="hr-HR"/>
        </w:rPr>
        <w:t xml:space="preserve"> u č i o  j e</w:t>
      </w: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E316EF">
        <w:rPr>
          <w:rFonts w:cs="Times New Roman" w:eastAsia="Times New Roman"/>
          <w:lang w:eastAsia="hr-HR"/>
        </w:rPr>
        <w:t>otpravka</w:t>
      </w:r>
      <w:proofErr w:type="spellEnd"/>
      <w:r w:rsidRPr="00E316EF">
        <w:rPr>
          <w:rFonts w:cs="Times New Roman" w:eastAsia="Times New Roman"/>
          <w:lang w:eastAsia="hr-HR"/>
        </w:rPr>
        <w:t xml:space="preserve"> ovog zaključka, dostaviti podatak na okolnost da li uvodno označeni dužnik na dan zaprimanja istog u očevidniku redoslijeda za plaćanje ima evidentiranih neizvršenih osnova za plaćanje, a budući dužnik u podnesku od 4. siječnja 2016. navodi kako je podmirio predmetno dugovanje.</w:t>
      </w: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center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U Zadru 10. veljače 2016.</w:t>
      </w:r>
    </w:p>
    <w:p w:rsidRDefault="00E316EF" w:rsidP="00E316EF" w:rsidR="00E316EF" w:rsidRPr="00E316E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                                                 Sutkinja:</w:t>
      </w:r>
    </w:p>
    <w:p w:rsidRDefault="00E316EF" w:rsidP="00E316EF" w:rsidR="00E316EF" w:rsidRPr="00E316EF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                                                                                      Tina Grgas</w:t>
      </w:r>
    </w:p>
    <w:p w:rsidRDefault="00E316EF" w:rsidP="00E316EF" w:rsidR="00E316EF" w:rsidRPr="00E316E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right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 </w:t>
      </w: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UPUTA</w:t>
      </w:r>
      <w:bookmarkEnd w:id="0"/>
      <w:r w:rsidRPr="00E316EF">
        <w:rPr>
          <w:rFonts w:cs="Times New Roman" w:eastAsia="Times New Roman"/>
          <w:lang w:eastAsia="hr-HR"/>
        </w:rPr>
        <w:t xml:space="preserve"> O PRAVNOM LIJEKU</w:t>
      </w:r>
    </w:p>
    <w:p w:rsidRDefault="00E316EF" w:rsidP="00E316EF" w:rsidR="00E316EF" w:rsidRPr="00E316EF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Protiv ovog zaključka nije dopuštena žalba.</w:t>
      </w: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6EF" w:rsidP="00E316EF" w:rsidR="00E316EF" w:rsidRPr="00E316EF">
      <w:pPr>
        <w:spacing w:after="0"/>
        <w:jc w:val="both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DNA:</w:t>
      </w:r>
    </w:p>
    <w:p w:rsidRDefault="00E316EF" w:rsidP="00E316EF" w:rsidR="00E316EF" w:rsidRPr="00E316E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 xml:space="preserve">FINA-e, Regionalnog centra Split, Podružnice Zadar- elektronskim putem </w:t>
      </w:r>
    </w:p>
    <w:p w:rsidRDefault="00E316EF" w:rsidP="00E316EF" w:rsidR="00E316EF" w:rsidRPr="00E316E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316EF">
        <w:rPr>
          <w:rFonts w:cs="Times New Roman" w:eastAsia="Times New Roman"/>
          <w:lang w:eastAsia="hr-HR"/>
        </w:rPr>
        <w:t>e-Oglasna ploča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6E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590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St-270/2015-5</izvorni_sadrzaj>
    <derivirana_varijabla naziv="DomainObject.Oznaka_1">St-270/2015-5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MEDIA, kreacije i produkcije d.o.o.</izvorni_sadrzaj>
    <derivirana_varijabla naziv="DomainObject.Predmet.ProtustrankaFormated_1">  MULTI MEDIA, kreacije i produkcije d.o.o.</derivirana_varijabla>
  </DomainObject.Predmet.ProtustrankaFormated>
  <DomainObject.Predmet.ProtustrankaFormatedOIB>
    <izvorni_sadrzaj>  MULTI MEDIA, kreacije i produkcije d.o.o., OIB 68050292002</izvorni_sadrzaj>
    <derivirana_varijabla naziv="DomainObject.Predmet.ProtustrankaFormatedOIB_1">  MULTI MEDIA, kreacije i produkcije d.o.o., OIB 68050292002</derivirana_varijabla>
  </DomainObject.Predmet.ProtustrankaFormatedOIB>
  <DomainObject.Predmet.ProtustrankaFormatedWithAdress>
    <izvorni_sadrzaj> MULTI MEDIA, kreacije i produkcije d.o.o., Fra Šimuna Klimantovića 8, 23273 Lukoran</izvorni_sadrzaj>
    <derivirana_varijabla naziv="DomainObject.Predmet.ProtustrankaFormatedWithAdress_1"> MULTI MEDIA, kreacije i produkcije d.o.o., Fra Šimuna Klimantovića 8, 23273 Lukoran</derivirana_varijabla>
  </DomainObject.Predmet.ProtustrankaFormatedWithAdress>
  <DomainObject.Predmet.ProtustrankaFormatedWithAdressOIB>
    <izvorni_sadrzaj> MULTI MEDIA, kreacije i produkcije d.o.o., OIB 68050292002, Fra Šimuna Klimantovića 8, 23273 Lukoran</izvorni_sadrzaj>
    <derivirana_varijabla naziv="DomainObject.Predmet.ProtustrankaFormatedWithAdressOIB_1"> MULTI MEDIA, kreacije i produkcije d.o.o., OIB 68050292002, Fra Šimuna Klimantovića 8, 23273 Lukoran</derivirana_varijabla>
  </DomainObject.Predmet.ProtustrankaFormatedWithAdressOIB>
  <DomainObject.Predmet.ProtustrankaWithAdress>
    <izvorni_sadrzaj>MULTI MEDIA, kreacije i produkcije d.o.o. Fra Šimuna Klimantovića 8, 23273 Lukoran</izvorni_sadrzaj>
    <derivirana_varijabla naziv="DomainObject.Predmet.ProtustrankaWithAdress_1">MULTI MEDIA, kreacije i produkcije d.o.o. Fra Šimuna Klimantovića 8, 23273 Lukoran</derivirana_varijabla>
  </DomainObject.Predmet.ProtustrankaWithAdress>
  <DomainObject.Predmet.ProtustrankaWithAdressOIB>
    <izvorni_sadrzaj>MULTI MEDIA, kreacije i produkcije d.o.o., OIB 68050292002, Fra Šimuna Klimantovića 8, 23273 Lukoran</izvorni_sadrzaj>
    <derivirana_varijabla naziv="DomainObject.Predmet.ProtustrankaWithAdressOIB_1">MULTI MEDIA, kreacije i produkcije d.o.o., OIB 68050292002, Fra Šimuna Klimantovića 8, 23273 Lukoran</derivirana_varijabla>
  </DomainObject.Predmet.ProtustrankaWithAdressOIB>
  <DomainObject.Predmet.ProtustrankaNazivFormated>
    <izvorni_sadrzaj>MULTI MEDIA, kreacije i produkcije d.o.o.</izvorni_sadrzaj>
    <derivirana_varijabla naziv="DomainObject.Predmet.ProtustrankaNazivFormated_1">MULTI MEDIA, kreacije i produkcije d.o.o.</derivirana_varijabla>
  </DomainObject.Predmet.ProtustrankaNazivFormated>
  <DomainObject.Predmet.ProtustrankaNazivFormatedOIB>
    <izvorni_sadrzaj>MULTI MEDIA, kreacije i produkcije d.o.o., OIB 68050292002</izvorni_sadrzaj>
    <derivirana_varijabla naziv="DomainObject.Predmet.ProtustrankaNazivFormatedOIB_1">MULTI MEDIA, kreacije i produkcije d.o.o., OIB 68050292002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8174.80</izvorni_sadrzaj>
    <derivirana_varijabla naziv="DomainObject.Predmet.TrenutnaVrijednost_1">8174.80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MEDIA, kreacije i produkcije d.o.o.</item>
    </izvorni_sadrzaj>
    <derivirana_varijabla naziv="DomainObject.Predmet.ProtuStrankaListFormated_1">
      <item>MULTI MEDIA, kreacije i produkcije d.o.o.</item>
    </derivirana_varijabla>
  </DomainObject.Predmet.ProtuStrankaListFormated>
  <DomainObject.Predmet.ProtuStrankaListFormatedOIB>
    <izvorni_sadrzaj>
      <item>MULTI MEDIA, kreacije i produkcije d.o.o., OIB 68050292002</item>
    </izvorni_sadrzaj>
    <derivirana_varijabla naziv="DomainObject.Predmet.ProtuStrankaListFormatedOIB_1">
      <item>MULTI MEDIA, kreacije i produkcije d.o.o., OIB 68050292002</item>
    </derivirana_varijabla>
  </DomainObject.Predmet.ProtuStrankaListFormatedOIB>
  <DomainObject.Predmet.ProtuStrankaListFormatedWithAdress>
    <izvorni_sadrzaj>
      <item>MULTI MEDIA, kreacije i produkcije d.o.o., Fra Šimuna Klimantovića 8, 23273 Lukoran</item>
    </izvorni_sadrzaj>
    <derivirana_varijabla naziv="DomainObject.Predmet.ProtuStrankaListFormatedWithAdress_1">
      <item>MULTI MEDIA, kreacije i produkcije d.o.o., Fra Šimuna Klimantovića 8, 23273 Lukoran</item>
    </derivirana_varijabla>
  </DomainObject.Predmet.ProtuStrankaListFormatedWithAdress>
  <DomainObject.Predmet.ProtuStrankaListFormatedWithAdressOIB>
    <izvorni_sadrzaj>
      <item>MULTI MEDIA, kreacije i produkcije d.o.o., OIB 68050292002, Fra Šimuna Klimantovića 8, 23273 Lukoran</item>
    </izvorni_sadrzaj>
    <derivirana_varijabla naziv="DomainObject.Predmet.ProtuStrankaListFormatedWithAdressOIB_1">
      <item>MULTI MEDIA, kreacije i produkcije d.o.o., OIB 68050292002, Fra Šimuna Klimantovića 8, 23273 Lukoran</item>
    </derivirana_varijabla>
  </DomainObject.Predmet.ProtuStrankaListFormatedWithAdressOIB>
  <DomainObject.Predmet.ProtuStrankaListNazivFormated>
    <izvorni_sadrzaj>
      <item>MULTI MEDIA, kreacije i produkcije d.o.o.</item>
    </izvorni_sadrzaj>
    <derivirana_varijabla naziv="DomainObject.Predmet.ProtuStrankaListNazivFormated_1">
      <item>MULTI MEDIA, kreacije i produkcije d.o.o.</item>
    </derivirana_varijabla>
  </DomainObject.Predmet.ProtuStrankaListNazivFormated>
  <DomainObject.Predmet.ProtuStrankaListNazivFormatedOIB>
    <izvorni_sadrzaj>
      <item>MULTI MEDIA, kreacije i produkcije d.o.o., OIB 68050292002</item>
    </izvorni_sadrzaj>
    <derivirana_varijabla naziv="DomainObject.Predmet.ProtuStrankaListNazivFormatedOIB_1">
      <item>MULTI MEDIA, kreacije i produkcije d.o.o., OIB 68050292002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St-270/2015-5</izvorni_sadrzaj>
    <derivirana_varijabla naziv="DomainObject.PoslovniBrojDokumenta_1">St-270/2015-5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MEDIA, kreacije i produkcije d.o.o.</izvorni_sadrzaj>
    <derivirana_varijabla naziv="DomainObject.Predmet.ProtustrankaIDrugi_1">MULTI MEDIA, kreacije i produkcije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MULTI MEDIA, kreacije i produkcije d.o.o., OIB 68050292002, Fra Šimuna Klimantovića 8, 23273 Lukoran</izvorni_sadrzaj>
    <derivirana_varijabla naziv="DomainObject.Predmet.ProtustrankaIDrugiAdressOIB_1">MULTI MEDIA, kreacije i produkcije d.o.o., OIB 68050292002, Fra Šimuna Klimantovića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MULTI MEDIA, kreacije i produkcije d.o.o.</item>
    </izvorni_sadrzaj>
    <derivirana_varijabla naziv="DomainObject.Predmet.SudioniciListNaziv_1">
      <item>FINA</item>
      <item>MULTI MEDIA, kreacije i produkcije d.o.o.</item>
    </derivirana_varijabla>
  </DomainObject.Predmet.SudioniciListNaziv>
  <DomainObject.Predmet.SudioniciListAdressOIB>
    <izvorni_sadrzaj>
      <item>FINA, OIB 85821130368</item>
      <item>MULTI MEDIA, kreacije i produkcije d.o.o., OIB 68050292002, Fra Šimuna Klimantovića 8,23273 Lukoran</item>
    </izvorni_sadrzaj>
    <derivirana_varijabla naziv="DomainObject.Predmet.SudioniciListAdressOIB_1">
      <item>FINA, OIB 85821130368</item>
      <item>MULTI MEDIA, kreacije i produkcije d.o.o., OIB 68050292002, Fra Šimuna Klimantovića 8,23273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D47E3-4A5A-4D4D-AFFD-92DA7732B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938</properties:Characters>
  <properties:Lines>48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2016-02-10T09:35:00Z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St-270/2015-5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