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c78e" w14:paraId="d3bc78e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B13B17">
        <w:rPr>
          <w:rFonts w:hAnsi="Times New Roman" w:ascii="Times New Roman"/>
          <w:szCs w:val="24"/>
        </w:rPr>
        <w:t>5662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BE5B01" w:rsidRPr="00840E3D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79426C" w:rsidRPr="0079426C">
        <w:rPr>
          <w:rFonts w:hAnsi="Times New Roman" w:ascii="Times New Roman"/>
          <w:szCs w:val="24"/>
        </w:rPr>
        <w:t>BABUŠKA PROJEKT društvo s ograničenom odgovornošću za usluge</w:t>
      </w:r>
      <w:r w:rsidR="0079426C">
        <w:rPr>
          <w:rFonts w:hAnsi="Times New Roman" w:ascii="Times New Roman"/>
          <w:szCs w:val="24"/>
        </w:rPr>
        <w:t>, Zagreb (Grad Zagreb), Utješinovićeva 4 A, OIB: 09171419214</w:t>
      </w:r>
      <w:r w:rsidR="007D3894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396D7A">
        <w:rPr>
          <w:rFonts w:hAnsi="Times New Roman" w:ascii="Times New Roman"/>
          <w:szCs w:val="24"/>
        </w:rPr>
        <w:t>2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79426C" w:rsidRPr="0079426C">
        <w:rPr>
          <w:rFonts w:hAnsi="Times New Roman" w:ascii="Times New Roman"/>
          <w:szCs w:val="24"/>
        </w:rPr>
        <w:t>BABUŠKA PROJEKT društvo s ograničenom odgovornošću za usluge</w:t>
      </w:r>
      <w:r w:rsidR="0079426C">
        <w:rPr>
          <w:rFonts w:hAnsi="Times New Roman" w:ascii="Times New Roman"/>
          <w:szCs w:val="24"/>
        </w:rPr>
        <w:t>, Zagreb (Grad Zagreb), Utješinovićeva 4 A, OIB: 09171419214</w:t>
      </w:r>
      <w:r w:rsidR="002C1FF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79426C">
        <w:rPr>
          <w:rFonts w:hAnsi="Times New Roman" w:ascii="Times New Roman"/>
        </w:rPr>
        <w:t>90.182,95</w:t>
      </w:r>
      <w:r w:rsidR="004757F1">
        <w:rPr>
          <w:rFonts w:hAnsi="Times New Roman" w:ascii="Times New Roman"/>
        </w:rPr>
        <w:t xml:space="preserve"> 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96D7A">
        <w:rPr>
          <w:rFonts w:hAnsi="Times New Roman" w:ascii="Times New Roman"/>
          <w:szCs w:val="24"/>
        </w:rPr>
        <w:t>2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B13B17" w:rsidR="00B13B17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3B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27B7"/>
    <w:rsid w:val="001A5750"/>
    <w:rsid w:val="001C0EEB"/>
    <w:rsid w:val="001C6328"/>
    <w:rsid w:val="001D3692"/>
    <w:rsid w:val="001F6390"/>
    <w:rsid w:val="002121B1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F3BE5"/>
    <w:rsid w:val="00305C99"/>
    <w:rsid w:val="0031252B"/>
    <w:rsid w:val="00312FD0"/>
    <w:rsid w:val="00314FF2"/>
    <w:rsid w:val="00333322"/>
    <w:rsid w:val="0038153F"/>
    <w:rsid w:val="00396D7A"/>
    <w:rsid w:val="00396E80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7382F"/>
    <w:rsid w:val="00683F13"/>
    <w:rsid w:val="00686B28"/>
    <w:rsid w:val="006E553A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C1A19"/>
    <w:rsid w:val="007C1CE1"/>
    <w:rsid w:val="007C2523"/>
    <w:rsid w:val="007D3894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13B17"/>
    <w:rsid w:val="00B217B1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4654C"/>
    <w:rsid w:val="00C60AE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3B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B1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B1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B1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B1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3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B1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B1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B1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B1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5662</izvorni_sadrzaj>
    <derivirana_varijabla naziv="DomainObject.Predmet.Broj_1">5662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St-5662/2015</izvorni_sadrzaj>
    <derivirana_varijabla naziv="DomainObject.Predmet.OznakaBroj_1">St-5662/2015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BABUŠKA PROJEKT d.o.o. zastupanog po punomoćniku Aleksandar Jovanovikj; Diana Dianić Janjanin</izvorni_sadrzaj>
    <derivirana_varijabla naziv="DomainObject.Predmet.ProtustrankaFormated_1">  BABUŠKA PROJEKT d.o.o. zastupanog po punomoćniku Aleksandar Jovanovikj; Diana Dianić Janjanin</derivirana_varijabla>
  </DomainObject.Predmet.ProtustrankaFormated>
  <DomainObject.Predmet.ProtustrankaFormatedOIB>
    <izvorni_sadrzaj>  BABUŠKA PROJEKT d.o.o., OIB 09171419214 zastupanog po punomoćniku Aleksandar Jovanovikj; Diana Dianić Janjanin</izvorni_sadrzaj>
    <derivirana_varijabla naziv="DomainObject.Predmet.ProtustrankaFormatedOIB_1">  BABUŠKA PROJEKT d.o.o., OIB 09171419214 zastupanog po punomoćniku Aleksandar Jovanovikj; Diana Dianić Janjanin</derivirana_varijabla>
  </DomainObject.Predmet.ProtustrankaFormatedOIB>
  <DomainObject.Predmet.ProtustrankaFormatedWithAdress>
    <izvorni_sadrzaj> BABUŠKA PROJEKT d.o.o., Utješinovićeva 4 A, 10000 Zagreb zastupanog po punomoćniku Aleksandar Jovanovikj; Diana Dianić Janjanin</izvorni_sadrzaj>
    <derivirana_varijabla naziv="DomainObject.Predmet.ProtustrankaFormatedWithAdress_1"> BABUŠKA PROJEKT d.o.o., Utješinovićeva 4 A, 10000 Zagreb zastupanog po punomoćniku Aleksandar Jovanovikj; Diana Dianić Janjanin</derivirana_varijabla>
  </DomainObject.Predmet.ProtustrankaFormatedWithAdress>
  <DomainObject.Predmet.ProtustrankaFormatedWithAdressOIB>
    <izvorni_sadrzaj> BABUŠKA PROJEKT d.o.o., OIB 09171419214, Utješinovićeva 4 A, 10000 Zagreb zastupanog po punomoćniku Aleksandar Jovanovikj; Diana Dianić Janjanin</izvorni_sadrzaj>
    <derivirana_varijabla naziv="DomainObject.Predmet.ProtustrankaFormatedWithAdressOIB_1"> BABUŠKA PROJEKT d.o.o., OIB 09171419214, Utješinovićeva 4 A, 10000 Zagreb zastupanog po punomoćniku Aleksandar Jovanovikj; Diana Dianić Janjanin</derivirana_varijabla>
  </DomainObject.Predmet.ProtustrankaFormatedWithAdressOIB>
  <DomainObject.Predmet.ProtustrankaWithAdress>
    <izvorni_sadrzaj>BABUŠKA PROJEKT d.o.o. Utješinovićeva 4 A, 10000 Zagreb</izvorni_sadrzaj>
    <derivirana_varijabla naziv="DomainObject.Predmet.ProtustrankaWithAdress_1">BABUŠKA PROJEKT d.o.o. Utješinovićeva 4 A, 10000 Zagreb</derivirana_varijabla>
  </DomainObject.Predmet.ProtustrankaWithAdress>
  <DomainObject.Predmet.ProtustrankaWithAdressOIB>
    <izvorni_sadrzaj>BABUŠKA PROJEKT d.o.o., OIB 09171419214, Utješinovićeva 4 A, 10000 Zagreb</izvorni_sadrzaj>
    <derivirana_varijabla naziv="DomainObject.Predmet.ProtustrankaWithAdressOIB_1">BABUŠKA PROJEKT d.o.o., OIB 09171419214, Utješinovićeva 4 A, 10000 Zagreb</derivirana_varijabla>
  </DomainObject.Predmet.ProtustrankaWithAdressOIB>
  <DomainObject.Predmet.ProtustrankaNazivFormated>
    <izvorni_sadrzaj>BABUŠKA PROJEKT d.o.o.</izvorni_sadrzaj>
    <derivirana_varijabla naziv="DomainObject.Predmet.ProtustrankaNazivFormated_1">BABUŠKA PROJEKT d.o.o.</derivirana_varijabla>
  </DomainObject.Predmet.ProtustrankaNazivFormated>
  <DomainObject.Predmet.ProtustrankaNazivFormatedOIB>
    <izvorni_sadrzaj>BABUŠKA PROJEKT d.o.o., OIB 09171419214</izvorni_sadrzaj>
    <derivirana_varijabla naziv="DomainObject.Predmet.ProtustrankaNazivFormatedOIB_1">BABUŠKA PROJEKT d.o.o., OIB 09171419214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BABUŠKA PROJEKT d.o.o. zastupanog po punomoćniku Aleksandar Jovanovikj; Diana Dianić Janjanin</item>
    </izvorni_sadrzaj>
    <derivirana_varijabla naziv="DomainObject.Predmet.ProtuStrankaListFormated_1">
      <item>BABUŠKA PROJEKT d.o.o. zastupanog po punomoćniku Aleksandar Jovanovikj; Diana Dianić Janjanin</item>
    </derivirana_varijabla>
  </DomainObject.Predmet.ProtuStrankaListFormated>
  <DomainObject.Predmet.ProtuStrankaListFormatedOIB>
    <izvorni_sadrzaj>
      <item>BABUŠKA PROJEKT d.o.o., OIB 09171419214 zastupanog po punomoćniku Aleksandar Jovanovikj; Diana Dianić Janjanin</item>
    </izvorni_sadrzaj>
    <derivirana_varijabla naziv="DomainObject.Predmet.ProtuStrankaListFormatedOIB_1">
      <item>BABUŠKA PROJEKT d.o.o., OIB 09171419214 zastupanog po punomoćniku Aleksandar Jovanovikj; Diana Dianić Janjanin</item>
    </derivirana_varijabla>
  </DomainObject.Predmet.ProtuStrankaListFormatedOIB>
  <DomainObject.Predmet.ProtuStrankaListFormatedWithAdress>
    <izvorni_sadrzaj>
      <item>BABUŠKA PROJEKT d.o.o., Utješinovićeva 4 A, 10000 Zagreb zastupanog po punomoćniku Aleksandar Jovanovikj; Diana Dianić Janjanin</item>
    </izvorni_sadrzaj>
    <derivirana_varijabla naziv="DomainObject.Predmet.ProtuStrankaListFormatedWithAdress_1">
      <item>BABUŠKA PROJEKT d.o.o., Utješinovićeva 4 A, 10000 Zagreb zastupanog po punomoćniku Aleksandar Jovanovikj; Diana Dianić Janjanin</item>
    </derivirana_varijabla>
  </DomainObject.Predmet.ProtuStrankaListFormatedWithAdress>
  <DomainObject.Predmet.ProtuStrankaListFormatedWithAdressOIB>
    <izvorni_sadrzaj>
      <item>BABUŠKA PROJEKT d.o.o., OIB 09171419214, Utješinovićeva 4 A, 10000 Zagreb zastupanog po punomoćniku Aleksandar Jovanovikj; Diana Dianić Janjanin</item>
    </izvorni_sadrzaj>
    <derivirana_varijabla naziv="DomainObject.Predmet.ProtuStrankaListFormatedWithAdressOIB_1">
      <item>BABUŠKA PROJEKT d.o.o., OIB 09171419214, Utješinovićeva 4 A, 10000 Zagreb zastupanog po punomoćniku Aleksandar Jovanovikj; Diana Dianić Janjanin</item>
    </derivirana_varijabla>
  </DomainObject.Predmet.ProtuStrankaListFormatedWithAdressOIB>
  <DomainObject.Predmet.ProtuStrankaListNazivFormated>
    <izvorni_sadrzaj>
      <item>BABUŠKA PROJEKT d.o.o.</item>
    </izvorni_sadrzaj>
    <derivirana_varijabla naziv="DomainObject.Predmet.ProtuStrankaListNazivFormated_1">
      <item>BABUŠKA PROJEKT d.o.o.</item>
    </derivirana_varijabla>
  </DomainObject.Predmet.ProtuStrankaListNazivFormated>
  <DomainObject.Predmet.ProtuStrankaListNazivFormatedOIB>
    <izvorni_sadrzaj>
      <item>BABUŠKA PROJEKT d.o.o., OIB 09171419214</item>
    </izvorni_sadrzaj>
    <derivirana_varijabla naziv="DomainObject.Predmet.ProtuStrankaListNazivFormatedOIB_1">
      <item>BABUŠKA PROJEKT d.o.o., OIB 09171419214</item>
    </derivirana_varijabla>
  </DomainObject.Predmet.ProtuStrankaListNazivFormatedOIB>
  <DomainObject.Predmet.OstaliListFormated>
    <izvorni_sadrzaj>
      <item>Aleksandar Jovanovikj punomoćnik sudionika u postupku BABUŠKA PROJEKT d.o.o.</item>
      <item>Diana Dianić Janjanin punomoćnik sudionika u postupku BABUŠKA PROJEKT d.o.o.</item>
    </izvorni_sadrzaj>
    <derivirana_varijabla naziv="DomainObject.Predmet.OstaliListFormated_1">
      <item>Aleksandar Jovanovikj punomoćnik sudionika u postupku BABUŠKA PROJEKT d.o.o.</item>
      <item>Diana Dianić Janjanin punomoćnik sudionika u postupku BABUŠKA PROJEKT d.o.o.</item>
    </derivirana_varijabla>
  </DomainObject.Predmet.OstaliListFormated>
  <DomainObject.Predmet.OstaliListFormatedOIB>
    <izvorni_sadrzaj>
      <item>Aleksandar Jovanovikj, OIB 49634097242 punomoćnik sudionika u postupku BABUŠKA PROJEKT d.o.o.</item>
      <item>Diana Dianić Janjanin, OIB 11414686032 punomoćnik sudionika u postupku BABUŠKA PROJEKT d.o.o.</item>
    </izvorni_sadrzaj>
    <derivirana_varijabla naziv="DomainObject.Predmet.OstaliListFormatedOIB_1">
      <item>Aleksandar Jovanovikj, OIB 49634097242 punomoćnik sudionika u postupku BABUŠKA PROJEKT d.o.o.</item>
      <item>Diana Dianić Janjanin, OIB 11414686032 punomoćnik sudionika u postupku BABUŠKA PROJEKT d.o.o.</item>
    </derivirana_varijabla>
  </DomainObject.Predmet.OstaliListFormatedOIB>
  <DomainObject.Predmet.OstaliListFormatedWithAdress>
    <izvorni_sadrzaj>
      <item>Aleksandar Jovanovikj, Ulica Ognjeslava Utješenovića 4a, 10000 Zagreb punomoćnik sudionika u postupku BABUŠKA PROJEKT d.o.o.</item>
      <item>Diana Dianić Janjanin, Sevnička 8, 10000 Zagreb punomoćnik sudionika u postupku BABUŠKA PROJEKT d.o.o.</item>
    </izvorni_sadrzaj>
    <derivirana_varijabla naziv="DomainObject.Predmet.OstaliListFormatedWithAdress_1">
      <item>Aleksandar Jovanovikj, Ulica Ognjeslava Utješenovića 4a, 10000 Zagreb punomoćnik sudionika u postupku BABUŠKA PROJEKT d.o.o.</item>
      <item>Diana Dianić Janjanin, Sevnička 8, 10000 Zagreb punomoćnik sudionika u postupku BABUŠKA PROJEKT d.o.o.</item>
    </derivirana_varijabla>
  </DomainObject.Predmet.OstaliListFormatedWithAdress>
  <DomainObject.Predmet.OstaliListFormatedWithAdressOIB>
    <izvorni_sadrzaj>
      <item>Aleksandar Jovanovikj, OIB 49634097242, Ulica Ognjeslava Utješenovića 4a, 10000 Zagreb punomoćnik sudionika u postupku BABUŠKA PROJEKT d.o.o.</item>
      <item>Diana Dianić Janjanin, OIB 11414686032, Sevnička 8, 10000 Zagreb punomoćnik sudionika u postupku BABUŠKA PROJEKT d.o.o.</item>
    </izvorni_sadrzaj>
    <derivirana_varijabla naziv="DomainObject.Predmet.OstaliListFormatedWithAdressOIB_1">
      <item>Aleksandar Jovanovikj, OIB 49634097242, Ulica Ognjeslava Utješenovića 4a, 10000 Zagreb punomoćnik sudionika u postupku BABUŠKA PROJEKT d.o.o.</item>
      <item>Diana Dianić Janjanin, OIB 11414686032, Sevnička 8, 10000 Zagreb punomoćnik sudionika u postupku BABUŠKA PROJEKT d.o.o.</item>
    </derivirana_varijabla>
  </DomainObject.Predmet.OstaliListFormatedWithAdressOIB>
  <DomainObject.Predmet.OstaliListNazivFormated>
    <izvorni_sadrzaj>
      <item>Aleksandar Jovanovikj</item>
      <item>Diana Dianić Janjanin</item>
    </izvorni_sadrzaj>
    <derivirana_varijabla naziv="DomainObject.Predmet.OstaliListNazivFormated_1">
      <item>Aleksandar Jovanovikj</item>
      <item>Diana Dianić Janjanin</item>
    </derivirana_varijabla>
  </DomainObject.Predmet.OstaliListNazivFormated>
  <DomainObject.Predmet.OstaliListNazivFormatedOIB>
    <izvorni_sadrzaj>
      <item>Aleksandar Jovanovikj, OIB 49634097242</item>
      <item>Diana Dianić Janjanin, OIB 11414686032</item>
    </izvorni_sadrzaj>
    <derivirana_varijabla naziv="DomainObject.Predmet.OstaliListNazivFormatedOIB_1">
      <item>Aleksandar Jovanovikj, OIB 49634097242</item>
      <item>Diana Dianić Janjanin, OIB 11414686032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BABUŠKA PROJEKT d.o.o.</izvorni_sadrzaj>
    <derivirana_varijabla naziv="DomainObject.Predmet.ProtustrankaIDrugi_1">BABUŠKA PROJEKT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BABUŠKA PROJEKT d.o.o., OIB 09171419214, Utješinovićeva 4 A, 10000 Zagreb</izvorni_sadrzaj>
    <derivirana_varijabla naziv="DomainObject.Predmet.ProtustrankaIDrugiAdressOIB_1">BABUŠKA PROJEKT d.o.o., OIB 09171419214, Utješinovićeva 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BABUŠKA PROJEKT d.o.o.</item>
      <item>FINA Regionalni centar Zagreb</item>
      <item>Aleksandar Jovanovikj</item>
      <item>Diana Dianić Janjanin</item>
    </izvorni_sadrzaj>
    <derivirana_varijabla naziv="DomainObject.Predmet.SudioniciListNaziv_1">
      <item>BABUŠKA PROJEKT d.o.o.</item>
      <item>FINA Regionalni centar Zagreb</item>
      <item>Aleksandar Jovanovikj</item>
      <item>Diana Dianić Janjanin</item>
    </derivirana_varijabla>
  </DomainObject.Predmet.SudioniciListNaziv>
  <DomainObject.Predmet.SudioniciListAdressOIB>
    <izvorni_sadrzaj>
      <item>BABUŠKA PROJEKT d.o.o., OIB 09171419214, Utješinovićeva 4 A,10000 Zagreb</item>
      <item>FINA Regionalni centar Zagreb, OIB 85821130368, Trg svibanjskih žrtava 1995. br.1,10000 Zagreb</item>
      <item>Aleksandar Jovanovikj, OIB 49634097242, Ulica Ognjeslava Utješenovića 4a,10000 Zagreb</item>
      <item>Diana Dianić Janjanin, OIB 11414686032, Sevnička 8,10000 Zagreb</item>
    </izvorni_sadrzaj>
    <derivirana_varijabla naziv="DomainObject.Predmet.SudioniciListAdressOIB_1">
      <item>BABUŠKA PROJEKT d.o.o., OIB 09171419214, Utješinovićeva 4 A,10000 Zagreb</item>
      <item>FINA Regionalni centar Zagreb, OIB 85821130368, Trg svibanjskih žrtava 1995. br.1,10000 Zagreb</item>
      <item>Aleksandar Jovanovikj, OIB 49634097242, Ulica Ognjeslava Utješenovića 4a,10000 Zagreb</item>
      <item>Diana Dianić Janjanin, OIB 11414686032, Sevnička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09171419214</item>
      <item>, OIB 85821130368</item>
      <item>, OIB 49634097242</item>
      <item>, OIB 11414686032</item>
    </izvorni_sadrzaj>
    <derivirana_varijabla naziv="DomainObject.Predmet.SudioniciListNazivOIB_1">
      <item>, OIB 09171419214</item>
      <item>, OIB 85821130368</item>
      <item>, OIB 49634097242</item>
      <item>, OIB 11414686032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331</properties:Words>
  <properties:Characters>1724</properties:Characters>
  <properties:Lines>47</properties:Lines>
  <properties:Paragraphs>23</properties:Paragraphs>
  <properties:TotalTime>238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2016-03-02T07:17:00Z</cp:lastPrinted>
  <dcterms:modified xmlns:xsi="http://www.w3.org/2001/XMLSchema-instance" xsi:type="dcterms:W3CDTF">2016-03-02T07:17:00Z</dcterms:modified>
  <cp:revision>140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