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d0bd8" w14:paraId="1fd0bd8" w:rsidRDefault="00EE30A7" w:rsidP="00926D93" w:rsidR="00EE30A7" w:rsidRPr="00E43C79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E43C79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926D93" w:rsidR="00EE30A7" w:rsidRPr="00E43C79">
      <w:pPr>
        <w:pStyle w:val="Bezproreda"/>
        <w:jc w:val="both"/>
        <w:rPr>
          <w:sz w:val="24"/>
          <w:szCs w:val="24"/>
          <w:lang w:eastAsia="en-US"/>
        </w:rPr>
      </w:pPr>
      <w:r w:rsidRPr="00E43C79">
        <w:rPr>
          <w:sz w:val="24"/>
          <w:szCs w:val="24"/>
          <w:lang w:eastAsia="en-US"/>
        </w:rPr>
        <w:t>REPUBLIKA HRVATSKA</w:t>
      </w:r>
    </w:p>
    <w:p w:rsidRDefault="00EE30A7" w:rsidP="00926D93" w:rsidR="00EE30A7" w:rsidRPr="00E43C79">
      <w:pPr>
        <w:pStyle w:val="Bezproreda"/>
        <w:jc w:val="both"/>
        <w:rPr>
          <w:sz w:val="24"/>
          <w:szCs w:val="24"/>
          <w:lang w:eastAsia="en-US"/>
        </w:rPr>
      </w:pPr>
      <w:r w:rsidRPr="00E43C79">
        <w:rPr>
          <w:sz w:val="24"/>
          <w:szCs w:val="24"/>
          <w:lang w:eastAsia="en-US"/>
        </w:rPr>
        <w:t>TRGOVAČKI SUD U ZAGREBU</w:t>
      </w:r>
    </w:p>
    <w:p w:rsidRDefault="00EE30A7" w:rsidP="00926D93" w:rsidR="00926D93" w:rsidRPr="00E43C79">
      <w:pPr>
        <w:pStyle w:val="Bezproreda"/>
        <w:jc w:val="both"/>
        <w:rPr>
          <w:sz w:val="24"/>
          <w:szCs w:val="24"/>
          <w:lang w:eastAsia="en-US"/>
        </w:rPr>
      </w:pPr>
      <w:r w:rsidRPr="00E43C79">
        <w:rPr>
          <w:sz w:val="24"/>
          <w:szCs w:val="24"/>
          <w:lang w:eastAsia="en-US"/>
        </w:rPr>
        <w:t xml:space="preserve">Zagreb, Amruševa 2/II     </w:t>
      </w:r>
      <w:r w:rsidRPr="00E43C79">
        <w:rPr>
          <w:sz w:val="24"/>
          <w:szCs w:val="24"/>
          <w:lang w:eastAsia="en-US"/>
        </w:rPr>
        <w:tab/>
      </w:r>
      <w:r w:rsidRPr="00E43C79">
        <w:rPr>
          <w:sz w:val="24"/>
          <w:szCs w:val="24"/>
          <w:lang w:eastAsia="en-US"/>
        </w:rPr>
        <w:tab/>
      </w:r>
      <w:r w:rsidRPr="00E43C79">
        <w:rPr>
          <w:sz w:val="24"/>
          <w:szCs w:val="24"/>
          <w:lang w:eastAsia="en-US"/>
        </w:rPr>
        <w:tab/>
      </w:r>
      <w:r w:rsidRPr="00E43C79">
        <w:rPr>
          <w:sz w:val="24"/>
          <w:szCs w:val="24"/>
          <w:lang w:eastAsia="en-US"/>
        </w:rPr>
        <w:tab/>
      </w:r>
      <w:r w:rsidRPr="00E43C79">
        <w:rPr>
          <w:sz w:val="24"/>
          <w:szCs w:val="24"/>
          <w:lang w:eastAsia="en-US"/>
        </w:rPr>
        <w:tab/>
      </w:r>
      <w:r w:rsidRPr="00E43C79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EE30A7" w:rsidP="00926D93" w:rsidR="00EE30A7" w:rsidRPr="00E43C79">
      <w:pPr>
        <w:pStyle w:val="Bezproreda"/>
        <w:jc w:val="center"/>
        <w:rPr>
          <w:sz w:val="24"/>
          <w:szCs w:val="24"/>
          <w:lang w:eastAsia="en-US"/>
        </w:rPr>
      </w:pPr>
      <w:r w:rsidRPr="00E43C79">
        <w:rPr>
          <w:sz w:val="24"/>
          <w:szCs w:val="24"/>
          <w:lang w:eastAsia="en-US"/>
        </w:rPr>
        <w:t>R E P U B L I K A  H R V A T S K A</w:t>
      </w:r>
    </w:p>
    <w:p w:rsidRDefault="00EE30A7" w:rsidP="00926D93" w:rsidR="00EE30A7" w:rsidRPr="00E43C79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926D93" w:rsidR="00EE30A7" w:rsidRPr="00E43C79">
      <w:pPr>
        <w:pStyle w:val="Bezproreda"/>
        <w:jc w:val="center"/>
        <w:rPr>
          <w:sz w:val="24"/>
          <w:szCs w:val="24"/>
          <w:lang w:eastAsia="en-US"/>
        </w:rPr>
      </w:pPr>
      <w:r w:rsidRPr="00E43C79">
        <w:rPr>
          <w:sz w:val="24"/>
          <w:szCs w:val="24"/>
          <w:lang w:eastAsia="en-US"/>
        </w:rPr>
        <w:t>R J E Š E NJ E</w:t>
      </w:r>
    </w:p>
    <w:p w:rsidRDefault="00164BEC" w:rsidP="00926D93" w:rsidR="00164BEC" w:rsidRPr="00E43C79">
      <w:pPr>
        <w:pStyle w:val="Bezproreda"/>
        <w:jc w:val="center"/>
        <w:rPr>
          <w:sz w:val="24"/>
          <w:szCs w:val="24"/>
          <w:lang w:eastAsia="en-US"/>
        </w:rPr>
      </w:pPr>
    </w:p>
    <w:p w:rsidRDefault="00B50020" w:rsidP="00850A3D" w:rsidR="003C51CC" w:rsidRPr="00E43C79">
      <w:pPr>
        <w:ind w:firstLine="360" w:right="-283"/>
        <w:jc w:val="both"/>
        <w:rPr>
          <w:sz w:val="24"/>
          <w:szCs w:val="24"/>
          <w:lang w:val="pl-PL"/>
        </w:rPr>
      </w:pPr>
      <w:r w:rsidRPr="00E43C79">
        <w:rPr>
          <w:bCs/>
          <w:sz w:val="24"/>
          <w:szCs w:val="24"/>
        </w:rPr>
        <w:t>Trgovački sud u Zagrebu, p</w:t>
      </w:r>
      <w:r w:rsidRPr="00E43C79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354D29" w:rsidRPr="00E43C79">
        <w:rPr>
          <w:sz w:val="24"/>
          <w:szCs w:val="24"/>
          <w:lang w:val="pl-PL"/>
        </w:rPr>
        <w:t>CONSILIUM EXPERT društvo s ograničenom odgovornošću za savjetovanje, projektiranje i građenje u stečaju iz Zagreba, Trg bana J. Jelačića 3, OIB:89811783949</w:t>
      </w:r>
      <w:r w:rsidRPr="00E43C79">
        <w:rPr>
          <w:sz w:val="24"/>
          <w:szCs w:val="24"/>
        </w:rPr>
        <w:t xml:space="preserve">, dana </w:t>
      </w:r>
      <w:r w:rsidR="00354D29" w:rsidRPr="00E43C79">
        <w:rPr>
          <w:sz w:val="24"/>
          <w:szCs w:val="24"/>
        </w:rPr>
        <w:t>15</w:t>
      </w:r>
      <w:r w:rsidRPr="00E43C79">
        <w:rPr>
          <w:sz w:val="24"/>
          <w:szCs w:val="24"/>
        </w:rPr>
        <w:t xml:space="preserve">. </w:t>
      </w:r>
      <w:r w:rsidR="00354D29" w:rsidRPr="00E43C79">
        <w:rPr>
          <w:sz w:val="24"/>
          <w:szCs w:val="24"/>
        </w:rPr>
        <w:t>svibnja</w:t>
      </w:r>
      <w:r w:rsidRPr="00E43C79">
        <w:rPr>
          <w:sz w:val="24"/>
          <w:szCs w:val="24"/>
        </w:rPr>
        <w:t xml:space="preserve"> 2018.</w:t>
      </w:r>
    </w:p>
    <w:p w:rsidRDefault="00B50020" w:rsidP="003C51CC" w:rsidR="00B50020" w:rsidRPr="00E43C79">
      <w:pPr>
        <w:pStyle w:val="Bezproreda"/>
        <w:ind w:firstLine="360"/>
        <w:jc w:val="center"/>
        <w:rPr>
          <w:sz w:val="24"/>
          <w:szCs w:val="24"/>
        </w:rPr>
      </w:pPr>
    </w:p>
    <w:p w:rsidRDefault="00EE30A7" w:rsidP="003C51CC" w:rsidR="00EE30A7" w:rsidRPr="00E43C79">
      <w:pPr>
        <w:pStyle w:val="Bezproreda"/>
        <w:ind w:firstLine="360"/>
        <w:jc w:val="center"/>
        <w:rPr>
          <w:sz w:val="24"/>
          <w:szCs w:val="24"/>
        </w:rPr>
      </w:pPr>
      <w:r w:rsidRPr="00E43C79">
        <w:rPr>
          <w:sz w:val="24"/>
          <w:szCs w:val="24"/>
        </w:rPr>
        <w:t>r i j e š i o   j e</w:t>
      </w:r>
    </w:p>
    <w:p w:rsidRDefault="00EE30A7" w:rsidP="00926D93" w:rsidR="00EE30A7" w:rsidRPr="00E43C79">
      <w:pPr>
        <w:pStyle w:val="Bezproreda"/>
        <w:jc w:val="both"/>
        <w:rPr>
          <w:b/>
          <w:sz w:val="24"/>
          <w:szCs w:val="24"/>
        </w:rPr>
      </w:pPr>
    </w:p>
    <w:p w:rsidRDefault="00EE30A7" w:rsidP="00707D29" w:rsidR="00EE30A7" w:rsidRPr="00E43C79">
      <w:pPr>
        <w:pStyle w:val="Bezproreda"/>
        <w:numPr>
          <w:ilvl w:val="0"/>
          <w:numId w:val="4"/>
        </w:numPr>
        <w:ind w:left="720"/>
        <w:jc w:val="both"/>
        <w:rPr>
          <w:sz w:val="24"/>
          <w:szCs w:val="24"/>
        </w:rPr>
      </w:pPr>
      <w:r w:rsidRPr="00E43C79">
        <w:rPr>
          <w:sz w:val="24"/>
          <w:szCs w:val="24"/>
        </w:rPr>
        <w:t>Utvrđene tražbine viših isplatnih redova:</w:t>
      </w:r>
    </w:p>
    <w:p w:rsidRDefault="003C51CC" w:rsidP="003C51CC" w:rsidR="003C51CC" w:rsidRPr="00E43C79">
      <w:pPr>
        <w:pStyle w:val="Bezproreda"/>
        <w:jc w:val="both"/>
        <w:rPr>
          <w:sz w:val="24"/>
          <w:szCs w:val="24"/>
        </w:rPr>
      </w:pPr>
    </w:p>
    <w:p w:rsidRDefault="003C51CC" w:rsidP="003C51CC" w:rsidR="00926D93" w:rsidRPr="00E43C79">
      <w:pPr>
        <w:pStyle w:val="Bezproreda"/>
        <w:numPr>
          <w:ilvl w:val="0"/>
          <w:numId w:val="7"/>
        </w:numPr>
        <w:jc w:val="both"/>
        <w:rPr>
          <w:sz w:val="24"/>
          <w:szCs w:val="24"/>
        </w:rPr>
      </w:pPr>
      <w:r w:rsidRPr="00E43C79">
        <w:rPr>
          <w:sz w:val="24"/>
          <w:szCs w:val="24"/>
        </w:rPr>
        <w:t>I. viši isplatni red:</w:t>
      </w:r>
    </w:p>
    <w:p w:rsidRDefault="003C51CC" w:rsidP="003C51CC" w:rsidR="003C51CC" w:rsidRPr="00E43C79">
      <w:pPr>
        <w:pStyle w:val="Bezproreda"/>
        <w:jc w:val="both"/>
        <w:rPr>
          <w:sz w:val="24"/>
          <w:szCs w:val="24"/>
        </w:rPr>
      </w:pPr>
    </w:p>
    <w:tbl>
      <w:tblPr>
        <w:tblStyle w:val="Reetkatablice"/>
        <w:tblpPr w:tblpY="1" w:tblpXSpec="center" w:vertAnchor="text" w:rightFromText="181" w:leftFromText="181"/>
        <w:tblW w:type="pct" w:w="5000"/>
        <w:tblInd w:type="dxa" w:w="0"/>
        <w:tblCellMar>
          <w:left w:type="dxa" w:w="85"/>
          <w:right w:type="dxa" w:w="85"/>
        </w:tblCellMar>
        <w:tblLook w:val="0640" w:noVBand="1" w:noHBand="1" w:lastColumn="0" w:firstColumn="0" w:lastRow="1" w:firstRow="0"/>
      </w:tblPr>
      <w:tblGrid>
        <w:gridCol w:w="877"/>
        <w:gridCol w:w="2462"/>
        <w:gridCol w:w="1595"/>
        <w:gridCol w:w="1639"/>
        <w:gridCol w:w="1469"/>
        <w:gridCol w:w="1532"/>
      </w:tblGrid>
      <w:tr w:rsidTr="00751798" w:rsidR="00751798" w:rsidRPr="00BF06EF">
        <w:trPr>
          <w:cantSplit/>
          <w:trHeight w:val="1081"/>
        </w:trPr>
        <w:tc>
          <w:tcPr>
            <w:tcW w:type="pct" w:w="458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 xml:space="preserve">Redni </w:t>
            </w:r>
          </w:p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broj  tražbine</w:t>
            </w:r>
          </w:p>
        </w:tc>
        <w:tc>
          <w:tcPr>
            <w:tcW w:type="pct" w:w="1286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 xml:space="preserve">Ime i prezime/ </w:t>
            </w:r>
          </w:p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 xml:space="preserve">tvrtka ili naziv vjerovnika </w:t>
            </w:r>
          </w:p>
        </w:tc>
        <w:tc>
          <w:tcPr>
            <w:tcW w:type="pct" w:w="833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 xml:space="preserve">OIB </w:t>
            </w:r>
          </w:p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vjerovnika</w:t>
            </w:r>
          </w:p>
        </w:tc>
        <w:tc>
          <w:tcPr>
            <w:tcW w:type="pct" w:w="855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 xml:space="preserve">Adresa / </w:t>
            </w:r>
          </w:p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sjedište vjerovnika</w:t>
            </w:r>
          </w:p>
        </w:tc>
        <w:tc>
          <w:tcPr>
            <w:tcW w:type="pct" w:w="767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Iznos</w:t>
            </w:r>
          </w:p>
          <w:p w:rsidRDefault="00751798" w:rsidP="00BF06EF" w:rsidR="00751798" w:rsidRPr="00BF06EF">
            <w:pPr>
              <w:widowControl/>
              <w:ind w:right="-87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 xml:space="preserve">prijavljene tražbine u </w:t>
            </w:r>
          </w:p>
          <w:p w:rsidRDefault="00751798" w:rsidP="00BF06EF" w:rsidR="00751798" w:rsidRPr="00BF06EF">
            <w:pPr>
              <w:widowControl/>
              <w:ind w:right="-87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neto iznosu</w:t>
            </w:r>
          </w:p>
        </w:tc>
        <w:tc>
          <w:tcPr>
            <w:tcW w:type="pct" w:w="800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Iznos</w:t>
            </w:r>
          </w:p>
          <w:p w:rsidRDefault="00751798" w:rsidP="00BF06EF" w:rsidR="00751798" w:rsidRPr="00BF06EF">
            <w:pPr>
              <w:widowControl/>
              <w:ind w:right="-58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priznate tražbine u neto iznosu</w:t>
            </w:r>
          </w:p>
        </w:tc>
      </w:tr>
      <w:tr w:rsidTr="00751798" w:rsidR="00751798" w:rsidRPr="00BF06EF">
        <w:trPr>
          <w:cantSplit/>
          <w:trHeight w:val="493"/>
        </w:trPr>
        <w:tc>
          <w:tcPr>
            <w:tcW w:type="pct" w:w="458"/>
            <w:vAlign w:val="center"/>
          </w:tcPr>
          <w:p w:rsidRDefault="00751798" w:rsidP="00BF06EF" w:rsidR="00751798" w:rsidRPr="00BF06EF">
            <w:pPr>
              <w:widowControl/>
              <w:ind w:right="-283"/>
              <w:jc w:val="center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1.</w:t>
            </w:r>
          </w:p>
        </w:tc>
        <w:tc>
          <w:tcPr>
            <w:tcW w:type="pct" w:w="1286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DARIO LUKETA</w:t>
            </w:r>
          </w:p>
        </w:tc>
        <w:tc>
          <w:tcPr>
            <w:tcW w:type="pct" w:w="833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80563337903</w:t>
            </w:r>
          </w:p>
        </w:tc>
        <w:tc>
          <w:tcPr>
            <w:tcW w:type="pct" w:w="855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Sudiščak 7, Zagreb</w:t>
            </w:r>
          </w:p>
        </w:tc>
        <w:tc>
          <w:tcPr>
            <w:tcW w:type="pct" w:w="767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color w:themeColor="accent4" w:val="8064A2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color w:themeColor="text1" w:val="000000"/>
                <w:sz w:val="14"/>
                <w:szCs w:val="14"/>
                <w:lang w:val="pl-PL"/>
              </w:rPr>
              <w:t xml:space="preserve"> 51.976,03</w:t>
            </w:r>
          </w:p>
        </w:tc>
        <w:tc>
          <w:tcPr>
            <w:tcW w:type="pct" w:w="800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51.976,03</w:t>
            </w:r>
          </w:p>
        </w:tc>
      </w:tr>
      <w:tr w:rsidTr="00751798" w:rsidR="00751798" w:rsidRPr="00BF06EF">
        <w:trPr>
          <w:cantSplit/>
          <w:trHeight w:val="493"/>
        </w:trPr>
        <w:tc>
          <w:tcPr>
            <w:tcW w:type="pct" w:w="458"/>
            <w:vAlign w:val="center"/>
          </w:tcPr>
          <w:p w:rsidRDefault="00751798" w:rsidP="00BF06EF" w:rsidR="00751798" w:rsidRPr="00BF06EF">
            <w:pPr>
              <w:widowControl/>
              <w:ind w:right="-283"/>
              <w:jc w:val="center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 xml:space="preserve">2. </w:t>
            </w:r>
          </w:p>
        </w:tc>
        <w:tc>
          <w:tcPr>
            <w:tcW w:type="pct" w:w="1286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ZLATKO TOMLJANOVIĆ</w:t>
            </w:r>
          </w:p>
        </w:tc>
        <w:tc>
          <w:tcPr>
            <w:tcW w:type="pct" w:w="833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94033347693</w:t>
            </w:r>
          </w:p>
        </w:tc>
        <w:tc>
          <w:tcPr>
            <w:tcW w:type="pct" w:w="855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Horvaćanska cesta 61, Zagreb</w:t>
            </w:r>
          </w:p>
        </w:tc>
        <w:tc>
          <w:tcPr>
            <w:tcW w:type="pct" w:w="767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53.981,42</w:t>
            </w:r>
          </w:p>
        </w:tc>
        <w:tc>
          <w:tcPr>
            <w:tcW w:type="pct" w:w="800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53.981,42</w:t>
            </w:r>
          </w:p>
        </w:tc>
      </w:tr>
      <w:tr w:rsidTr="00751798" w:rsidR="00751798" w:rsidRPr="00BF06EF">
        <w:trPr>
          <w:cantSplit/>
          <w:trHeight w:val="493"/>
        </w:trPr>
        <w:tc>
          <w:tcPr>
            <w:tcW w:type="pct" w:w="458"/>
            <w:vAlign w:val="center"/>
          </w:tcPr>
          <w:p w:rsidRDefault="00751798" w:rsidP="00BF06EF" w:rsidR="00751798" w:rsidRPr="00BF06EF">
            <w:pPr>
              <w:widowControl/>
              <w:ind w:right="-283"/>
              <w:jc w:val="center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3.</w:t>
            </w:r>
          </w:p>
        </w:tc>
        <w:tc>
          <w:tcPr>
            <w:tcW w:type="pct" w:w="1286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DALIBOR FACKO</w:t>
            </w:r>
          </w:p>
        </w:tc>
        <w:tc>
          <w:tcPr>
            <w:tcW w:type="pct" w:w="833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02374649572</w:t>
            </w:r>
          </w:p>
        </w:tc>
        <w:tc>
          <w:tcPr>
            <w:tcW w:type="pct" w:w="855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Nežićeva 2E, Zagreb</w:t>
            </w:r>
          </w:p>
        </w:tc>
        <w:tc>
          <w:tcPr>
            <w:tcW w:type="pct" w:w="767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80.065,86</w:t>
            </w:r>
          </w:p>
        </w:tc>
        <w:tc>
          <w:tcPr>
            <w:tcW w:type="pct" w:w="800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78.874,58</w:t>
            </w:r>
          </w:p>
        </w:tc>
      </w:tr>
      <w:tr w:rsidTr="00751798" w:rsidR="00751798" w:rsidRPr="00BF06EF">
        <w:trPr>
          <w:cantSplit/>
          <w:trHeight w:val="493"/>
        </w:trPr>
        <w:tc>
          <w:tcPr>
            <w:tcW w:type="pct" w:w="458"/>
            <w:vAlign w:val="center"/>
          </w:tcPr>
          <w:p w:rsidRDefault="00751798" w:rsidP="00BF06EF" w:rsidR="00751798" w:rsidRPr="00BF06EF">
            <w:pPr>
              <w:widowControl/>
              <w:ind w:right="-283"/>
              <w:jc w:val="center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4.</w:t>
            </w:r>
          </w:p>
        </w:tc>
        <w:tc>
          <w:tcPr>
            <w:tcW w:type="pct" w:w="1286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MARTINA JURINJAK ŠVEC</w:t>
            </w:r>
          </w:p>
        </w:tc>
        <w:tc>
          <w:tcPr>
            <w:tcW w:type="pct" w:w="833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05502416641</w:t>
            </w:r>
          </w:p>
        </w:tc>
        <w:tc>
          <w:tcPr>
            <w:tcW w:type="pct" w:w="855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Joze Laurenčića 8c, Zagreb</w:t>
            </w:r>
          </w:p>
        </w:tc>
        <w:tc>
          <w:tcPr>
            <w:tcW w:type="pct" w:w="767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77.945,92</w:t>
            </w:r>
          </w:p>
        </w:tc>
        <w:tc>
          <w:tcPr>
            <w:tcW w:type="pct" w:w="800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77.945,92</w:t>
            </w:r>
          </w:p>
        </w:tc>
      </w:tr>
      <w:tr w:rsidTr="00751798" w:rsidR="00751798" w:rsidRPr="00BF06EF">
        <w:trPr>
          <w:cantSplit/>
          <w:trHeight w:val="493"/>
        </w:trPr>
        <w:tc>
          <w:tcPr>
            <w:tcW w:type="pct" w:w="458"/>
            <w:vAlign w:val="center"/>
          </w:tcPr>
          <w:p w:rsidRDefault="00751798" w:rsidP="00BF06EF" w:rsidR="00751798" w:rsidRPr="00BF06EF">
            <w:pPr>
              <w:widowControl/>
              <w:ind w:right="-283"/>
              <w:jc w:val="center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5.</w:t>
            </w:r>
          </w:p>
        </w:tc>
        <w:tc>
          <w:tcPr>
            <w:tcW w:type="pct" w:w="1286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IVANA KRIŽANOVIĆ</w:t>
            </w:r>
          </w:p>
        </w:tc>
        <w:tc>
          <w:tcPr>
            <w:tcW w:type="pct" w:w="833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46892780598</w:t>
            </w:r>
          </w:p>
        </w:tc>
        <w:tc>
          <w:tcPr>
            <w:tcW w:type="pct" w:w="855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</w:p>
        </w:tc>
        <w:tc>
          <w:tcPr>
            <w:tcW w:type="pct" w:w="767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23.894,93</w:t>
            </w:r>
          </w:p>
        </w:tc>
        <w:tc>
          <w:tcPr>
            <w:tcW w:type="pct" w:w="800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23.894,93</w:t>
            </w:r>
          </w:p>
        </w:tc>
      </w:tr>
      <w:tr w:rsidTr="00751798" w:rsidR="00751798" w:rsidRPr="00BF06EF">
        <w:trPr>
          <w:cantSplit/>
          <w:trHeight w:val="493"/>
        </w:trPr>
        <w:tc>
          <w:tcPr>
            <w:tcW w:type="pct" w:w="458"/>
            <w:vAlign w:val="center"/>
          </w:tcPr>
          <w:p w:rsidRDefault="00751798" w:rsidP="00BF06EF" w:rsidR="00751798" w:rsidRPr="00BF06EF">
            <w:pPr>
              <w:widowControl/>
              <w:ind w:right="-283"/>
              <w:jc w:val="center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6.</w:t>
            </w:r>
          </w:p>
        </w:tc>
        <w:tc>
          <w:tcPr>
            <w:tcW w:type="pct" w:w="1286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TOMISLAV KLEPAC</w:t>
            </w:r>
          </w:p>
        </w:tc>
        <w:tc>
          <w:tcPr>
            <w:tcW w:type="pct" w:w="833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53511191905</w:t>
            </w:r>
          </w:p>
        </w:tc>
        <w:tc>
          <w:tcPr>
            <w:tcW w:type="pct" w:w="855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</w:p>
        </w:tc>
        <w:tc>
          <w:tcPr>
            <w:tcW w:type="pct" w:w="767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5.868,38</w:t>
            </w:r>
          </w:p>
        </w:tc>
        <w:tc>
          <w:tcPr>
            <w:tcW w:type="pct" w:w="800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5.868,38</w:t>
            </w:r>
          </w:p>
        </w:tc>
      </w:tr>
      <w:tr w:rsidTr="00751798" w:rsidR="00751798" w:rsidRPr="00BF06EF">
        <w:trPr>
          <w:cantSplit/>
          <w:trHeight w:val="493"/>
        </w:trPr>
        <w:tc>
          <w:tcPr>
            <w:tcW w:type="pct" w:w="458"/>
            <w:vAlign w:val="center"/>
          </w:tcPr>
          <w:p w:rsidRDefault="00751798" w:rsidP="00BF06EF" w:rsidR="00751798" w:rsidRPr="00BF06EF">
            <w:pPr>
              <w:widowControl/>
              <w:ind w:right="-283"/>
              <w:jc w:val="center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7.</w:t>
            </w:r>
          </w:p>
        </w:tc>
        <w:tc>
          <w:tcPr>
            <w:tcW w:type="pct" w:w="1286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TARA LUKIČIĆ</w:t>
            </w:r>
          </w:p>
        </w:tc>
        <w:tc>
          <w:tcPr>
            <w:tcW w:type="pct" w:w="833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85254646086</w:t>
            </w:r>
          </w:p>
        </w:tc>
        <w:tc>
          <w:tcPr>
            <w:tcW w:type="pct" w:w="855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</w:p>
        </w:tc>
        <w:tc>
          <w:tcPr>
            <w:tcW w:type="pct" w:w="767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25,559,04</w:t>
            </w:r>
          </w:p>
        </w:tc>
        <w:tc>
          <w:tcPr>
            <w:tcW w:type="pct" w:w="800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25,559,04</w:t>
            </w:r>
          </w:p>
        </w:tc>
      </w:tr>
      <w:tr w:rsidTr="00751798" w:rsidR="00751798" w:rsidRPr="00BF06EF">
        <w:trPr>
          <w:cantSplit/>
          <w:trHeight w:val="493"/>
        </w:trPr>
        <w:tc>
          <w:tcPr>
            <w:tcW w:type="pct" w:w="458"/>
            <w:vAlign w:val="center"/>
          </w:tcPr>
          <w:p w:rsidRDefault="00751798" w:rsidP="00BF06EF" w:rsidR="00751798" w:rsidRPr="00BF06EF">
            <w:pPr>
              <w:widowControl/>
              <w:ind w:right="-283"/>
              <w:jc w:val="center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8.</w:t>
            </w:r>
          </w:p>
        </w:tc>
        <w:tc>
          <w:tcPr>
            <w:tcW w:type="pct" w:w="1286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TOMISLAV ZEKANOVIĆ</w:t>
            </w:r>
          </w:p>
        </w:tc>
        <w:tc>
          <w:tcPr>
            <w:tcW w:type="pct" w:w="833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14970958861</w:t>
            </w:r>
          </w:p>
        </w:tc>
        <w:tc>
          <w:tcPr>
            <w:tcW w:type="pct" w:w="855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</w:p>
        </w:tc>
        <w:tc>
          <w:tcPr>
            <w:tcW w:type="pct" w:w="767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color w:themeColor="accent4" w:val="8064A2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</w:rPr>
              <w:t>55.991,37</w:t>
            </w:r>
          </w:p>
        </w:tc>
        <w:tc>
          <w:tcPr>
            <w:tcW w:type="pct" w:w="800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</w:rPr>
              <w:t>55.991,37</w:t>
            </w:r>
          </w:p>
        </w:tc>
      </w:tr>
      <w:tr w:rsidTr="00751798" w:rsidR="00751798" w:rsidRPr="00BF06EF">
        <w:trPr>
          <w:cantSplit/>
          <w:trHeight w:val="493"/>
        </w:trPr>
        <w:tc>
          <w:tcPr>
            <w:tcW w:type="pct" w:w="458"/>
            <w:vAlign w:val="center"/>
          </w:tcPr>
          <w:p w:rsidRDefault="00751798" w:rsidP="00BF06EF" w:rsidR="00751798" w:rsidRPr="00BF06EF">
            <w:pPr>
              <w:widowControl/>
              <w:ind w:right="-283"/>
              <w:jc w:val="center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9.</w:t>
            </w:r>
          </w:p>
        </w:tc>
        <w:tc>
          <w:tcPr>
            <w:tcW w:type="pct" w:w="1286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BORIS MIHALIĆ</w:t>
            </w:r>
          </w:p>
        </w:tc>
        <w:tc>
          <w:tcPr>
            <w:tcW w:type="pct" w:w="833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41695897107</w:t>
            </w:r>
          </w:p>
        </w:tc>
        <w:tc>
          <w:tcPr>
            <w:tcW w:type="pct" w:w="855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</w:p>
        </w:tc>
        <w:tc>
          <w:tcPr>
            <w:tcW w:type="pct" w:w="767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21.474,34</w:t>
            </w:r>
          </w:p>
        </w:tc>
        <w:tc>
          <w:tcPr>
            <w:tcW w:type="pct" w:w="800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21.474,34</w:t>
            </w:r>
          </w:p>
        </w:tc>
      </w:tr>
      <w:tr w:rsidTr="00751798" w:rsidR="00751798" w:rsidRPr="00BF06EF">
        <w:trPr>
          <w:cantSplit/>
          <w:trHeight w:val="493"/>
        </w:trPr>
        <w:tc>
          <w:tcPr>
            <w:tcW w:type="pct" w:w="458"/>
            <w:vAlign w:val="center"/>
          </w:tcPr>
          <w:p w:rsidRDefault="00751798" w:rsidP="00BF06EF" w:rsidR="00751798" w:rsidRPr="00BF06EF">
            <w:pPr>
              <w:widowControl/>
              <w:ind w:right="-283"/>
              <w:jc w:val="center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10.</w:t>
            </w:r>
          </w:p>
        </w:tc>
        <w:tc>
          <w:tcPr>
            <w:tcW w:type="pct" w:w="1286"/>
            <w:vAlign w:val="center"/>
          </w:tcPr>
          <w:p w:rsidRDefault="00751798" w:rsidP="00BF06EF" w:rsidR="00751798" w:rsidRPr="00BF06EF">
            <w:pPr>
              <w:widowControl/>
              <w:ind w:right="-90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REPUBLIKA HRVATSKA, MINISTARSTVO FINANCIJA, POREZNA UPRAVA, PODRUČNI URED ZAGREB</w:t>
            </w:r>
          </w:p>
        </w:tc>
        <w:tc>
          <w:tcPr>
            <w:tcW w:type="pct" w:w="833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18683136487</w:t>
            </w:r>
          </w:p>
        </w:tc>
        <w:tc>
          <w:tcPr>
            <w:tcW w:type="pct" w:w="855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 xml:space="preserve">Savska cesta  41, </w:t>
            </w:r>
          </w:p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Zagreb</w:t>
            </w:r>
          </w:p>
        </w:tc>
        <w:tc>
          <w:tcPr>
            <w:tcW w:type="pct" w:w="767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63.162,14</w:t>
            </w:r>
          </w:p>
        </w:tc>
        <w:tc>
          <w:tcPr>
            <w:tcW w:type="pct" w:w="800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63.162,14</w:t>
            </w:r>
          </w:p>
        </w:tc>
      </w:tr>
      <w:tr w:rsidTr="00751798" w:rsidR="00751798" w:rsidRPr="00BF06EF">
        <w:trPr>
          <w:cantSplit/>
          <w:trHeight w:val="493"/>
        </w:trPr>
        <w:tc>
          <w:tcPr>
            <w:tcW w:type="pct" w:w="458"/>
            <w:vAlign w:val="center"/>
          </w:tcPr>
          <w:p w:rsidRDefault="00751798" w:rsidP="00BF06EF" w:rsidR="00751798" w:rsidRPr="00BF06EF">
            <w:pPr>
              <w:widowControl/>
              <w:ind w:right="-283"/>
              <w:jc w:val="center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11.</w:t>
            </w:r>
          </w:p>
        </w:tc>
        <w:tc>
          <w:tcPr>
            <w:tcW w:type="pct" w:w="1286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AORT Agencija sa osiguranje radničkih potraživanja</w:t>
            </w:r>
          </w:p>
        </w:tc>
        <w:tc>
          <w:tcPr>
            <w:tcW w:type="pct" w:w="833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04323472109</w:t>
            </w:r>
          </w:p>
        </w:tc>
        <w:tc>
          <w:tcPr>
            <w:tcW w:type="pct" w:w="855"/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Frankopanska 11, Zagreb</w:t>
            </w:r>
          </w:p>
        </w:tc>
        <w:tc>
          <w:tcPr>
            <w:tcW w:type="pct" w:w="767"/>
            <w:vAlign w:val="center"/>
          </w:tcPr>
          <w:p w:rsidRDefault="00751798" w:rsidP="00BF06EF" w:rsidR="00751798" w:rsidRPr="00BF06EF">
            <w:pPr>
              <w:widowControl/>
              <w:ind w:right="-283"/>
              <w:jc w:val="center"/>
              <w:rPr>
                <w:rFonts w:hAnsi="Times New Roman" w:ascii="Times New Roman"/>
                <w:sz w:val="14"/>
                <w:szCs w:val="14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31.955,70</w:t>
            </w:r>
          </w:p>
        </w:tc>
        <w:tc>
          <w:tcPr>
            <w:tcW w:type="pct" w:w="800"/>
            <w:tcMar>
              <w:left w:type="dxa" w:w="57"/>
              <w:right w:type="dxa" w:w="57"/>
            </w:tcMar>
            <w:vAlign w:val="center"/>
          </w:tcPr>
          <w:p w:rsidRDefault="00751798" w:rsidP="00BF06EF" w:rsidR="00751798" w:rsidRPr="00BF06EF">
            <w:pPr>
              <w:widowControl/>
              <w:ind w:right="-283"/>
              <w:rPr>
                <w:rFonts w:hAnsi="Times New Roman" w:ascii="Times New Roman"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sz w:val="14"/>
                <w:szCs w:val="14"/>
                <w:lang w:val="pl-PL"/>
              </w:rPr>
              <w:t>31.955,70</w:t>
            </w:r>
          </w:p>
        </w:tc>
      </w:tr>
      <w:tr w:rsidTr="00751798" w:rsidR="00751798" w:rsidRPr="00BF06EF">
        <w:trPr>
          <w:cantSplit/>
          <w:trHeight w:val="493"/>
        </w:trPr>
        <w:tc>
          <w:tcPr>
            <w:tcW w:type="pct" w:w="3433"/>
            <w:gridSpan w:val="4"/>
            <w:vAlign w:val="center"/>
          </w:tcPr>
          <w:p w:rsidRDefault="00751798" w:rsidP="00BF06EF" w:rsidR="00751798" w:rsidRPr="00BF06EF">
            <w:pPr>
              <w:widowControl/>
              <w:ind w:right="-283"/>
              <w:jc w:val="center"/>
              <w:rPr>
                <w:rFonts w:hAnsi="Times New Roman" w:ascii="Times New Roman"/>
                <w:b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b/>
                <w:sz w:val="14"/>
                <w:szCs w:val="14"/>
                <w:lang w:val="pl-PL"/>
              </w:rPr>
              <w:t>U   K   U   P   N   O</w:t>
            </w:r>
          </w:p>
        </w:tc>
        <w:tc>
          <w:tcPr>
            <w:tcW w:type="pct" w:w="767"/>
            <w:vAlign w:val="center"/>
          </w:tcPr>
          <w:p w:rsidRDefault="00751798" w:rsidP="00BF06EF" w:rsidR="00751798" w:rsidRPr="00BF06EF">
            <w:pPr>
              <w:widowControl/>
              <w:ind w:right="-283"/>
              <w:jc w:val="center"/>
              <w:rPr>
                <w:rFonts w:hAnsi="Times New Roman" w:ascii="Times New Roman"/>
                <w:b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b/>
                <w:sz w:val="14"/>
                <w:szCs w:val="14"/>
                <w:lang w:val="pl-PL"/>
              </w:rPr>
              <w:t>490.683,84</w:t>
            </w:r>
          </w:p>
        </w:tc>
        <w:tc>
          <w:tcPr>
            <w:tcW w:type="pct" w:w="800"/>
            <w:vAlign w:val="center"/>
          </w:tcPr>
          <w:p w:rsidRDefault="00751798" w:rsidP="00BF06EF" w:rsidR="00751798" w:rsidRPr="00BF06EF">
            <w:pPr>
              <w:widowControl/>
              <w:ind w:right="-91"/>
              <w:jc w:val="center"/>
              <w:rPr>
                <w:rFonts w:hAnsi="Times New Roman" w:ascii="Times New Roman"/>
                <w:b/>
                <w:sz w:val="14"/>
                <w:szCs w:val="14"/>
                <w:lang w:val="pl-PL"/>
              </w:rPr>
            </w:pPr>
            <w:r w:rsidRPr="00BF06EF">
              <w:rPr>
                <w:rFonts w:hAnsi="Times New Roman" w:ascii="Times New Roman"/>
                <w:b/>
                <w:sz w:val="14"/>
                <w:szCs w:val="14"/>
                <w:lang w:val="pl-PL"/>
              </w:rPr>
              <w:t>489.492,56</w:t>
            </w:r>
          </w:p>
        </w:tc>
      </w:tr>
    </w:tbl>
    <w:p w:rsidRDefault="00636460" w:rsidP="003C51CC" w:rsidR="00636460">
      <w:pPr>
        <w:pStyle w:val="Bezproreda"/>
        <w:jc w:val="both"/>
        <w:rPr>
          <w:sz w:val="24"/>
          <w:szCs w:val="24"/>
        </w:rPr>
      </w:pPr>
    </w:p>
    <w:p w:rsidRDefault="00636460" w:rsidP="003C51CC" w:rsidR="00636460" w:rsidRPr="00E43C79">
      <w:pPr>
        <w:pStyle w:val="Bezproreda"/>
        <w:jc w:val="both"/>
        <w:rPr>
          <w:sz w:val="24"/>
          <w:szCs w:val="24"/>
        </w:rPr>
      </w:pPr>
    </w:p>
    <w:p w:rsidRDefault="00B50020" w:rsidP="00B356AC" w:rsidR="00B50020" w:rsidRPr="00E43C79">
      <w:pPr>
        <w:pStyle w:val="Bezproreda"/>
        <w:numPr>
          <w:ilvl w:val="0"/>
          <w:numId w:val="7"/>
        </w:numPr>
        <w:jc w:val="both"/>
        <w:rPr>
          <w:sz w:val="24"/>
          <w:szCs w:val="24"/>
        </w:rPr>
      </w:pPr>
      <w:r w:rsidRPr="00E43C79">
        <w:rPr>
          <w:sz w:val="24"/>
          <w:szCs w:val="24"/>
        </w:rPr>
        <w:t>II. viši isplatni red</w:t>
      </w:r>
    </w:p>
    <w:p w:rsidRDefault="00273D2B" w:rsidP="00273D2B" w:rsidR="00273D2B" w:rsidRPr="00E43C79">
      <w:pPr>
        <w:pStyle w:val="Bezproreda"/>
        <w:jc w:val="both"/>
        <w:rPr>
          <w:sz w:val="24"/>
          <w:szCs w:val="24"/>
        </w:rPr>
      </w:pPr>
    </w:p>
    <w:tbl>
      <w:tblPr>
        <w:tblStyle w:val="Reetkatablice"/>
        <w:tblpPr w:tblpY="1" w:tblpXSpec="center" w:vertAnchor="text" w:rightFromText="57" w:leftFromText="57"/>
        <w:tblOverlap w:val="never"/>
        <w:tblW w:type="pct" w:w="5000"/>
        <w:tblInd w:type="dxa" w:w="0"/>
        <w:tblCellMar>
          <w:left w:type="dxa" w:w="57"/>
          <w:right w:type="dxa" w:w="57"/>
        </w:tblCellMar>
        <w:tblLook w:val="0600" w:noVBand="1" w:noHBand="1" w:lastColumn="0" w:firstColumn="0" w:lastRow="0" w:firstRow="0"/>
      </w:tblPr>
      <w:tblGrid>
        <w:gridCol w:w="1138"/>
        <w:gridCol w:w="2199"/>
        <w:gridCol w:w="1399"/>
        <w:gridCol w:w="1369"/>
        <w:gridCol w:w="1650"/>
        <w:gridCol w:w="1763"/>
      </w:tblGrid>
      <w:tr w:rsidTr="00751798" w:rsidR="00751798" w:rsidRPr="00E43C79">
        <w:trPr>
          <w:trHeight w:val="1039"/>
        </w:trPr>
        <w:tc>
          <w:tcPr>
            <w:tcW w:type="pct" w:w="598"/>
          </w:tcPr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Redni broj prijavljene tražbine</w:t>
            </w:r>
          </w:p>
        </w:tc>
        <w:tc>
          <w:tcPr>
            <w:tcW w:type="pct" w:w="1155"/>
          </w:tcPr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 xml:space="preserve">Ime i prezime/ </w:t>
            </w:r>
          </w:p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 xml:space="preserve">tvrtka ili naziv vjerovnika </w:t>
            </w:r>
          </w:p>
        </w:tc>
        <w:tc>
          <w:tcPr>
            <w:tcW w:type="pct" w:w="735"/>
          </w:tcPr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 xml:space="preserve">OIB </w:t>
            </w:r>
          </w:p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vjerovnika</w:t>
            </w:r>
          </w:p>
        </w:tc>
        <w:tc>
          <w:tcPr>
            <w:tcW w:type="pct" w:w="719"/>
          </w:tcPr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Adresa/</w:t>
            </w:r>
          </w:p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 xml:space="preserve">sjedište </w:t>
            </w:r>
          </w:p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vjerovnika</w:t>
            </w:r>
          </w:p>
        </w:tc>
        <w:tc>
          <w:tcPr>
            <w:tcW w:type="pct" w:w="867"/>
          </w:tcPr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 xml:space="preserve">Iznos </w:t>
            </w:r>
          </w:p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prijavljene tražbine</w:t>
            </w:r>
          </w:p>
        </w:tc>
        <w:tc>
          <w:tcPr>
            <w:tcW w:type="pct" w:w="926"/>
          </w:tcPr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 xml:space="preserve">Iznos </w:t>
            </w:r>
          </w:p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 xml:space="preserve">priznate </w:t>
            </w:r>
          </w:p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tražbine</w:t>
            </w:r>
          </w:p>
        </w:tc>
      </w:tr>
      <w:tr w:rsidTr="00751798" w:rsidR="00751798" w:rsidRPr="00E43C79">
        <w:trPr>
          <w:trHeight w:val="356"/>
        </w:trPr>
        <w:tc>
          <w:tcPr>
            <w:tcW w:type="pct" w:w="598"/>
          </w:tcPr>
          <w:p w:rsidRDefault="00751798" w:rsidP="00E43C79" w:rsidR="00751798" w:rsidRPr="00E43C79">
            <w:pPr>
              <w:widowControl/>
              <w:ind w:right="-283"/>
              <w:jc w:val="center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1.</w:t>
            </w:r>
          </w:p>
        </w:tc>
        <w:tc>
          <w:tcPr>
            <w:tcW w:type="pct" w:w="1155"/>
          </w:tcPr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AUTO ZUBAK d.o.o.</w:t>
            </w:r>
          </w:p>
        </w:tc>
        <w:tc>
          <w:tcPr>
            <w:tcW w:type="pct" w:w="735"/>
          </w:tcPr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39135989747</w:t>
            </w:r>
          </w:p>
        </w:tc>
        <w:tc>
          <w:tcPr>
            <w:tcW w:type="pct" w:w="719"/>
          </w:tcPr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 xml:space="preserve">Zagrebačka 117 Zagreb, </w:t>
            </w:r>
          </w:p>
        </w:tc>
        <w:tc>
          <w:tcPr>
            <w:tcW w:type="pct" w:w="867"/>
          </w:tcPr>
          <w:p w:rsidRDefault="00751798" w:rsidP="00E43C79" w:rsidR="00751798" w:rsidRPr="00E43C79">
            <w:pPr>
              <w:widowControl/>
              <w:ind w:right="-283"/>
              <w:jc w:val="center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20.514,10</w:t>
            </w:r>
          </w:p>
        </w:tc>
        <w:tc>
          <w:tcPr>
            <w:tcW w:type="pct" w:w="926"/>
          </w:tcPr>
          <w:p w:rsidRDefault="00751798" w:rsidP="00E43C79" w:rsidR="00751798" w:rsidRPr="00E43C79">
            <w:pPr>
              <w:widowControl/>
              <w:ind w:right="-16"/>
              <w:jc w:val="center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20.514,10</w:t>
            </w:r>
          </w:p>
        </w:tc>
      </w:tr>
      <w:tr w:rsidTr="00751798" w:rsidR="00751798" w:rsidRPr="00E43C79">
        <w:trPr>
          <w:trHeight w:val="356"/>
        </w:trPr>
        <w:tc>
          <w:tcPr>
            <w:tcW w:type="pct" w:w="598"/>
          </w:tcPr>
          <w:p w:rsidRDefault="00751798" w:rsidP="00E43C79" w:rsidR="00751798" w:rsidRPr="00E43C79">
            <w:pPr>
              <w:widowControl/>
              <w:ind w:right="-283"/>
              <w:jc w:val="center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2.</w:t>
            </w:r>
          </w:p>
        </w:tc>
        <w:tc>
          <w:tcPr>
            <w:tcW w:type="pct" w:w="1155"/>
          </w:tcPr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 xml:space="preserve">KREDITNA BANKA </w:t>
            </w:r>
          </w:p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ZAGREB d.d.</w:t>
            </w:r>
          </w:p>
        </w:tc>
        <w:tc>
          <w:tcPr>
            <w:tcW w:type="pct" w:w="735"/>
          </w:tcPr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70663193635</w:t>
            </w:r>
          </w:p>
        </w:tc>
        <w:tc>
          <w:tcPr>
            <w:tcW w:type="pct" w:w="719"/>
          </w:tcPr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Ulica grada Vukovara 74,  Zagreb</w:t>
            </w:r>
          </w:p>
        </w:tc>
        <w:tc>
          <w:tcPr>
            <w:tcW w:type="pct" w:w="867"/>
          </w:tcPr>
          <w:p w:rsidRDefault="00751798" w:rsidP="00E43C79" w:rsidR="00751798" w:rsidRPr="00E43C79">
            <w:pPr>
              <w:widowControl/>
              <w:ind w:right="-283"/>
              <w:jc w:val="center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526.532,89</w:t>
            </w:r>
          </w:p>
        </w:tc>
        <w:tc>
          <w:tcPr>
            <w:tcW w:type="pct" w:w="926"/>
          </w:tcPr>
          <w:p w:rsidRDefault="00751798" w:rsidP="00E43C79" w:rsidR="00751798" w:rsidRPr="00E43C79">
            <w:pPr>
              <w:widowControl/>
              <w:ind w:right="-16"/>
              <w:jc w:val="center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 xml:space="preserve">526.532,89 </w:t>
            </w:r>
          </w:p>
        </w:tc>
      </w:tr>
      <w:tr w:rsidTr="00751798" w:rsidR="00751798" w:rsidRPr="00E43C79">
        <w:trPr>
          <w:trHeight w:val="356"/>
        </w:trPr>
        <w:tc>
          <w:tcPr>
            <w:tcW w:type="pct" w:w="598"/>
          </w:tcPr>
          <w:p w:rsidRDefault="00751798" w:rsidP="00E43C79" w:rsidR="00751798" w:rsidRPr="00E43C79">
            <w:pPr>
              <w:widowControl/>
              <w:ind w:right="-283"/>
              <w:jc w:val="center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3.</w:t>
            </w:r>
          </w:p>
        </w:tc>
        <w:tc>
          <w:tcPr>
            <w:tcW w:type="pct" w:w="1155"/>
          </w:tcPr>
          <w:p w:rsidRDefault="00751798" w:rsidP="00E43C79" w:rsidR="00751798" w:rsidRPr="00E43C79">
            <w:pPr>
              <w:widowControl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FINANCIJSKA AGENCIJA</w:t>
            </w:r>
          </w:p>
        </w:tc>
        <w:tc>
          <w:tcPr>
            <w:tcW w:type="pct" w:w="735"/>
          </w:tcPr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85821130368</w:t>
            </w:r>
          </w:p>
        </w:tc>
        <w:tc>
          <w:tcPr>
            <w:tcW w:type="pct" w:w="719"/>
          </w:tcPr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Ulica grada Vukovara 70, Zagreb</w:t>
            </w:r>
          </w:p>
        </w:tc>
        <w:tc>
          <w:tcPr>
            <w:tcW w:type="pct" w:w="867"/>
          </w:tcPr>
          <w:p w:rsidRDefault="00751798" w:rsidP="00E43C79" w:rsidR="00751798" w:rsidRPr="00E43C79">
            <w:pPr>
              <w:widowControl/>
              <w:ind w:right="-283"/>
              <w:jc w:val="center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1.854,55</w:t>
            </w:r>
          </w:p>
        </w:tc>
        <w:tc>
          <w:tcPr>
            <w:tcW w:type="pct" w:w="926"/>
          </w:tcPr>
          <w:p w:rsidRDefault="00751798" w:rsidP="00E43C79" w:rsidR="00751798" w:rsidRPr="00E43C79">
            <w:pPr>
              <w:widowControl/>
              <w:ind w:right="-283"/>
              <w:jc w:val="center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1.854,55</w:t>
            </w:r>
          </w:p>
        </w:tc>
      </w:tr>
      <w:tr w:rsidTr="00751798" w:rsidR="00751798" w:rsidRPr="00E43C79">
        <w:trPr>
          <w:trHeight w:val="356"/>
        </w:trPr>
        <w:tc>
          <w:tcPr>
            <w:tcW w:type="pct" w:w="598"/>
          </w:tcPr>
          <w:p w:rsidRDefault="00751798" w:rsidP="00E43C79" w:rsidR="00751798" w:rsidRPr="00E43C79">
            <w:pPr>
              <w:widowControl/>
              <w:tabs>
                <w:tab w:pos="586" w:val="center"/>
              </w:tabs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ab/>
              <w:t>4.</w:t>
            </w:r>
          </w:p>
        </w:tc>
        <w:tc>
          <w:tcPr>
            <w:tcW w:type="pct" w:w="1155"/>
          </w:tcPr>
          <w:p w:rsidRDefault="00751798" w:rsidP="00E43C79" w:rsidR="00751798" w:rsidRPr="00E43C79">
            <w:pPr>
              <w:widowControl/>
              <w:ind w:right="-2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ZAGREBAČKI HOLDING d.o.o. Podružnica Zagrebparking</w:t>
            </w:r>
          </w:p>
        </w:tc>
        <w:tc>
          <w:tcPr>
            <w:tcW w:type="pct" w:w="735"/>
          </w:tcPr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85584865987</w:t>
            </w:r>
          </w:p>
        </w:tc>
        <w:tc>
          <w:tcPr>
            <w:tcW w:type="pct" w:w="719"/>
          </w:tcPr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Ulica grada Vukovara 41 Zagreb</w:t>
            </w:r>
          </w:p>
        </w:tc>
        <w:tc>
          <w:tcPr>
            <w:tcW w:type="pct" w:w="867"/>
          </w:tcPr>
          <w:p w:rsidRDefault="00751798" w:rsidP="00E43C79" w:rsidR="00751798" w:rsidRPr="00E43C79">
            <w:pPr>
              <w:widowControl/>
              <w:ind w:right="-283"/>
              <w:jc w:val="center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1.411,31</w:t>
            </w:r>
          </w:p>
        </w:tc>
        <w:tc>
          <w:tcPr>
            <w:tcW w:type="pct" w:w="926"/>
          </w:tcPr>
          <w:p w:rsidRDefault="00751798" w:rsidP="00E43C79" w:rsidR="00751798" w:rsidRPr="00E43C79">
            <w:pPr>
              <w:widowControl/>
              <w:ind w:right="-283"/>
              <w:jc w:val="center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1.411, 31</w:t>
            </w:r>
          </w:p>
        </w:tc>
      </w:tr>
      <w:tr w:rsidTr="00751798" w:rsidR="00751798" w:rsidRPr="00E43C79">
        <w:trPr>
          <w:trHeight w:val="356"/>
        </w:trPr>
        <w:tc>
          <w:tcPr>
            <w:tcW w:type="pct" w:w="598"/>
          </w:tcPr>
          <w:p w:rsidRDefault="00751798" w:rsidP="00E43C79" w:rsidR="00751798" w:rsidRPr="00E43C79">
            <w:pPr>
              <w:widowControl/>
              <w:tabs>
                <w:tab w:pos="586" w:val="center"/>
              </w:tabs>
              <w:ind w:right="-283"/>
              <w:jc w:val="center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5.</w:t>
            </w:r>
          </w:p>
        </w:tc>
        <w:tc>
          <w:tcPr>
            <w:tcW w:type="pct" w:w="1155"/>
          </w:tcPr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 xml:space="preserve">HRVATSKI TELEKOM </w:t>
            </w:r>
          </w:p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d.d.</w:t>
            </w:r>
          </w:p>
        </w:tc>
        <w:tc>
          <w:tcPr>
            <w:tcW w:type="pct" w:w="735"/>
          </w:tcPr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89811783949</w:t>
            </w:r>
          </w:p>
        </w:tc>
        <w:tc>
          <w:tcPr>
            <w:tcW w:type="pct" w:w="719"/>
          </w:tcPr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Roberta Frangeša Mihanovića 9, Zagreb</w:t>
            </w:r>
          </w:p>
        </w:tc>
        <w:tc>
          <w:tcPr>
            <w:tcW w:type="pct" w:w="867"/>
          </w:tcPr>
          <w:p w:rsidRDefault="00751798" w:rsidP="00E43C79" w:rsidR="00751798" w:rsidRPr="00E43C79">
            <w:pPr>
              <w:widowControl/>
              <w:ind w:right="-283"/>
              <w:jc w:val="center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20.175,59</w:t>
            </w:r>
          </w:p>
        </w:tc>
        <w:tc>
          <w:tcPr>
            <w:tcW w:type="pct" w:w="926"/>
          </w:tcPr>
          <w:p w:rsidRDefault="00751798" w:rsidP="00E43C79" w:rsidR="00751798" w:rsidRPr="00E43C79">
            <w:pPr>
              <w:widowControl/>
              <w:ind w:right="-47"/>
              <w:jc w:val="center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20.175,59</w:t>
            </w:r>
          </w:p>
        </w:tc>
      </w:tr>
      <w:tr w:rsidTr="00751798" w:rsidR="00751798" w:rsidRPr="00E43C79">
        <w:trPr>
          <w:trHeight w:val="356"/>
        </w:trPr>
        <w:tc>
          <w:tcPr>
            <w:tcW w:type="pct" w:w="598"/>
          </w:tcPr>
          <w:p w:rsidRDefault="00751798" w:rsidP="00E43C79" w:rsidR="00751798" w:rsidRPr="00E43C79">
            <w:pPr>
              <w:widowControl/>
              <w:tabs>
                <w:tab w:pos="586" w:val="center"/>
              </w:tabs>
              <w:ind w:right="-283"/>
              <w:jc w:val="center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 xml:space="preserve">6. </w:t>
            </w:r>
          </w:p>
        </w:tc>
        <w:tc>
          <w:tcPr>
            <w:tcW w:type="pct" w:w="1155"/>
          </w:tcPr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REPUBLIKA HRVATSKA MINISTARSTVO FINANCIJA, POREZNA UPRAVA, PODRUČNI URED ZAGREB</w:t>
            </w:r>
          </w:p>
        </w:tc>
        <w:tc>
          <w:tcPr>
            <w:tcW w:type="pct" w:w="735"/>
          </w:tcPr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18683136487</w:t>
            </w:r>
          </w:p>
        </w:tc>
        <w:tc>
          <w:tcPr>
            <w:tcW w:type="pct" w:w="719"/>
          </w:tcPr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Savska cesta  41, Zagreb</w:t>
            </w:r>
          </w:p>
        </w:tc>
        <w:tc>
          <w:tcPr>
            <w:tcW w:type="pct" w:w="867"/>
          </w:tcPr>
          <w:p w:rsidRDefault="00751798" w:rsidP="00E43C79" w:rsidR="00751798" w:rsidRPr="00E43C79">
            <w:pPr>
              <w:widowControl/>
              <w:ind w:right="-283"/>
              <w:jc w:val="center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237.237,53</w:t>
            </w:r>
          </w:p>
        </w:tc>
        <w:tc>
          <w:tcPr>
            <w:tcW w:type="pct" w:w="926"/>
          </w:tcPr>
          <w:p w:rsidRDefault="00751798" w:rsidP="00E43C79" w:rsidR="00751798" w:rsidRPr="00E43C79">
            <w:pPr>
              <w:widowControl/>
              <w:ind w:right="-47"/>
              <w:jc w:val="center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174.075,39</w:t>
            </w:r>
          </w:p>
        </w:tc>
      </w:tr>
      <w:tr w:rsidTr="00751798" w:rsidR="00751798" w:rsidRPr="00E43C79">
        <w:trPr>
          <w:trHeight w:val="356"/>
        </w:trPr>
        <w:tc>
          <w:tcPr>
            <w:tcW w:type="pct" w:w="598"/>
          </w:tcPr>
          <w:p w:rsidRDefault="00751798" w:rsidP="00E43C79" w:rsidR="00751798" w:rsidRPr="00E43C79">
            <w:pPr>
              <w:widowControl/>
              <w:tabs>
                <w:tab w:pos="586" w:val="center"/>
              </w:tabs>
              <w:ind w:right="-283"/>
              <w:jc w:val="center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7.</w:t>
            </w:r>
          </w:p>
        </w:tc>
        <w:tc>
          <w:tcPr>
            <w:tcW w:type="pct" w:w="1155"/>
          </w:tcPr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DARIO LUKETA</w:t>
            </w:r>
          </w:p>
        </w:tc>
        <w:tc>
          <w:tcPr>
            <w:tcW w:type="pct" w:w="735"/>
          </w:tcPr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80563337903</w:t>
            </w:r>
          </w:p>
        </w:tc>
        <w:tc>
          <w:tcPr>
            <w:tcW w:type="pct" w:w="719"/>
          </w:tcPr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Sudiščak 7, Zagreb</w:t>
            </w:r>
          </w:p>
        </w:tc>
        <w:tc>
          <w:tcPr>
            <w:tcW w:type="pct" w:w="867"/>
          </w:tcPr>
          <w:p w:rsidRDefault="00751798" w:rsidP="00E43C79" w:rsidR="00751798" w:rsidRPr="00E43C79">
            <w:pPr>
              <w:widowControl/>
              <w:ind w:right="-283"/>
              <w:jc w:val="center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1.914.203,377</w:t>
            </w:r>
          </w:p>
        </w:tc>
        <w:tc>
          <w:tcPr>
            <w:tcW w:type="pct" w:w="926"/>
          </w:tcPr>
          <w:p w:rsidRDefault="00751798" w:rsidP="00E43C79" w:rsidR="00751798" w:rsidRPr="00E43C79">
            <w:pPr>
              <w:widowControl/>
              <w:ind w:right="-16"/>
              <w:jc w:val="center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29.644,35</w:t>
            </w:r>
          </w:p>
        </w:tc>
      </w:tr>
      <w:tr w:rsidTr="00751798" w:rsidR="00751798" w:rsidRPr="00E43C79">
        <w:trPr>
          <w:trHeight w:val="356"/>
        </w:trPr>
        <w:tc>
          <w:tcPr>
            <w:tcW w:type="pct" w:w="598"/>
          </w:tcPr>
          <w:p w:rsidRDefault="00751798" w:rsidP="00E43C79" w:rsidR="00751798" w:rsidRPr="00E43C79">
            <w:pPr>
              <w:widowControl/>
              <w:tabs>
                <w:tab w:pos="586" w:val="center"/>
              </w:tabs>
              <w:ind w:right="-283"/>
              <w:jc w:val="center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 xml:space="preserve">8. </w:t>
            </w:r>
          </w:p>
        </w:tc>
        <w:tc>
          <w:tcPr>
            <w:tcW w:type="pct" w:w="1155"/>
          </w:tcPr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CONSILIUM EXPERT GROUP d.o.o.</w:t>
            </w:r>
          </w:p>
        </w:tc>
        <w:tc>
          <w:tcPr>
            <w:tcW w:type="pct" w:w="735"/>
          </w:tcPr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80786235824</w:t>
            </w:r>
          </w:p>
        </w:tc>
        <w:tc>
          <w:tcPr>
            <w:tcW w:type="pct" w:w="719"/>
          </w:tcPr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Petrinjska 3, Zagreb</w:t>
            </w:r>
          </w:p>
        </w:tc>
        <w:tc>
          <w:tcPr>
            <w:tcW w:type="pct" w:w="867"/>
          </w:tcPr>
          <w:p w:rsidRDefault="00751798" w:rsidP="00E43C79" w:rsidR="00751798" w:rsidRPr="00E43C79">
            <w:pPr>
              <w:widowControl/>
              <w:ind w:right="-283"/>
              <w:jc w:val="center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19.808,35</w:t>
            </w:r>
          </w:p>
        </w:tc>
        <w:tc>
          <w:tcPr>
            <w:tcW w:type="pct" w:w="926"/>
          </w:tcPr>
          <w:p w:rsidRDefault="00751798" w:rsidP="00E43C79" w:rsidR="00751798" w:rsidRPr="00E43C79">
            <w:pPr>
              <w:widowControl/>
              <w:ind w:right="-157"/>
              <w:jc w:val="center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19.808,35</w:t>
            </w:r>
          </w:p>
        </w:tc>
      </w:tr>
      <w:tr w:rsidTr="00751798" w:rsidR="00751798" w:rsidRPr="00E43C79">
        <w:trPr>
          <w:trHeight w:val="356"/>
        </w:trPr>
        <w:tc>
          <w:tcPr>
            <w:tcW w:type="pct" w:w="598"/>
          </w:tcPr>
          <w:p w:rsidRDefault="00751798" w:rsidP="00E43C79" w:rsidR="00751798" w:rsidRPr="00E43C79">
            <w:pPr>
              <w:widowControl/>
              <w:tabs>
                <w:tab w:pos="586" w:val="center"/>
              </w:tabs>
              <w:ind w:right="-283"/>
              <w:jc w:val="center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9.</w:t>
            </w:r>
          </w:p>
        </w:tc>
        <w:tc>
          <w:tcPr>
            <w:tcW w:type="pct" w:w="1155"/>
          </w:tcPr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CM -EXPERT d.o.o.</w:t>
            </w:r>
          </w:p>
        </w:tc>
        <w:tc>
          <w:tcPr>
            <w:tcW w:type="pct" w:w="735"/>
          </w:tcPr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15553843883</w:t>
            </w:r>
          </w:p>
        </w:tc>
        <w:tc>
          <w:tcPr>
            <w:tcW w:type="pct" w:w="719"/>
          </w:tcPr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Trg bana Josipa Jelačića 3, Zagreb</w:t>
            </w:r>
          </w:p>
        </w:tc>
        <w:tc>
          <w:tcPr>
            <w:tcW w:type="pct" w:w="867"/>
          </w:tcPr>
          <w:p w:rsidRDefault="00751798" w:rsidP="00E43C79" w:rsidR="00751798" w:rsidRPr="00E43C79">
            <w:pPr>
              <w:widowControl/>
              <w:ind w:right="-283"/>
              <w:jc w:val="center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474.130,85</w:t>
            </w:r>
          </w:p>
        </w:tc>
        <w:tc>
          <w:tcPr>
            <w:tcW w:type="pct" w:w="926"/>
          </w:tcPr>
          <w:p w:rsidRDefault="00751798" w:rsidP="00E43C79" w:rsidR="00751798" w:rsidRPr="00E43C79">
            <w:pPr>
              <w:widowControl/>
              <w:ind w:right="-115"/>
              <w:jc w:val="center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264.558,07</w:t>
            </w:r>
          </w:p>
        </w:tc>
      </w:tr>
      <w:tr w:rsidTr="00751798" w:rsidR="00751798" w:rsidRPr="00E43C79">
        <w:trPr>
          <w:trHeight w:val="1190"/>
        </w:trPr>
        <w:tc>
          <w:tcPr>
            <w:tcW w:type="pct" w:w="598"/>
          </w:tcPr>
          <w:p w:rsidRDefault="00751798" w:rsidP="00E43C79" w:rsidR="00751798" w:rsidRPr="00E43C79">
            <w:pPr>
              <w:widowControl/>
              <w:tabs>
                <w:tab w:pos="586" w:val="center"/>
              </w:tabs>
              <w:ind w:right="-283"/>
              <w:jc w:val="center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10.</w:t>
            </w:r>
          </w:p>
        </w:tc>
        <w:tc>
          <w:tcPr>
            <w:tcW w:type="pct" w:w="1155"/>
          </w:tcPr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 xml:space="preserve">RIBOZAJEDNICA </w:t>
            </w:r>
          </w:p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d.o.o.</w:t>
            </w:r>
          </w:p>
        </w:tc>
        <w:tc>
          <w:tcPr>
            <w:tcW w:type="pct" w:w="735"/>
          </w:tcPr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29247050755</w:t>
            </w:r>
          </w:p>
        </w:tc>
        <w:tc>
          <w:tcPr>
            <w:tcW w:type="pct" w:w="719"/>
          </w:tcPr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Trg bana Josipa Jelačića 3, Zagreb</w:t>
            </w:r>
          </w:p>
        </w:tc>
        <w:tc>
          <w:tcPr>
            <w:tcW w:type="pct" w:w="867"/>
          </w:tcPr>
          <w:p w:rsidRDefault="00751798" w:rsidP="00E43C79" w:rsidR="00751798" w:rsidRPr="00E43C79">
            <w:pPr>
              <w:widowControl/>
              <w:ind w:right="-283"/>
              <w:jc w:val="center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26.883,76</w:t>
            </w:r>
          </w:p>
        </w:tc>
        <w:tc>
          <w:tcPr>
            <w:tcW w:type="pct" w:w="926"/>
          </w:tcPr>
          <w:p w:rsidRDefault="00751798" w:rsidP="00E43C79" w:rsidR="00751798" w:rsidRPr="00E43C79">
            <w:pPr>
              <w:widowControl/>
              <w:ind w:right="-283"/>
              <w:jc w:val="center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  <w:t>26.883,76</w:t>
            </w:r>
          </w:p>
        </w:tc>
      </w:tr>
      <w:tr w:rsidTr="00751798" w:rsidR="00751798" w:rsidRPr="00E43C79">
        <w:trPr>
          <w:trHeight w:val="356"/>
        </w:trPr>
        <w:tc>
          <w:tcPr>
            <w:tcW w:type="pct" w:w="598"/>
          </w:tcPr>
          <w:p w:rsidRDefault="00751798" w:rsidP="00E43C79" w:rsidR="00751798" w:rsidRPr="00E43C79">
            <w:pPr>
              <w:widowControl/>
              <w:tabs>
                <w:tab w:pos="586" w:val="center"/>
              </w:tabs>
              <w:ind w:right="-283"/>
              <w:jc w:val="center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</w:p>
        </w:tc>
        <w:tc>
          <w:tcPr>
            <w:tcW w:type="pct" w:w="1155"/>
          </w:tcPr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</w:p>
        </w:tc>
        <w:tc>
          <w:tcPr>
            <w:tcW w:type="pct" w:w="735"/>
          </w:tcPr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</w:p>
        </w:tc>
        <w:tc>
          <w:tcPr>
            <w:tcW w:type="pct" w:w="719"/>
          </w:tcPr>
          <w:p w:rsidRDefault="00751798" w:rsidP="00E43C79" w:rsidR="00751798" w:rsidRPr="00E43C79">
            <w:pPr>
              <w:widowControl/>
              <w:ind w:right="-283"/>
              <w:rPr>
                <w:rFonts w:eastAsiaTheme="minorEastAsia" w:hAnsi="Times New Roman" w:ascii="Times New Roman"/>
                <w:sz w:val="14"/>
                <w:szCs w:val="14"/>
                <w:lang w:val="pl-PL"/>
              </w:rPr>
            </w:pPr>
          </w:p>
        </w:tc>
        <w:tc>
          <w:tcPr>
            <w:tcW w:type="pct" w:w="867"/>
          </w:tcPr>
          <w:p w:rsidRDefault="00751798" w:rsidP="00E43C79" w:rsidR="00751798" w:rsidRPr="00E43C79">
            <w:pPr>
              <w:widowControl/>
              <w:ind w:right="-55"/>
              <w:jc w:val="center"/>
              <w:rPr>
                <w:rFonts w:eastAsiaTheme="minorEastAsia" w:hAnsi="Times New Roman" w:ascii="Times New Roman"/>
                <w:b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b/>
                <w:sz w:val="14"/>
                <w:szCs w:val="14"/>
                <w:lang w:val="pl-PL"/>
              </w:rPr>
              <w:t>3.242.752,31</w:t>
            </w:r>
          </w:p>
        </w:tc>
        <w:tc>
          <w:tcPr>
            <w:tcW w:type="pct" w:w="926"/>
          </w:tcPr>
          <w:p w:rsidRDefault="00751798" w:rsidP="00E43C79" w:rsidR="00751798" w:rsidRPr="00E43C79">
            <w:pPr>
              <w:widowControl/>
              <w:jc w:val="center"/>
              <w:rPr>
                <w:rFonts w:eastAsiaTheme="minorEastAsia" w:hAnsi="Times New Roman" w:ascii="Times New Roman"/>
                <w:b/>
                <w:sz w:val="14"/>
                <w:szCs w:val="14"/>
                <w:lang w:val="pl-PL"/>
              </w:rPr>
            </w:pPr>
            <w:r w:rsidRPr="00E43C79">
              <w:rPr>
                <w:rFonts w:eastAsiaTheme="minorEastAsia" w:hAnsi="Times New Roman" w:ascii="Times New Roman"/>
                <w:b/>
                <w:sz w:val="14"/>
                <w:szCs w:val="14"/>
                <w:lang w:val="pl-PL"/>
              </w:rPr>
              <w:t>1.085.458,36</w:t>
            </w:r>
          </w:p>
        </w:tc>
      </w:tr>
    </w:tbl>
    <w:p w:rsidRDefault="00E12B0D" w:rsidP="00926D93" w:rsidR="00E12B0D" w:rsidRPr="00E43C79">
      <w:pPr>
        <w:pStyle w:val="Bezproreda"/>
        <w:jc w:val="both"/>
        <w:rPr>
          <w:sz w:val="24"/>
          <w:szCs w:val="24"/>
        </w:rPr>
      </w:pPr>
    </w:p>
    <w:p w:rsidRDefault="00E12B0D" w:rsidP="00926D93" w:rsidR="00E12B0D" w:rsidRPr="00E43C79">
      <w:pPr>
        <w:pStyle w:val="Bezproreda"/>
        <w:jc w:val="both"/>
        <w:rPr>
          <w:sz w:val="24"/>
          <w:szCs w:val="24"/>
        </w:rPr>
      </w:pPr>
    </w:p>
    <w:p w:rsidRDefault="00EE30A7" w:rsidP="00707D29" w:rsidR="00B356AC" w:rsidRPr="00E43C79">
      <w:pPr>
        <w:pStyle w:val="Bezproreda"/>
        <w:numPr>
          <w:ilvl w:val="0"/>
          <w:numId w:val="4"/>
        </w:numPr>
        <w:ind w:left="720"/>
        <w:jc w:val="both"/>
        <w:rPr>
          <w:sz w:val="24"/>
          <w:szCs w:val="24"/>
        </w:rPr>
      </w:pPr>
      <w:r w:rsidRPr="00E43C79">
        <w:rPr>
          <w:sz w:val="24"/>
          <w:szCs w:val="24"/>
        </w:rPr>
        <w:t>Osporene tražbine:</w:t>
      </w:r>
    </w:p>
    <w:p w:rsidRDefault="00636460" w:rsidP="007F5560" w:rsidR="00636460">
      <w:pPr>
        <w:pStyle w:val="Odlomakpopisa"/>
        <w:numPr>
          <w:ilvl w:val="0"/>
          <w:numId w:val="11"/>
        </w:num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DALIBOR FACKO, OIB: 02374649572, </w:t>
      </w:r>
      <w:r w:rsidRPr="00636460">
        <w:rPr>
          <w:rFonts w:hAnsi="Times New Roman" w:ascii="Times New Roman"/>
          <w:sz w:val="24"/>
          <w:szCs w:val="24"/>
        </w:rPr>
        <w:t>Nežićeva 2E, Zagreb</w:t>
      </w:r>
      <w:r>
        <w:rPr>
          <w:rFonts w:hAnsi="Times New Roman" w:ascii="Times New Roman"/>
          <w:sz w:val="24"/>
          <w:szCs w:val="24"/>
        </w:rPr>
        <w:t xml:space="preserve"> u iznosu od </w:t>
      </w:r>
      <w:r w:rsidRPr="00BF06EF">
        <w:rPr>
          <w:rFonts w:hAnsi="Times New Roman" w:ascii="Times New Roman"/>
          <w:sz w:val="24"/>
          <w:szCs w:val="24"/>
          <w:lang w:val="pl-PL"/>
        </w:rPr>
        <w:t>1.191,2</w:t>
      </w:r>
      <w:r w:rsidR="00751798">
        <w:rPr>
          <w:rFonts w:hAnsi="Times New Roman" w:ascii="Times New Roman"/>
          <w:sz w:val="24"/>
          <w:szCs w:val="24"/>
          <w:lang w:val="pl-PL"/>
        </w:rPr>
        <w:t>8 kn zbog više obračunate plaće za 06/17</w:t>
      </w:r>
      <w:r w:rsidRPr="00636460">
        <w:rPr>
          <w:rFonts w:hAnsi="Times New Roman" w:ascii="Times New Roman"/>
          <w:sz w:val="24"/>
          <w:szCs w:val="24"/>
        </w:rPr>
        <w:tab/>
      </w:r>
    </w:p>
    <w:p w:rsidRDefault="00751798" w:rsidP="007F5560" w:rsidR="00C73551" w:rsidRPr="00C73551">
      <w:pPr>
        <w:pStyle w:val="Odlomakpopisa"/>
        <w:numPr>
          <w:ilvl w:val="0"/>
          <w:numId w:val="11"/>
        </w:num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DARIO LUKETA</w:t>
      </w:r>
      <w:r w:rsidR="006D5408">
        <w:rPr>
          <w:rFonts w:hAnsi="Times New Roman" w:ascii="Times New Roman"/>
          <w:sz w:val="24"/>
          <w:szCs w:val="24"/>
        </w:rPr>
        <w:t xml:space="preserve"> Zagreb, Sudiščak 7, OIB: 80563337903 u iznosu od 1.884.559,02 kn </w:t>
      </w:r>
      <w:r w:rsidR="00C73551">
        <w:rPr>
          <w:rFonts w:hAnsi="Times New Roman" w:ascii="Times New Roman"/>
          <w:sz w:val="24"/>
          <w:szCs w:val="24"/>
        </w:rPr>
        <w:t xml:space="preserve">zbog toga što je vjerovnik član društva čija je tražbina na iznos od </w:t>
      </w:r>
      <w:r w:rsidR="00C73551" w:rsidRPr="00C73551">
        <w:rPr>
          <w:rFonts w:hAnsi="Times New Roman" w:ascii="Times New Roman"/>
          <w:sz w:val="24"/>
          <w:szCs w:val="24"/>
        </w:rPr>
        <w:t>28.327,89 kn</w:t>
      </w:r>
      <w:r w:rsidR="00FC394D">
        <w:rPr>
          <w:rFonts w:hAnsi="Times New Roman" w:ascii="Times New Roman"/>
          <w:sz w:val="24"/>
          <w:szCs w:val="24"/>
        </w:rPr>
        <w:t>,</w:t>
      </w:r>
      <w:r w:rsidR="00C73551" w:rsidRPr="00C73551">
        <w:rPr>
          <w:rFonts w:hAnsi="Times New Roman" w:ascii="Times New Roman"/>
          <w:sz w:val="24"/>
          <w:szCs w:val="24"/>
        </w:rPr>
        <w:t xml:space="preserve"> </w:t>
      </w:r>
      <w:r w:rsidR="00C73551">
        <w:rPr>
          <w:rFonts w:hAnsi="Times New Roman" w:ascii="Times New Roman"/>
          <w:sz w:val="24"/>
          <w:szCs w:val="24"/>
        </w:rPr>
        <w:t>kao tražbina nižeg isplatnog reda</w:t>
      </w:r>
      <w:r w:rsidR="00C73551" w:rsidRPr="00C73551">
        <w:rPr>
          <w:rFonts w:hAnsi="Times New Roman" w:ascii="Times New Roman"/>
          <w:sz w:val="24"/>
          <w:szCs w:val="24"/>
        </w:rPr>
        <w:t xml:space="preserve"> </w:t>
      </w:r>
      <w:r w:rsidR="00C73551">
        <w:rPr>
          <w:rFonts w:hAnsi="Times New Roman" w:ascii="Times New Roman"/>
          <w:sz w:val="24"/>
          <w:szCs w:val="24"/>
        </w:rPr>
        <w:t xml:space="preserve">prijavljena </w:t>
      </w:r>
      <w:r w:rsidR="00C73551" w:rsidRPr="00C73551">
        <w:rPr>
          <w:rFonts w:hAnsi="Times New Roman" w:ascii="Times New Roman"/>
          <w:sz w:val="24"/>
          <w:szCs w:val="24"/>
        </w:rPr>
        <w:t>preuranjen</w:t>
      </w:r>
      <w:r w:rsidR="00C73551">
        <w:rPr>
          <w:rFonts w:hAnsi="Times New Roman" w:ascii="Times New Roman"/>
          <w:sz w:val="24"/>
          <w:szCs w:val="24"/>
        </w:rPr>
        <w:t>o</w:t>
      </w:r>
      <w:r w:rsidR="00C73551" w:rsidRPr="00C73551">
        <w:rPr>
          <w:rFonts w:hAnsi="Times New Roman" w:ascii="Times New Roman"/>
          <w:sz w:val="24"/>
          <w:szCs w:val="24"/>
        </w:rPr>
        <w:t>;</w:t>
      </w:r>
      <w:r w:rsidR="00C73551">
        <w:rPr>
          <w:rFonts w:hAnsi="Times New Roman" w:ascii="Times New Roman"/>
          <w:sz w:val="24"/>
          <w:szCs w:val="24"/>
        </w:rPr>
        <w:t xml:space="preserve"> </w:t>
      </w:r>
      <w:r w:rsidR="00C73551" w:rsidRPr="00C73551">
        <w:rPr>
          <w:rFonts w:hAnsi="Times New Roman" w:ascii="Times New Roman"/>
          <w:sz w:val="24"/>
          <w:szCs w:val="24"/>
        </w:rPr>
        <w:t>iznos od 422.897,00 kn prijavljen</w:t>
      </w:r>
      <w:r w:rsidR="00FC394D">
        <w:rPr>
          <w:rFonts w:hAnsi="Times New Roman" w:ascii="Times New Roman"/>
          <w:sz w:val="24"/>
          <w:szCs w:val="24"/>
        </w:rPr>
        <w:t xml:space="preserve"> je</w:t>
      </w:r>
      <w:r w:rsidR="00C73551" w:rsidRPr="00C73551">
        <w:rPr>
          <w:rFonts w:hAnsi="Times New Roman" w:ascii="Times New Roman"/>
          <w:sz w:val="24"/>
          <w:szCs w:val="24"/>
        </w:rPr>
        <w:t xml:space="preserve"> kao regresno pravo i iznos od 1.433.333,33 kn </w:t>
      </w:r>
      <w:r w:rsidR="00FC394D">
        <w:rPr>
          <w:rFonts w:hAnsi="Times New Roman" w:ascii="Times New Roman"/>
          <w:sz w:val="24"/>
          <w:szCs w:val="24"/>
        </w:rPr>
        <w:t xml:space="preserve">prijavljen je </w:t>
      </w:r>
      <w:r w:rsidR="00C73551" w:rsidRPr="00C73551">
        <w:rPr>
          <w:rFonts w:hAnsi="Times New Roman" w:ascii="Times New Roman"/>
          <w:sz w:val="24"/>
          <w:szCs w:val="24"/>
        </w:rPr>
        <w:t>temeljem Ugovora o ustupanju prava korištenja metodologije blue concept od 31.05.2012</w:t>
      </w:r>
      <w:r w:rsidR="00FC394D">
        <w:rPr>
          <w:rFonts w:hAnsi="Times New Roman" w:ascii="Times New Roman"/>
          <w:sz w:val="24"/>
          <w:szCs w:val="24"/>
        </w:rPr>
        <w:t xml:space="preserve">., a za koju prijavu je </w:t>
      </w:r>
      <w:r w:rsidR="00C73551" w:rsidRPr="00C73551">
        <w:rPr>
          <w:rFonts w:hAnsi="Times New Roman" w:ascii="Times New Roman"/>
          <w:sz w:val="24"/>
          <w:szCs w:val="24"/>
        </w:rPr>
        <w:t>dostavljena dokumentacija</w:t>
      </w:r>
      <w:r w:rsidR="00FC394D">
        <w:rPr>
          <w:rFonts w:hAnsi="Times New Roman" w:ascii="Times New Roman"/>
          <w:sz w:val="24"/>
          <w:szCs w:val="24"/>
        </w:rPr>
        <w:t>, koja</w:t>
      </w:r>
      <w:r w:rsidR="00C73551" w:rsidRPr="00C73551">
        <w:rPr>
          <w:rFonts w:hAnsi="Times New Roman" w:ascii="Times New Roman"/>
          <w:sz w:val="24"/>
          <w:szCs w:val="24"/>
        </w:rPr>
        <w:t xml:space="preserve"> ne predstavlja pravnu osnovu tražbine, niti dokaz o postojanju tražbine  </w:t>
      </w:r>
    </w:p>
    <w:p w:rsidRDefault="006D5408" w:rsidP="00C73551" w:rsidR="00FC394D">
      <w:pPr>
        <w:pStyle w:val="Odlomakpopisa"/>
        <w:numPr>
          <w:ilvl w:val="0"/>
          <w:numId w:val="11"/>
        </w:num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CM-EXPERT d.o.o., Zagreb, Trg bana Josipa Jelačića 3, OIB:</w:t>
      </w:r>
      <w:r w:rsidR="00EC2CE7">
        <w:rPr>
          <w:rFonts w:hAnsi="Times New Roman" w:ascii="Times New Roman"/>
          <w:sz w:val="24"/>
          <w:szCs w:val="24"/>
        </w:rPr>
        <w:t xml:space="preserve"> 15553843883 u iznosu od 209.572,78</w:t>
      </w:r>
      <w:r w:rsidR="00FC394D">
        <w:rPr>
          <w:rFonts w:hAnsi="Times New Roman" w:ascii="Times New Roman"/>
          <w:sz w:val="24"/>
          <w:szCs w:val="24"/>
        </w:rPr>
        <w:t xml:space="preserve"> zbog toga što je dostavljena dokumentacija ne predstavlja pravnu osnovu tražbine, n</w:t>
      </w:r>
      <w:r w:rsidR="00707D29">
        <w:rPr>
          <w:rFonts w:hAnsi="Times New Roman" w:ascii="Times New Roman"/>
          <w:sz w:val="24"/>
          <w:szCs w:val="24"/>
        </w:rPr>
        <w:t>iti dokaz o postojanju tražbine.</w:t>
      </w:r>
    </w:p>
    <w:p w:rsidRDefault="00707D29" w:rsidP="00707D29" w:rsidR="00707D29" w:rsidRPr="00707D29">
      <w:pPr>
        <w:pStyle w:val="Odlomakpopisa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E43C79" w:rsidP="00707D29" w:rsidR="00E43C79" w:rsidRPr="00FC394D">
      <w:pPr>
        <w:pStyle w:val="Odlomakpopisa"/>
        <w:numPr>
          <w:ilvl w:val="0"/>
          <w:numId w:val="4"/>
        </w:numPr>
        <w:ind w:left="720"/>
        <w:jc w:val="both"/>
        <w:rPr>
          <w:rFonts w:hAnsi="Times New Roman" w:ascii="Times New Roman"/>
          <w:sz w:val="24"/>
          <w:szCs w:val="24"/>
        </w:rPr>
      </w:pPr>
      <w:r w:rsidRPr="00FC394D">
        <w:rPr>
          <w:rFonts w:hAnsi="Times New Roman" w:ascii="Times New Roman"/>
          <w:sz w:val="24"/>
          <w:szCs w:val="24"/>
        </w:rPr>
        <w:t xml:space="preserve">Utvrđuje se da je vjerovnik RH, MF Porezna uprava povukao svoju prijavu u II. isplatnom redu u dijelu koji je priznat u I. višem isplatnom redu za iznos od </w:t>
      </w:r>
      <w:r w:rsidRPr="00FC394D">
        <w:rPr>
          <w:rFonts w:hAnsi="Times New Roman" w:ascii="Times New Roman"/>
          <w:sz w:val="24"/>
          <w:szCs w:val="24"/>
          <w:lang w:val="pl-PL"/>
        </w:rPr>
        <w:t xml:space="preserve">63.162,14 </w:t>
      </w:r>
      <w:r w:rsidRPr="00FC394D">
        <w:rPr>
          <w:rFonts w:hAnsi="Times New Roman" w:ascii="Times New Roman"/>
          <w:sz w:val="24"/>
          <w:szCs w:val="24"/>
        </w:rPr>
        <w:t>kn.</w:t>
      </w:r>
    </w:p>
    <w:p w:rsidRDefault="00E43C79" w:rsidP="00E43C79" w:rsidR="00E43C79">
      <w:pPr>
        <w:jc w:val="both"/>
        <w:rPr>
          <w:sz w:val="24"/>
          <w:szCs w:val="24"/>
        </w:rPr>
      </w:pPr>
    </w:p>
    <w:p w:rsidRDefault="00707D29" w:rsidP="00E43C79" w:rsidR="00707D29">
      <w:pPr>
        <w:jc w:val="both"/>
        <w:rPr>
          <w:sz w:val="24"/>
          <w:szCs w:val="24"/>
        </w:rPr>
      </w:pPr>
    </w:p>
    <w:p w:rsidRDefault="00707D29" w:rsidP="00E43C79" w:rsidR="00707D29">
      <w:pPr>
        <w:jc w:val="both"/>
        <w:rPr>
          <w:sz w:val="24"/>
          <w:szCs w:val="24"/>
        </w:rPr>
      </w:pPr>
    </w:p>
    <w:p w:rsidRDefault="00707D29" w:rsidP="00E43C79" w:rsidR="00707D29" w:rsidRPr="00E43C79">
      <w:pPr>
        <w:jc w:val="both"/>
        <w:rPr>
          <w:sz w:val="24"/>
          <w:szCs w:val="24"/>
        </w:rPr>
      </w:pPr>
    </w:p>
    <w:p w:rsidRDefault="00E12B0D" w:rsidP="007F7F67" w:rsidR="00EE30A7" w:rsidRPr="00E43C79">
      <w:pPr>
        <w:pStyle w:val="Bezproreda"/>
        <w:ind w:firstLine="708"/>
        <w:jc w:val="both"/>
        <w:rPr>
          <w:bCs/>
          <w:sz w:val="24"/>
          <w:szCs w:val="24"/>
        </w:rPr>
      </w:pPr>
      <w:r w:rsidRPr="00E43C79">
        <w:rPr>
          <w:bCs/>
          <w:sz w:val="24"/>
          <w:szCs w:val="24"/>
        </w:rPr>
        <w:lastRenderedPageBreak/>
        <w:t>Ste</w:t>
      </w:r>
      <w:r w:rsidR="00EE30A7" w:rsidRPr="00E43C79">
        <w:rPr>
          <w:bCs/>
          <w:sz w:val="24"/>
          <w:szCs w:val="24"/>
        </w:rPr>
        <w:t>čajni vjerovnici osporenih tražbina upućuju se na parnicu radi utvrđenja osporene tražbine u roku od 8 dana od pravomoćnosti rješenja o upućivanju na parnicu, odnosno primitka drugostupanjske odluke</w:t>
      </w:r>
    </w:p>
    <w:p w:rsidRDefault="00EE30A7" w:rsidP="00926D93" w:rsidR="00EE30A7" w:rsidRPr="00E43C79">
      <w:pPr>
        <w:pStyle w:val="Bezproreda"/>
        <w:jc w:val="both"/>
        <w:rPr>
          <w:bCs/>
          <w:sz w:val="24"/>
          <w:szCs w:val="24"/>
        </w:rPr>
      </w:pPr>
      <w:r w:rsidRPr="00E43C79">
        <w:rPr>
          <w:bCs/>
          <w:sz w:val="24"/>
          <w:szCs w:val="24"/>
        </w:rPr>
        <w:t xml:space="preserve">            Ako stečajni vjerovnik koji je upućen u parnicu, ne pokrene parnicu u dodijeljenom roku, smatrat će se da je odustao od prava na vođenja parnice.</w:t>
      </w:r>
    </w:p>
    <w:p w:rsidRDefault="00EE30A7" w:rsidP="00926D93" w:rsidR="00EE30A7" w:rsidRPr="00E43C79">
      <w:pPr>
        <w:pStyle w:val="Bezproreda"/>
        <w:jc w:val="both"/>
        <w:rPr>
          <w:sz w:val="24"/>
          <w:szCs w:val="24"/>
        </w:rPr>
      </w:pPr>
      <w:r w:rsidRPr="00E43C79">
        <w:rPr>
          <w:bCs/>
          <w:sz w:val="24"/>
          <w:szCs w:val="24"/>
        </w:rPr>
        <w:tab/>
        <w:t>Ako je u vrijeme otvaranja stečajnog postupka o tražbini tekla parnica, upućuje se stečajni vjerovnik, čija je tražbina osporena, staviti prijedlog za nastavak parnice.</w:t>
      </w:r>
    </w:p>
    <w:p w:rsidRDefault="00EE30A7" w:rsidP="00926D93" w:rsidR="00EE30A7" w:rsidRPr="00E43C79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E43C79">
      <w:pPr>
        <w:pStyle w:val="Bezproreda"/>
        <w:jc w:val="center"/>
        <w:rPr>
          <w:sz w:val="24"/>
          <w:szCs w:val="24"/>
        </w:rPr>
      </w:pPr>
      <w:r w:rsidRPr="00E43C79">
        <w:rPr>
          <w:sz w:val="24"/>
          <w:szCs w:val="24"/>
        </w:rPr>
        <w:t>Obrazloženje</w:t>
      </w:r>
    </w:p>
    <w:p w:rsidRDefault="00EE30A7" w:rsidP="00926D93" w:rsidR="00EE30A7" w:rsidRPr="00E43C79">
      <w:pPr>
        <w:pStyle w:val="Bezproreda"/>
        <w:jc w:val="both"/>
        <w:rPr>
          <w:sz w:val="24"/>
          <w:szCs w:val="24"/>
        </w:rPr>
      </w:pPr>
    </w:p>
    <w:p w:rsidRDefault="00EE30A7" w:rsidP="009C0876" w:rsidR="00EE30A7" w:rsidRPr="00E43C79">
      <w:pPr>
        <w:pStyle w:val="Bezproreda"/>
        <w:ind w:firstLine="708"/>
        <w:jc w:val="both"/>
        <w:rPr>
          <w:sz w:val="24"/>
          <w:szCs w:val="24"/>
        </w:rPr>
      </w:pPr>
      <w:r w:rsidRPr="00E43C79">
        <w:rPr>
          <w:sz w:val="24"/>
          <w:szCs w:val="24"/>
        </w:rPr>
        <w:t xml:space="preserve">Na ispitnom ročištu održanom dana </w:t>
      </w:r>
      <w:r w:rsidR="002B5730" w:rsidRPr="00E43C79">
        <w:rPr>
          <w:sz w:val="24"/>
          <w:szCs w:val="24"/>
        </w:rPr>
        <w:t>15</w:t>
      </w:r>
      <w:r w:rsidR="009C0876" w:rsidRPr="00E43C79">
        <w:rPr>
          <w:sz w:val="24"/>
          <w:szCs w:val="24"/>
        </w:rPr>
        <w:t xml:space="preserve">. </w:t>
      </w:r>
      <w:r w:rsidR="002B5730" w:rsidRPr="00E43C79">
        <w:rPr>
          <w:sz w:val="24"/>
          <w:szCs w:val="24"/>
        </w:rPr>
        <w:t>svibnja</w:t>
      </w:r>
      <w:r w:rsidR="009C0876" w:rsidRPr="00E43C79">
        <w:rPr>
          <w:sz w:val="24"/>
          <w:szCs w:val="24"/>
        </w:rPr>
        <w:t xml:space="preserve"> 2018</w:t>
      </w:r>
      <w:r w:rsidRPr="00E43C79">
        <w:rPr>
          <w:sz w:val="24"/>
          <w:szCs w:val="24"/>
        </w:rPr>
        <w:t xml:space="preserve">. ispitane su sve prijavljene tražbine prema svojim iznosima i redu. </w:t>
      </w:r>
    </w:p>
    <w:p w:rsidRDefault="00EE30A7" w:rsidP="009C0876" w:rsidR="00EE30A7" w:rsidRPr="00E43C79">
      <w:pPr>
        <w:pStyle w:val="Bezproreda"/>
        <w:ind w:firstLine="708"/>
        <w:jc w:val="both"/>
        <w:rPr>
          <w:sz w:val="24"/>
          <w:szCs w:val="24"/>
        </w:rPr>
      </w:pPr>
      <w:r w:rsidRPr="00E43C79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EE30A7" w:rsidP="009C0876" w:rsidR="00EE30A7" w:rsidRPr="00E43C79">
      <w:pPr>
        <w:pStyle w:val="Bezproreda"/>
        <w:ind w:firstLine="708"/>
        <w:jc w:val="both"/>
        <w:rPr>
          <w:sz w:val="24"/>
          <w:szCs w:val="24"/>
        </w:rPr>
      </w:pPr>
      <w:r w:rsidRPr="00E43C79">
        <w:rPr>
          <w:sz w:val="24"/>
          <w:szCs w:val="24"/>
        </w:rPr>
        <w:t>Tražbine navedene u točki I. izreke ovog rješenja, stečajni upravitelj je priznao, a kako nitko od nazočnih stečajnih vjerovnika nije osporio priznate tražbine, temeljem odredbe članka 263. SZ-a, navedene tražbine se smatraju utvrđenima.</w:t>
      </w:r>
    </w:p>
    <w:p w:rsidRDefault="00EE30A7" w:rsidP="000C3409" w:rsidR="00E12B0D" w:rsidRPr="00E43C79">
      <w:pPr>
        <w:pStyle w:val="Bezproreda"/>
        <w:ind w:firstLine="708"/>
        <w:jc w:val="both"/>
        <w:rPr>
          <w:sz w:val="24"/>
          <w:szCs w:val="24"/>
        </w:rPr>
      </w:pPr>
      <w:r w:rsidRPr="00E43C79">
        <w:rPr>
          <w:sz w:val="24"/>
          <w:szCs w:val="24"/>
        </w:rPr>
        <w:t>Stečajni upravitelj je osporio tražbine vjerovnicima drugog višeg isplatnog reda navedenim u točki II. izreke ovog rješenja, kako slijedi:</w:t>
      </w:r>
    </w:p>
    <w:p w:rsidRDefault="00FC394D" w:rsidP="00FC394D" w:rsidR="00FC394D">
      <w:pPr>
        <w:pStyle w:val="Odlomakpopisa"/>
        <w:numPr>
          <w:ilvl w:val="0"/>
          <w:numId w:val="11"/>
        </w:num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DALIBOR FACKO, OIB: 02374649572, </w:t>
      </w:r>
      <w:r w:rsidRPr="00636460">
        <w:rPr>
          <w:rFonts w:hAnsi="Times New Roman" w:ascii="Times New Roman"/>
          <w:sz w:val="24"/>
          <w:szCs w:val="24"/>
        </w:rPr>
        <w:t>Nežićeva 2E, Zagreb</w:t>
      </w:r>
      <w:r>
        <w:rPr>
          <w:rFonts w:hAnsi="Times New Roman" w:ascii="Times New Roman"/>
          <w:sz w:val="24"/>
          <w:szCs w:val="24"/>
        </w:rPr>
        <w:t xml:space="preserve"> u iznosu od </w:t>
      </w:r>
      <w:r w:rsidRPr="00BF06EF">
        <w:rPr>
          <w:rFonts w:hAnsi="Times New Roman" w:ascii="Times New Roman"/>
          <w:sz w:val="24"/>
          <w:szCs w:val="24"/>
          <w:lang w:val="pl-PL"/>
        </w:rPr>
        <w:t>1.191,2</w:t>
      </w:r>
      <w:r>
        <w:rPr>
          <w:rFonts w:hAnsi="Times New Roman" w:ascii="Times New Roman"/>
          <w:sz w:val="24"/>
          <w:szCs w:val="24"/>
          <w:lang w:val="pl-PL"/>
        </w:rPr>
        <w:t>8 kn zbog više obračunate plaće za 06/17</w:t>
      </w:r>
      <w:r w:rsidRPr="00636460">
        <w:rPr>
          <w:rFonts w:hAnsi="Times New Roman" w:ascii="Times New Roman"/>
          <w:sz w:val="24"/>
          <w:szCs w:val="24"/>
        </w:rPr>
        <w:tab/>
      </w:r>
    </w:p>
    <w:p w:rsidRDefault="00FC394D" w:rsidP="00707D29" w:rsidR="00707D29" w:rsidRPr="00707D29">
      <w:pPr>
        <w:pStyle w:val="Odlomakpopisa"/>
        <w:numPr>
          <w:ilvl w:val="0"/>
          <w:numId w:val="11"/>
        </w:num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DARIO LUKETA Zagreb, Sudiščak 7, OIB: 80563337903 u iznosu od 1.884.559,02 kn zbog toga što je vjerovnik član društva čija je tražbina na iznos od </w:t>
      </w:r>
      <w:r w:rsidRPr="00C73551">
        <w:rPr>
          <w:rFonts w:hAnsi="Times New Roman" w:ascii="Times New Roman"/>
          <w:sz w:val="24"/>
          <w:szCs w:val="24"/>
        </w:rPr>
        <w:t>28.327,89 kn</w:t>
      </w:r>
      <w:r>
        <w:rPr>
          <w:rFonts w:hAnsi="Times New Roman" w:ascii="Times New Roman"/>
          <w:sz w:val="24"/>
          <w:szCs w:val="24"/>
        </w:rPr>
        <w:t>,</w:t>
      </w:r>
      <w:r w:rsidRPr="00C7355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kao tražbina nižeg isplatnog reda</w:t>
      </w:r>
      <w:r w:rsidRPr="00C7355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prijavljena </w:t>
      </w:r>
      <w:r w:rsidRPr="00C73551">
        <w:rPr>
          <w:rFonts w:hAnsi="Times New Roman" w:ascii="Times New Roman"/>
          <w:sz w:val="24"/>
          <w:szCs w:val="24"/>
        </w:rPr>
        <w:t>preuranjen</w:t>
      </w:r>
      <w:r>
        <w:rPr>
          <w:rFonts w:hAnsi="Times New Roman" w:ascii="Times New Roman"/>
          <w:sz w:val="24"/>
          <w:szCs w:val="24"/>
        </w:rPr>
        <w:t>o</w:t>
      </w:r>
      <w:r w:rsidRPr="00C73551">
        <w:rPr>
          <w:rFonts w:hAnsi="Times New Roman" w:ascii="Times New Roman"/>
          <w:sz w:val="24"/>
          <w:szCs w:val="24"/>
        </w:rPr>
        <w:t>;</w:t>
      </w:r>
      <w:r>
        <w:rPr>
          <w:rFonts w:hAnsi="Times New Roman" w:ascii="Times New Roman"/>
          <w:sz w:val="24"/>
          <w:szCs w:val="24"/>
        </w:rPr>
        <w:t xml:space="preserve"> </w:t>
      </w:r>
      <w:r w:rsidRPr="00C73551">
        <w:rPr>
          <w:rFonts w:hAnsi="Times New Roman" w:ascii="Times New Roman"/>
          <w:sz w:val="24"/>
          <w:szCs w:val="24"/>
        </w:rPr>
        <w:t>iznos od 422.897,00 kn prijavljen</w:t>
      </w:r>
      <w:r>
        <w:rPr>
          <w:rFonts w:hAnsi="Times New Roman" w:ascii="Times New Roman"/>
          <w:sz w:val="24"/>
          <w:szCs w:val="24"/>
        </w:rPr>
        <w:t xml:space="preserve"> je</w:t>
      </w:r>
      <w:r w:rsidRPr="00C73551">
        <w:rPr>
          <w:rFonts w:hAnsi="Times New Roman" w:ascii="Times New Roman"/>
          <w:sz w:val="24"/>
          <w:szCs w:val="24"/>
        </w:rPr>
        <w:t xml:space="preserve"> kao regresno </w:t>
      </w:r>
      <w:r w:rsidRPr="00707D29">
        <w:rPr>
          <w:rFonts w:hAnsi="Times New Roman" w:ascii="Times New Roman"/>
          <w:sz w:val="24"/>
          <w:szCs w:val="24"/>
        </w:rPr>
        <w:t xml:space="preserve">pravo i iznos od 1.433.333,33 kn prijavljen je temeljem Ugovora o ustupanju prava korištenja metodologije blue concept od 31.05.2012., a za koju prijavu je dostavljena dokumentacija, koja ne predstavlja pravnu osnovu tražbine, niti dokaz o postojanju tražbine  </w:t>
      </w:r>
    </w:p>
    <w:p w:rsidRDefault="00FC394D" w:rsidP="00707D29" w:rsidR="00707D29" w:rsidRPr="00707D29">
      <w:pPr>
        <w:pStyle w:val="Odlomakpopisa"/>
        <w:numPr>
          <w:ilvl w:val="0"/>
          <w:numId w:val="11"/>
        </w:numPr>
        <w:ind w:left="360"/>
        <w:jc w:val="both"/>
        <w:rPr>
          <w:rFonts w:hAnsi="Times New Roman" w:ascii="Times New Roman"/>
          <w:sz w:val="24"/>
          <w:szCs w:val="24"/>
        </w:rPr>
      </w:pPr>
      <w:r w:rsidRPr="00707D29">
        <w:rPr>
          <w:rFonts w:hAnsi="Times New Roman" w:ascii="Times New Roman"/>
          <w:sz w:val="24"/>
          <w:szCs w:val="24"/>
        </w:rPr>
        <w:t xml:space="preserve">CM-EXPERT d.o.o., Zagreb, Trg bana Josipa Jelačića 3, OIB: 15553843883 u iznosu od 209.572,78 zbog toga što je dostavljena dokumentacija ne predstavlja pravnu osnovu tražbine, niti dokaz o postojanju tražbine </w:t>
      </w:r>
    </w:p>
    <w:p w:rsidRDefault="00E43C79" w:rsidP="00707D29" w:rsidR="00E43C79" w:rsidRPr="00707D29">
      <w:pPr>
        <w:ind w:firstLine="360"/>
        <w:jc w:val="both"/>
        <w:rPr>
          <w:sz w:val="24"/>
          <w:szCs w:val="24"/>
        </w:rPr>
      </w:pPr>
      <w:r w:rsidRPr="00707D29">
        <w:rPr>
          <w:bCs/>
          <w:sz w:val="24"/>
          <w:szCs w:val="24"/>
        </w:rPr>
        <w:t xml:space="preserve">Budući da je </w:t>
      </w:r>
      <w:r w:rsidRPr="00707D29">
        <w:rPr>
          <w:sz w:val="24"/>
          <w:szCs w:val="24"/>
        </w:rPr>
        <w:t xml:space="preserve">vjerovnik RH, MF Porezna uprava povukao svoju prijavu u II. isplatnom redu u dijelu koji je priznat u I. višem isplatnom redu za iznos od 24,54 kn, valjalo je riješiti kao u izreci pod toč. III. </w:t>
      </w:r>
    </w:p>
    <w:p w:rsidRDefault="00EE30A7" w:rsidP="00707D29" w:rsidR="00EE30A7" w:rsidRPr="00707D29">
      <w:pPr>
        <w:pStyle w:val="Bezproreda"/>
        <w:ind w:firstLine="360"/>
        <w:rPr>
          <w:sz w:val="24"/>
          <w:szCs w:val="24"/>
        </w:rPr>
      </w:pPr>
      <w:r w:rsidRPr="00707D29">
        <w:rPr>
          <w:sz w:val="24"/>
          <w:szCs w:val="24"/>
        </w:rPr>
        <w:t xml:space="preserve">S obzirom na navedeno, a temeljem odredbi članaka 265. do 267. SZ-a, doneseno je ovo rješenje o utvrđenim i osporenim tražbinama.    </w:t>
      </w:r>
    </w:p>
    <w:p w:rsidRDefault="00EE30A7" w:rsidP="00926D93" w:rsidR="00EE30A7" w:rsidRPr="00E43C79">
      <w:pPr>
        <w:pStyle w:val="Bezproreda"/>
        <w:jc w:val="both"/>
        <w:rPr>
          <w:sz w:val="24"/>
          <w:szCs w:val="24"/>
        </w:rPr>
      </w:pPr>
    </w:p>
    <w:p w:rsidRDefault="00EE30A7" w:rsidP="00B2383D" w:rsidR="00EE30A7" w:rsidRPr="00E43C79">
      <w:pPr>
        <w:pStyle w:val="Bezproreda"/>
        <w:jc w:val="center"/>
        <w:rPr>
          <w:sz w:val="24"/>
          <w:szCs w:val="24"/>
        </w:rPr>
      </w:pPr>
      <w:r w:rsidRPr="00E43C79">
        <w:rPr>
          <w:sz w:val="24"/>
          <w:szCs w:val="24"/>
        </w:rPr>
        <w:t xml:space="preserve">U Zagrebu </w:t>
      </w:r>
      <w:r w:rsidR="006B1897">
        <w:rPr>
          <w:sz w:val="24"/>
          <w:szCs w:val="24"/>
        </w:rPr>
        <w:t>15. svibnja</w:t>
      </w:r>
      <w:r w:rsidRPr="00E43C79">
        <w:rPr>
          <w:sz w:val="24"/>
          <w:szCs w:val="24"/>
        </w:rPr>
        <w:t xml:space="preserve"> 201</w:t>
      </w:r>
      <w:r w:rsidR="00B2383D" w:rsidRPr="00E43C79">
        <w:rPr>
          <w:sz w:val="24"/>
          <w:szCs w:val="24"/>
        </w:rPr>
        <w:t>8</w:t>
      </w:r>
      <w:r w:rsidRPr="00E43C79">
        <w:rPr>
          <w:sz w:val="24"/>
          <w:szCs w:val="24"/>
        </w:rPr>
        <w:t>.</w:t>
      </w:r>
      <w:r w:rsidR="00B2383D" w:rsidRPr="00E43C79">
        <w:rPr>
          <w:sz w:val="24"/>
          <w:szCs w:val="24"/>
        </w:rPr>
        <w:t>godine</w:t>
      </w:r>
    </w:p>
    <w:p w:rsidRDefault="00EE30A7" w:rsidP="00926D93" w:rsidR="00EE30A7" w:rsidRPr="00E43C79">
      <w:pPr>
        <w:pStyle w:val="Bezproreda"/>
        <w:jc w:val="both"/>
        <w:rPr>
          <w:sz w:val="24"/>
          <w:szCs w:val="24"/>
        </w:rPr>
      </w:pPr>
      <w:r w:rsidRPr="00E43C79">
        <w:rPr>
          <w:sz w:val="24"/>
          <w:szCs w:val="24"/>
        </w:rPr>
        <w:t xml:space="preserve">   </w:t>
      </w:r>
    </w:p>
    <w:p w:rsidRDefault="00EE30A7" w:rsidP="00B2383D" w:rsidR="00EE30A7" w:rsidRPr="00E43C79">
      <w:pPr>
        <w:pStyle w:val="Bezproreda"/>
        <w:jc w:val="right"/>
        <w:rPr>
          <w:sz w:val="24"/>
          <w:szCs w:val="24"/>
        </w:rPr>
      </w:pPr>
      <w:r w:rsidRPr="00E43C79">
        <w:rPr>
          <w:sz w:val="24"/>
          <w:szCs w:val="24"/>
        </w:rPr>
        <w:t xml:space="preserve">        SUDAC:</w:t>
      </w:r>
    </w:p>
    <w:p w:rsidRDefault="00EE30A7" w:rsidP="00E53D3D" w:rsidR="009D60A4">
      <w:pPr>
        <w:pStyle w:val="Uvuenotijeloteksta"/>
        <w:ind w:firstLine="141" w:left="1983"/>
        <w:jc w:val="right"/>
      </w:pPr>
      <w:r w:rsidRPr="00E43C79">
        <w:tab/>
      </w:r>
      <w:r w:rsidR="00B2383D" w:rsidRPr="00E43C79">
        <w:t>Vesna Sremac Šoštar</w:t>
      </w:r>
      <w:r w:rsidR="009D60A4">
        <w:t>,v.r.</w:t>
      </w:r>
    </w:p>
    <w:p w:rsidRDefault="009D60A4" w:rsidP="00D338FD" w:rsidR="009D60A4">
      <w:pPr>
        <w:pStyle w:val="Uvuenotijeloteksta"/>
        <w:ind w:firstLine="141" w:left="1983"/>
        <w:jc w:val="right"/>
      </w:pPr>
      <w:r>
        <w:t>Za točnost otpravka</w:t>
      </w:r>
    </w:p>
    <w:p w:rsidRDefault="009D60A4" w:rsidP="00B2383D" w:rsidR="00B2383D" w:rsidRPr="009D60A4">
      <w:pPr>
        <w:pStyle w:val="Bezproreda"/>
        <w:jc w:val="right"/>
        <w:rPr>
          <w:sz w:val="24"/>
          <w:szCs w:val="24"/>
        </w:rPr>
      </w:pPr>
      <w:r w:rsidRPr="009D60A4">
        <w:rPr>
          <w:sz w:val="24"/>
          <w:szCs w:val="24"/>
        </w:rPr>
        <w:t>Matea Bizjak</w:t>
      </w:r>
    </w:p>
    <w:p w:rsidRDefault="00EE30A7" w:rsidP="00B2383D" w:rsidR="00EE30A7" w:rsidRPr="00E43C79">
      <w:pPr>
        <w:pStyle w:val="Bezproreda"/>
        <w:jc w:val="right"/>
        <w:rPr>
          <w:sz w:val="24"/>
          <w:szCs w:val="24"/>
        </w:rPr>
      </w:pPr>
      <w:r w:rsidRPr="00E43C79">
        <w:rPr>
          <w:sz w:val="24"/>
          <w:szCs w:val="24"/>
        </w:rPr>
        <w:t xml:space="preserve"> </w:t>
      </w:r>
    </w:p>
    <w:p w:rsidRDefault="00223E5C" w:rsidP="00926D93" w:rsidR="00223E5C">
      <w:pPr>
        <w:pStyle w:val="Bezproreda"/>
        <w:jc w:val="both"/>
        <w:rPr>
          <w:sz w:val="24"/>
          <w:szCs w:val="24"/>
        </w:rPr>
      </w:pPr>
    </w:p>
    <w:p w:rsidRDefault="009D60A4" w:rsidP="00926D93" w:rsidR="009D60A4">
      <w:pPr>
        <w:pStyle w:val="Bezproreda"/>
        <w:jc w:val="both"/>
        <w:rPr>
          <w:sz w:val="24"/>
          <w:szCs w:val="24"/>
        </w:rPr>
      </w:pPr>
    </w:p>
    <w:p w:rsidRDefault="009D60A4" w:rsidP="00926D93" w:rsidR="009D60A4">
      <w:pPr>
        <w:pStyle w:val="Bezproreda"/>
        <w:jc w:val="both"/>
        <w:rPr>
          <w:sz w:val="24"/>
          <w:szCs w:val="24"/>
        </w:rPr>
      </w:pPr>
    </w:p>
    <w:p w:rsidRDefault="009D60A4" w:rsidP="00926D93" w:rsidR="009D60A4">
      <w:pPr>
        <w:pStyle w:val="Bezproreda"/>
        <w:jc w:val="both"/>
        <w:rPr>
          <w:sz w:val="24"/>
          <w:szCs w:val="24"/>
        </w:rPr>
      </w:pPr>
    </w:p>
    <w:p w:rsidRDefault="009D60A4" w:rsidP="00926D93" w:rsidR="009D60A4">
      <w:pPr>
        <w:pStyle w:val="Bezproreda"/>
        <w:jc w:val="both"/>
        <w:rPr>
          <w:sz w:val="24"/>
          <w:szCs w:val="24"/>
        </w:rPr>
      </w:pPr>
    </w:p>
    <w:p w:rsidRDefault="009D60A4" w:rsidP="00926D93" w:rsidR="009D60A4" w:rsidRPr="00E43C79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E43C79">
      <w:pPr>
        <w:pStyle w:val="Bezproreda"/>
        <w:jc w:val="both"/>
        <w:rPr>
          <w:sz w:val="24"/>
          <w:szCs w:val="24"/>
        </w:rPr>
      </w:pPr>
      <w:r w:rsidRPr="00E43C79">
        <w:rPr>
          <w:sz w:val="24"/>
          <w:szCs w:val="24"/>
        </w:rPr>
        <w:t>UPUTA O PRAVNOM LIJEKU:</w:t>
      </w:r>
    </w:p>
    <w:p w:rsidRDefault="00EE30A7" w:rsidP="00926D93" w:rsidR="00EE30A7" w:rsidRPr="00E43C79">
      <w:pPr>
        <w:pStyle w:val="Bezproreda"/>
        <w:jc w:val="both"/>
        <w:rPr>
          <w:sz w:val="24"/>
          <w:szCs w:val="24"/>
          <w:lang w:val="pl-PL"/>
        </w:rPr>
      </w:pPr>
      <w:r w:rsidRPr="00E43C79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E43C79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EE30A7" w:rsidP="00926D93" w:rsidR="00EE30A7" w:rsidRPr="00E43C79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E43C79">
      <w:pPr>
        <w:pStyle w:val="Bezproreda"/>
        <w:jc w:val="both"/>
        <w:rPr>
          <w:sz w:val="24"/>
          <w:szCs w:val="24"/>
        </w:rPr>
      </w:pPr>
    </w:p>
    <w:p w:rsidRDefault="00B2383D" w:rsidP="009D60A4" w:rsidR="00B2383D" w:rsidRPr="00E43C79">
      <w:pPr>
        <w:pStyle w:val="Bezproreda"/>
        <w:ind w:left="720"/>
        <w:jc w:val="both"/>
        <w:rPr>
          <w:sz w:val="24"/>
          <w:szCs w:val="24"/>
        </w:rPr>
      </w:pPr>
    </w:p>
    <w:sectPr w:rsidSect="00CE08B2" w:rsidR="00B2383D" w:rsidRPr="00E43C79">
      <w:headerReference w:type="even" r:id="rId10"/>
      <w:headerReference w:type="default" r:id="rId11"/>
      <w:headerReference w:type="first" r:id="rId12"/>
      <w:pgSz w:h="15840" w:w="12240"/>
      <w:pgMar w:gutter="0" w:footer="708" w:header="708" w:left="1418" w:bottom="709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0D18" w:rsidR="00D10D18">
      <w:r>
        <w:separator/>
      </w:r>
    </w:p>
  </w:endnote>
  <w:endnote w:id="0" w:type="continuationSeparator">
    <w:p w:rsidRDefault="00D10D18" w:rsidR="00D10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0D18" w:rsidR="00D10D18">
      <w:r>
        <w:separator/>
      </w:r>
    </w:p>
  </w:footnote>
  <w:footnote w:id="0" w:type="continuationSeparator">
    <w:p w:rsidRDefault="00D10D18" w:rsidR="00D10D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2233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223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E30A7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354D29">
      <w:rPr>
        <w:sz w:val="24"/>
        <w:szCs w:val="24"/>
      </w:rPr>
      <w:t>1039/16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3C51CC" w:rsidP="003C51CC" w:rsidR="003C51CC" w:rsidRPr="003C51CC">
        <w:pPr>
          <w:pStyle w:val="Zaglavlje"/>
          <w:jc w:val="right"/>
          <w:rPr>
            <w:sz w:val="24"/>
            <w:szCs w:val="24"/>
          </w:rPr>
        </w:pPr>
        <w:r w:rsidRPr="003C51CC">
          <w:rPr>
            <w:sz w:val="24"/>
            <w:szCs w:val="24"/>
          </w:rPr>
          <w:t>48.St-</w:t>
        </w:r>
        <w:r w:rsidR="00341CC8">
          <w:rPr>
            <w:sz w:val="24"/>
            <w:szCs w:val="24"/>
          </w:rPr>
          <w:t>1039</w:t>
        </w:r>
        <w:r w:rsidRPr="003C51CC">
          <w:rPr>
            <w:sz w:val="24"/>
            <w:szCs w:val="24"/>
          </w:rPr>
          <w:t>/1</w:t>
        </w:r>
        <w:r w:rsidR="00341CC8">
          <w:rPr>
            <w:sz w:val="24"/>
            <w:szCs w:val="24"/>
          </w:rPr>
          <w:t>6</w:t>
        </w:r>
      </w:p>
    </w:sdtContent>
  </w:sdt>
  <w:p w:rsidRDefault="003C51CC" w:rsidR="003C51C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C1791C"/>
    <w:multiLevelType w:val="hybridMultilevel"/>
    <w:tmpl w:val="764A7102"/>
    <w:lvl w:tplc="5E28A990" w:ilvl="0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6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0"/>
  </w:num>
  <w:num w:numId="5">
    <w:abstractNumId w:val="7"/>
  </w:num>
  <w:num w:numId="6">
    <w:abstractNumId w:val="9"/>
  </w:num>
  <w:num w:numId="7">
    <w:abstractNumId w:val="0"/>
  </w:num>
  <w:num w:numId="8">
    <w:abstractNumId w:val="5"/>
  </w:num>
  <w:num w:numId="9">
    <w:abstractNumId w:val="3"/>
  </w:num>
  <w:num w:numId="10">
    <w:abstractNumId w:val="4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9048E"/>
    <w:rsid w:val="000C3409"/>
    <w:rsid w:val="000D2233"/>
    <w:rsid w:val="000E067A"/>
    <w:rsid w:val="00135445"/>
    <w:rsid w:val="00145CF2"/>
    <w:rsid w:val="00164BEC"/>
    <w:rsid w:val="001F087F"/>
    <w:rsid w:val="00223E5C"/>
    <w:rsid w:val="00273D2B"/>
    <w:rsid w:val="0027797F"/>
    <w:rsid w:val="002B5730"/>
    <w:rsid w:val="00301F07"/>
    <w:rsid w:val="00341CC8"/>
    <w:rsid w:val="00354CE6"/>
    <w:rsid w:val="00354D29"/>
    <w:rsid w:val="003625C7"/>
    <w:rsid w:val="003C51CC"/>
    <w:rsid w:val="003D0FC3"/>
    <w:rsid w:val="003F3C4A"/>
    <w:rsid w:val="0055289D"/>
    <w:rsid w:val="00597667"/>
    <w:rsid w:val="005F4A7A"/>
    <w:rsid w:val="0061199C"/>
    <w:rsid w:val="00636460"/>
    <w:rsid w:val="0067336B"/>
    <w:rsid w:val="00676C72"/>
    <w:rsid w:val="006B1897"/>
    <w:rsid w:val="006D5408"/>
    <w:rsid w:val="00702EE0"/>
    <w:rsid w:val="00707D29"/>
    <w:rsid w:val="00751798"/>
    <w:rsid w:val="0077499B"/>
    <w:rsid w:val="00786A29"/>
    <w:rsid w:val="007F5560"/>
    <w:rsid w:val="007F5815"/>
    <w:rsid w:val="007F7F67"/>
    <w:rsid w:val="00850A3D"/>
    <w:rsid w:val="008E6175"/>
    <w:rsid w:val="009114EF"/>
    <w:rsid w:val="00926D93"/>
    <w:rsid w:val="00954F3A"/>
    <w:rsid w:val="009C0876"/>
    <w:rsid w:val="009D471F"/>
    <w:rsid w:val="009D60A4"/>
    <w:rsid w:val="009F16E5"/>
    <w:rsid w:val="00A20CCF"/>
    <w:rsid w:val="00A6629D"/>
    <w:rsid w:val="00A75596"/>
    <w:rsid w:val="00A81CD6"/>
    <w:rsid w:val="00B2383D"/>
    <w:rsid w:val="00B356AC"/>
    <w:rsid w:val="00B50020"/>
    <w:rsid w:val="00B73E39"/>
    <w:rsid w:val="00B91343"/>
    <w:rsid w:val="00BF06EF"/>
    <w:rsid w:val="00C73551"/>
    <w:rsid w:val="00CB4950"/>
    <w:rsid w:val="00CE08B2"/>
    <w:rsid w:val="00CE57A0"/>
    <w:rsid w:val="00D10D18"/>
    <w:rsid w:val="00D40068"/>
    <w:rsid w:val="00DD32FA"/>
    <w:rsid w:val="00E063BB"/>
    <w:rsid w:val="00E107E3"/>
    <w:rsid w:val="00E12B0D"/>
    <w:rsid w:val="00E33DDA"/>
    <w:rsid w:val="00E43C79"/>
    <w:rsid w:val="00E525AD"/>
    <w:rsid w:val="00EC2CE7"/>
    <w:rsid w:val="00EE10B7"/>
    <w:rsid w:val="00EE30A7"/>
    <w:rsid w:val="00F15017"/>
    <w:rsid w:val="00F65230"/>
    <w:rsid w:val="00FC3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354D29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D60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0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D60A4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D60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D60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9D60A4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9D60A4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354D29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D60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0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D60A4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D60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D60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9D60A4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9D60A4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67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89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702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0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45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St-1039/2016</izvorni_sadrzaj>
    <derivirana_varijabla naziv="DomainObject.Predmet.OznakaBroj_1">St-1039/2016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CONSILIUM EXPERT d.o.o. zastupanog po punomoćniku DARIO LUKETA</izvorni_sadrzaj>
    <derivirana_varijabla naziv="DomainObject.Predmet.ProtustrankaFormated_1">  CONSILIUM EXPERT d.o.o. zastupanog po punomoćniku DARIO LUKETA</derivirana_varijabla>
  </DomainObject.Predmet.ProtustrankaFormated>
  <DomainObject.Predmet.ProtustrankaFormatedOIB>
    <izvorni_sadrzaj>  CONSILIUM EXPERT d.o.o., OIB 89811783949 zastupanog po punomoćniku DARIO LUKETA</izvorni_sadrzaj>
    <derivirana_varijabla naziv="DomainObject.Predmet.ProtustrankaFormatedOIB_1">  CONSILIUM EXPERT d.o.o., OIB 89811783949 zastupanog po punomoćniku DARIO LUKETA</derivirana_varijabla>
  </DomainObject.Predmet.ProtustrankaFormatedOIB>
  <DomainObject.Predmet.ProtustrankaFormatedWithAdress>
    <izvorni_sadrzaj> CONSILIUM EXPERT d.o.o., Trg bana J. Jelačića 3, 10000 Zagreb zastupanog po punomoćniku DARIO LUKETA</izvorni_sadrzaj>
    <derivirana_varijabla naziv="DomainObject.Predmet.ProtustrankaFormatedWithAdress_1"> CONSILIUM EXPERT d.o.o., Trg bana J. Jelačića 3, 10000 Zagreb zastupanog po punomoćniku DARIO LUKETA</derivirana_varijabla>
  </DomainObject.Predmet.ProtustrankaFormatedWithAdress>
  <DomainObject.Predmet.ProtustrankaFormatedWithAdressOIB>
    <izvorni_sadrzaj> CONSILIUM EXPERT d.o.o., OIB 89811783949, Trg bana J. Jelačića 3, 10000 Zagreb zastupanog po punomoćniku DARIO LUKETA</izvorni_sadrzaj>
    <derivirana_varijabla naziv="DomainObject.Predmet.ProtustrankaFormatedWithAdressOIB_1"> CONSILIUM EXPERT d.o.o., OIB 89811783949, Trg bana J. Jelačića 3, 10000 Zagreb zastupanog po punomoćniku DARIO LUKETA</derivirana_varijabla>
  </DomainObject.Predmet.ProtustrankaFormatedWithAdressOIB>
  <DomainObject.Predmet.ProtustrankaWithAdress>
    <izvorni_sadrzaj>CONSILIUM EXPERT d.o.o. Trg bana J. Jelačića 3, 10000 Zagreb</izvorni_sadrzaj>
    <derivirana_varijabla naziv="DomainObject.Predmet.ProtustrankaWithAdress_1">CONSILIUM EXPERT d.o.o. Trg bana J. Jelačića 3, 10000 Zagreb</derivirana_varijabla>
  </DomainObject.Predmet.ProtustrankaWithAdress>
  <DomainObject.Predmet.ProtustrankaWithAdressOIB>
    <izvorni_sadrzaj>CONSILIUM EXPERT d.o.o., OIB 89811783949, Trg bana J. Jelačića 3, 10000 Zagreb</izvorni_sadrzaj>
    <derivirana_varijabla naziv="DomainObject.Predmet.ProtustrankaWithAdressOIB_1">CONSILIUM EXPERT d.o.o., OIB 89811783949, Trg bana J. Jelačića 3, 10000 Zagreb</derivirana_varijabla>
  </DomainObject.Predmet.ProtustrankaWithAdressOIB>
  <DomainObject.Predmet.ProtustrankaNazivFormated>
    <izvorni_sadrzaj>CONSILIUM EXPERT d.o.o.</izvorni_sadrzaj>
    <derivirana_varijabla naziv="DomainObject.Predmet.ProtustrankaNazivFormated_1">CONSILIUM EXPERT d.o.o.</derivirana_varijabla>
  </DomainObject.Predmet.ProtustrankaNazivFormated>
  <DomainObject.Predmet.ProtustrankaNazivFormatedOIB>
    <izvorni_sadrzaj>CONSILIUM EXPERT d.o.o., OIB 89811783949</izvorni_sadrzaj>
    <derivirana_varijabla naziv="DomainObject.Predmet.ProtustrankaNazivFormatedOIB_1">CONSILIUM EXPERT d.o.o., OIB 89811783949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CONSILIUM EXPERT d.o.o. zastupanog po punomoćniku DARIO LUKETA</item>
    </izvorni_sadrzaj>
    <derivirana_varijabla naziv="DomainObject.Predmet.ProtuStrankaListFormated_1">
      <item>CONSILIUM EXPERT d.o.o. zastupanog po punomoćniku DARIO LUKETA</item>
    </derivirana_varijabla>
  </DomainObject.Predmet.ProtuStrankaListFormated>
  <DomainObject.Predmet.ProtuStrankaListFormatedOIB>
    <izvorni_sadrzaj>
      <item>CONSILIUM EXPERT d.o.o., OIB 89811783949 zastupanog po punomoćniku DARIO LUKETA</item>
    </izvorni_sadrzaj>
    <derivirana_varijabla naziv="DomainObject.Predmet.ProtuStrankaListFormatedOIB_1">
      <item>CONSILIUM EXPERT d.o.o., OIB 89811783949 zastupanog po punomoćniku DARIO LUKETA</item>
    </derivirana_varijabla>
  </DomainObject.Predmet.ProtuStrankaListFormatedOIB>
  <DomainObject.Predmet.ProtuStrankaListFormatedWithAdress>
    <izvorni_sadrzaj>
      <item>CONSILIUM EXPERT d.o.o., Trg bana J. Jelačića 3, 10000 Zagreb zastupanog po punomoćniku DARIO LUKETA</item>
    </izvorni_sadrzaj>
    <derivirana_varijabla naziv="DomainObject.Predmet.ProtuStrankaListFormatedWithAdress_1">
      <item>CONSILIUM EXPERT d.o.o., Trg bana J. Jelačića 3, 10000 Zagreb zastupanog po punomoćniku DARIO LUKETA</item>
    </derivirana_varijabla>
  </DomainObject.Predmet.ProtuStrankaListFormatedWithAdress>
  <DomainObject.Predmet.ProtuStrankaListFormatedWithAdressOIB>
    <izvorni_sadrzaj>
      <item>CONSILIUM EXPERT d.o.o., OIB 89811783949, Trg bana J. Jelačića 3, 10000 Zagreb zastupanog po punomoćniku DARIO LUKETA</item>
    </izvorni_sadrzaj>
    <derivirana_varijabla naziv="DomainObject.Predmet.ProtuStrankaListFormatedWithAdressOIB_1">
      <item>CONSILIUM EXPERT d.o.o., OIB 89811783949, Trg bana J. Jelačića 3, 10000 Zagreb zastupanog po punomoćniku DARIO LUKETA</item>
    </derivirana_varijabla>
  </DomainObject.Predmet.ProtuStrankaListFormatedWithAdressOIB>
  <DomainObject.Predmet.ProtuStrankaListNazivFormated>
    <izvorni_sadrzaj>
      <item>CONSILIUM EXPERT d.o.o.</item>
    </izvorni_sadrzaj>
    <derivirana_varijabla naziv="DomainObject.Predmet.ProtuStrankaListNazivFormated_1">
      <item>CONSILIUM EXPERT d.o.o.</item>
    </derivirana_varijabla>
  </DomainObject.Predmet.ProtuStrankaListNazivFormated>
  <DomainObject.Predmet.ProtuStrankaListNazivFormatedOIB>
    <izvorni_sadrzaj>
      <item>CONSILIUM EXPERT d.o.o., OIB 89811783949</item>
    </izvorni_sadrzaj>
    <derivirana_varijabla naziv="DomainObject.Predmet.ProtuStrankaListNazivFormatedOIB_1">
      <item>CONSILIUM EXPERT d.o.o., OIB 89811783949</item>
    </derivirana_varijabla>
  </DomainObject.Predmet.ProtuStrankaListNazivFormatedOIB>
  <DomainObject.Predmet.OstaliListFormated>
    <izvorni_sadrzaj>
      <item>DARIO LUKETA punomoćnik sudionika u postupku CONSILIUM EXPERT d.o.o.</item>
    </izvorni_sadrzaj>
    <derivirana_varijabla naziv="DomainObject.Predmet.OstaliListFormated_1">
      <item>DARIO LUKETA punomoćnik sudionika u postupku CONSILIUM EXPERT d.o.o.</item>
    </derivirana_varijabla>
  </DomainObject.Predmet.OstaliListFormated>
  <DomainObject.Predmet.OstaliListFormatedOIB>
    <izvorni_sadrzaj>
      <item>DARIO LUKETA, OIB 80563337903 punomoćnik sudionika u postupku CONSILIUM EXPERT d.o.o.</item>
    </izvorni_sadrzaj>
    <derivirana_varijabla naziv="DomainObject.Predmet.OstaliListFormatedOIB_1">
      <item>DARIO LUKETA, OIB 80563337903 punomoćnik sudionika u postupku CONSILIUM EXPERT d.o.o.</item>
    </derivirana_varijabla>
  </DomainObject.Predmet.OstaliListFormatedOIB>
  <DomainObject.Predmet.OstaliListFormatedWithAdress>
    <izvorni_sadrzaj>
      <item>DARIO LUKETA, Sudiščak 7, 10000 Zagreb punomoćnik sudionika u postupku CONSILIUM EXPERT d.o.o.</item>
    </izvorni_sadrzaj>
    <derivirana_varijabla naziv="DomainObject.Predmet.OstaliListFormatedWithAdress_1">
      <item>DARIO LUKETA, Sudiščak 7, 10000 Zagreb punomoćnik sudionika u postupku CONSILIUM EXPERT d.o.o.</item>
    </derivirana_varijabla>
  </DomainObject.Predmet.OstaliListFormatedWithAdress>
  <DomainObject.Predmet.OstaliListFormatedWithAdressOIB>
    <izvorni_sadrzaj>
      <item>DARIO LUKETA, OIB 80563337903, Sudiščak 7, 10000 Zagreb punomoćnik sudionika u postupku CONSILIUM EXPERT d.o.o.</item>
    </izvorni_sadrzaj>
    <derivirana_varijabla naziv="DomainObject.Predmet.OstaliListFormatedWithAdressOIB_1">
      <item>DARIO LUKETA, OIB 80563337903, Sudiščak 7, 10000 Zagreb punomoćnik sudionika u postupku CONSILIUM EXPERT d.o.o.</item>
    </derivirana_varijabla>
  </DomainObject.Predmet.OstaliListFormatedWithAdressOIB>
  <DomainObject.Predmet.OstaliListNazivFormated>
    <izvorni_sadrzaj>
      <item>DARIO LUKETA</item>
    </izvorni_sadrzaj>
    <derivirana_varijabla naziv="DomainObject.Predmet.OstaliListNazivFormated_1">
      <item>DARIO LUKETA</item>
    </derivirana_varijabla>
  </DomainObject.Predmet.OstaliListNazivFormated>
  <DomainObject.Predmet.OstaliListNazivFormatedOIB>
    <izvorni_sadrzaj>
      <item>DARIO LUKETA, OIB 80563337903</item>
    </izvorni_sadrzaj>
    <derivirana_varijabla naziv="DomainObject.Predmet.OstaliListNazivFormatedOIB_1">
      <item>DARIO LUKETA, OIB 80563337903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CONSILIUM EXPERT d.o.o.</izvorni_sadrzaj>
    <derivirana_varijabla naziv="DomainObject.Predmet.ProtustrankaIDrugi_1">CONSILIUM EXPERT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CONSILIUM EXPERT d.o.o., OIB 89811783949, Trg bana J. Jelačića 3, 10000 Zagreb</izvorni_sadrzaj>
    <derivirana_varijabla naziv="DomainObject.Predmet.ProtustrankaIDrugiAdressOIB_1">CONSILIUM EXPERT d.o.o., OIB 89811783949, Trg bana J. 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CONSILIUM EXPERT d.o.o.</item>
      <item>DARIO LUKETA</item>
    </izvorni_sadrzaj>
    <derivirana_varijabla naziv="DomainObject.Predmet.SudioniciListNaziv_1">
      <item>FINA Regionalni centar Zagreb</item>
      <item>CONSILIUM EXPERT d.o.o.</item>
      <item>DARIO LUKETA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CONSILIUM EXPERT d.o.o., OIB 89811783949, Trg bana J. Jelačića 3,10000 Zagreb</item>
      <item>DARIO LUKETA, OIB 80563337903, Sudiščak 7,10000 Zagreb</item>
    </izvorni_sadrzaj>
    <derivirana_varijabla naziv="DomainObject.Predmet.SudioniciListAdressOIB_1">
      <item>FINA Regionalni centar Zagreb, OIB 85821130368, Trg svibanjskih žrtava 1995. br. 1,10000 Zagreb</item>
      <item>CONSILIUM EXPERT d.o.o., OIB 89811783949, Trg bana J. Jelačića 3,10000 Zagreb</item>
      <item>DARIO LUKETA, OIB 80563337903, Sudiščak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89811783949</item>
      <item>, OIB 80563337903</item>
    </izvorni_sadrzaj>
    <derivirana_varijabla naziv="DomainObject.Predmet.SudioniciListNazivOIB_1">
      <item>, OIB 85821130368</item>
      <item>, OIB 89811783949</item>
      <item>, OIB 80563337903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995</properties:Words>
  <properties:Characters>5690</properties:Characters>
  <properties:Lines>282</properties:Lines>
  <properties:Paragraphs>191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2018-05-15T07:43:00Z</dcterms:created>
  <dc:creator>Matea Bizjak</dc:creator>
  <cp:lastModifiedBy>Matea Bizjak</cp:lastModifiedBy>
  <cp:lastPrinted>2018-05-15T11:08:00Z</cp:lastPrinted>
  <dcterms:modified xmlns:xsi="http://www.w3.org/2001/XMLSchema-instance" xsi:type="dcterms:W3CDTF">2018-05-15T11:08:00Z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(St-1039-16 Rj- utvrđene i osporene tražbine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