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27ba" w14:paraId="69b27ba" w:rsidRDefault="000D2383" w:rsidP="00A27A63" w:rsidR="000D238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D2383" w:rsidP="00A27A63" w:rsidR="000D238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D2383" w:rsidP="00A27A63" w:rsidR="000D238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D2383" w:rsidP="00A27A63" w:rsidR="000D238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D2383" w:rsidP="000D2383" w:rsidR="000D2383">
      <w:pPr>
        <w:pStyle w:val="Zaglavlje"/>
        <w:ind w:left="426"/>
        <w:rPr>
          <w:rFonts w:hAnsi="Times New Roman" w:ascii="Times New Roman"/>
        </w:rPr>
      </w:pPr>
    </w:p>
    <w:p w:rsidRDefault="000D2383" w:rsidP="000D2383" w:rsidR="000D2383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0D2383" w:rsidP="000D2383" w:rsidR="000D2383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0D2383" w:rsidP="000D2383" w:rsidR="000D2383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2/II, desno (p.p. 432</w:t>
      </w:r>
      <w:r w:rsidRPr="00953077">
        <w:rPr>
          <w:rFonts w:hAnsi="Times New Roman" w:ascii="Times New Roman"/>
        </w:rPr>
        <w:t>)</w:t>
      </w:r>
    </w:p>
    <w:p w:rsidRDefault="000D2383" w:rsidP="00A27A63" w:rsidR="000D238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3E4B1B">
        <w:rPr>
          <w:rFonts w:hAnsi="Times New Roman" w:ascii="Times New Roman"/>
          <w:color w:themeColor="text1" w:val="000000"/>
          <w:szCs w:val="24"/>
        </w:rPr>
        <w:t>2325/16-14</w:t>
      </w: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A27A63" w:rsidP="00A27A63" w:rsidR="00A27A63" w:rsidRPr="003E4B1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3E4B1B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3E4B1B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3E4B1B" w:rsidRPr="003E4B1B">
        <w:rPr>
          <w:rFonts w:hAnsi="Times New Roman" w:ascii="Times New Roman"/>
        </w:rPr>
        <w:t>RENATO I LANA jednostavno društvo s ograničenom odgovornošću za trgovinu i usluge, OIB: 22331163897, Zagreb (Grad Zagreb), Remetinečka 117</w:t>
      </w:r>
      <w:r w:rsidRPr="003E4B1B">
        <w:rPr>
          <w:rFonts w:hAnsi="Times New Roman" w:ascii="Times New Roman"/>
          <w:color w:themeColor="text1" w:val="000000"/>
          <w:szCs w:val="24"/>
        </w:rPr>
        <w:t>,</w:t>
      </w:r>
      <w:r w:rsidRPr="003E4B1B">
        <w:rPr>
          <w:rFonts w:hAnsi="Times New Roman" w:ascii="Times New Roman"/>
          <w:color w:themeColor="text1" w:val="000000"/>
        </w:rPr>
        <w:t xml:space="preserve"> </w:t>
      </w:r>
      <w:r w:rsidRPr="003E4B1B">
        <w:rPr>
          <w:rFonts w:hAnsi="Times New Roman" w:ascii="Times New Roman"/>
          <w:color w:themeColor="text1" w:val="000000"/>
          <w:szCs w:val="24"/>
        </w:rPr>
        <w:t xml:space="preserve">dana 1. </w:t>
      </w:r>
      <w:r w:rsidR="000D2383" w:rsidRPr="003E4B1B">
        <w:rPr>
          <w:rFonts w:hAnsi="Times New Roman" w:ascii="Times New Roman"/>
          <w:color w:themeColor="text1" w:val="000000"/>
          <w:szCs w:val="24"/>
        </w:rPr>
        <w:t>prosinca</w:t>
      </w:r>
      <w:r w:rsidRPr="003E4B1B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A27A63" w:rsidP="00A27A63" w:rsidR="00A27A63" w:rsidRPr="003E4B1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3E4B1B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3E4B1B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A27A63" w:rsidP="00A27A63" w:rsidR="00A27A63" w:rsidRPr="003E4B1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3E4B1B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3E4B1B" w:rsidRPr="003E4B1B">
        <w:rPr>
          <w:rFonts w:hAnsi="Times New Roman" w:ascii="Times New Roman"/>
        </w:rPr>
        <w:t>RENATO I LANA jednostavno društvo s ograničenom odgovornošću za trgovinu i usluge, OIB: 22331163897, Zagreb (Grad Zagreb), Remetinečka 117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A27A63" w:rsidP="003E4B1B" w:rsidR="00A27A63" w:rsidRPr="003E4B1B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3E4B1B">
        <w:rPr>
          <w:rFonts w:hAnsi="Times New Roman" w:ascii="Times New Roman"/>
          <w:color w:themeColor="text1" w:val="000000"/>
          <w:szCs w:val="24"/>
        </w:rPr>
        <w:t>Antonia Selak, Zagreb, Drenovačka 3</w:t>
      </w:r>
      <w:r w:rsidRPr="003E4B1B">
        <w:rPr>
          <w:rFonts w:hAnsi="Times New Roman" w:ascii="Times New Roman"/>
          <w:color w:themeColor="text1" w:val="000000"/>
          <w:szCs w:val="24"/>
        </w:rPr>
        <w:t xml:space="preserve">, OIB </w:t>
      </w:r>
      <w:r w:rsidR="003E4B1B">
        <w:rPr>
          <w:rFonts w:hAnsi="Times New Roman" w:ascii="Times New Roman"/>
          <w:color w:themeColor="text1" w:val="000000"/>
          <w:szCs w:val="24"/>
        </w:rPr>
        <w:t>91237926182</w:t>
      </w:r>
      <w:r w:rsidRPr="003E4B1B">
        <w:rPr>
          <w:rFonts w:hAnsi="Times New Roman" w:ascii="Times New Roman"/>
          <w:color w:themeColor="text1" w:val="000000"/>
          <w:szCs w:val="24"/>
        </w:rPr>
        <w:t>.</w:t>
      </w:r>
    </w:p>
    <w:p w:rsidRDefault="00A27A63" w:rsidP="00A27A63" w:rsidR="00A27A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3E4B1B" w:rsidRPr="003E4B1B">
        <w:rPr>
          <w:rFonts w:hAnsi="Times New Roman" w:ascii="Times New Roman"/>
        </w:rPr>
        <w:t>RENATO I LANA jednostavno društvo s ograničenom odgovornošću za trgovinu i usluge, OIB: 22331163897, Zagreb (Grad Zagreb), Remetinečka 117</w:t>
      </w:r>
      <w:r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A27A63" w:rsidP="00A27A63" w:rsidR="00A27A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A27A63" w:rsidP="00A27A63" w:rsidR="00A27A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3E4B1B" w:rsidRPr="003E4B1B">
        <w:rPr>
          <w:rFonts w:hAnsi="Times New Roman" w:ascii="Times New Roman"/>
        </w:rPr>
        <w:t>RENATO I LANA jednostavno društvo s ograničenom odgovornošću za trgovinu i usluge, OIB: 22331163897, Zagreb (Grad Zagreb), Remetinečka 117</w:t>
      </w:r>
      <w:r>
        <w:rPr>
          <w:rFonts w:hAnsi="Times New Roman" w:ascii="Times New Roman"/>
          <w:szCs w:val="24"/>
        </w:rPr>
        <w:t>.</w:t>
      </w: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421A83" w:rsidP="00421A83" w:rsidR="00421A83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421A83" w:rsidP="00421A83" w:rsidR="00421A83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kao predlagatelj, navela je u prijedlogu za otvaranje stečajnog postupka kako dužnik na dan </w:t>
      </w:r>
      <w:r w:rsidR="003E4B1B">
        <w:rPr>
          <w:rFonts w:hAnsi="Times New Roman" w:ascii="Times New Roman"/>
          <w:szCs w:val="24"/>
        </w:rPr>
        <w:t>1. ruj</w:t>
      </w:r>
      <w:r>
        <w:rPr>
          <w:rFonts w:hAnsi="Times New Roman" w:ascii="Times New Roman"/>
          <w:szCs w:val="24"/>
        </w:rPr>
        <w:t>n</w:t>
      </w:r>
      <w:r w:rsidR="003E4B1B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2015. u Očevidniku redoslijeda osnova za plaćanje ima evidentirane neizvršene osnove za plaćanje u neprekinutom razdoblju od </w:t>
      </w:r>
      <w:r w:rsidR="003E4B1B">
        <w:rPr>
          <w:rFonts w:hAnsi="Times New Roman" w:ascii="Times New Roman"/>
          <w:szCs w:val="24"/>
        </w:rPr>
        <w:t>202</w:t>
      </w:r>
      <w:r>
        <w:rPr>
          <w:rFonts w:hAnsi="Times New Roman" w:ascii="Times New Roman"/>
          <w:szCs w:val="24"/>
        </w:rPr>
        <w:t xml:space="preserve"> dana, u ukupnom iznosu od </w:t>
      </w:r>
      <w:r w:rsidR="003E4B1B">
        <w:rPr>
          <w:rFonts w:hAnsi="Times New Roman" w:ascii="Times New Roman"/>
          <w:szCs w:val="24"/>
        </w:rPr>
        <w:t>1.537,23</w:t>
      </w:r>
      <w:r>
        <w:rPr>
          <w:rFonts w:hAnsi="Times New Roman" w:ascii="Times New Roman"/>
          <w:szCs w:val="24"/>
        </w:rP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21A83" w:rsidP="00421A83" w:rsidR="00421A8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21A83" w:rsidP="00421A83" w:rsidR="00421A8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</w:t>
      </w:r>
      <w:r w:rsidR="003E4B1B">
        <w:rPr>
          <w:rFonts w:hAnsi="Times New Roman" w:ascii="Times New Roman"/>
          <w:color w:themeColor="text1" w:val="000000"/>
          <w:szCs w:val="24"/>
        </w:rPr>
        <w:t>14</w:t>
      </w:r>
      <w:r>
        <w:rPr>
          <w:rFonts w:hAnsi="Times New Roman" w:ascii="Times New Roman"/>
          <w:color w:themeColor="text1" w:val="000000"/>
          <w:szCs w:val="24"/>
        </w:rPr>
        <w:t xml:space="preserve"> spisa</w:t>
      </w:r>
      <w:r w:rsidR="006D5835">
        <w:rPr>
          <w:rFonts w:hAnsi="Times New Roman" w:ascii="Times New Roman"/>
          <w:color w:themeColor="text1" w:val="000000"/>
          <w:szCs w:val="24"/>
        </w:rPr>
        <w:t>).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3E4B1B">
        <w:rPr>
          <w:rFonts w:hAnsi="Times New Roman" w:ascii="Times New Roman"/>
          <w:color w:themeColor="text1" w:val="000000"/>
          <w:szCs w:val="24"/>
        </w:rPr>
        <w:t>18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3E4B1B">
        <w:rPr>
          <w:rFonts w:hAnsi="Times New Roman" w:ascii="Times New Roman"/>
          <w:color w:themeColor="text1" w:val="000000"/>
          <w:szCs w:val="24"/>
        </w:rPr>
        <w:t>srpnja</w:t>
      </w:r>
      <w:r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421A83" w:rsidP="00421A83" w:rsidR="00421A8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27A63" w:rsidP="00421A8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6D5835" w:rsidP="00421A83" w:rsidR="006D583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D238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A27A63">
        <w:rPr>
          <w:rFonts w:hAnsi="Times New Roman" w:ascii="Times New Roman"/>
          <w:color w:themeColor="text1" w:val="000000"/>
          <w:szCs w:val="24"/>
        </w:rPr>
        <w:t xml:space="preserve">1. </w:t>
      </w:r>
      <w:r>
        <w:rPr>
          <w:rFonts w:hAnsi="Times New Roman" w:ascii="Times New Roman"/>
          <w:color w:themeColor="text1" w:val="000000"/>
          <w:szCs w:val="24"/>
        </w:rPr>
        <w:t>prosinca</w:t>
      </w:r>
      <w:r w:rsidR="00A27A63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6D5835" w:rsidP="00A27A63" w:rsidR="006D583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8728B" w:rsidP="00A27A63" w:rsidR="00F8728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8728B" w:rsidP="00A27A63" w:rsidR="00F8728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A27A63" w:rsidP="00A27A63" w:rsidR="00A27A63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A27A63" w:rsidP="00A27A63" w:rsidR="00A27A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rPr>
          <w:color w:themeColor="text1" w:val="000000"/>
        </w:rPr>
      </w:pPr>
    </w:p>
    <w:p w:rsidRDefault="00E33188" w:rsidR="00E33188"/>
    <w:sectPr w:rsidSect="003E4B1B" w:rsidR="00E33188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B1B" w:rsidP="003E4B1B" w:rsidR="003E4B1B">
      <w:r>
        <w:separator/>
      </w:r>
    </w:p>
  </w:endnote>
  <w:endnote w:id="0" w:type="continuationSeparator">
    <w:p w:rsidRDefault="003E4B1B" w:rsidP="003E4B1B" w:rsidR="003E4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B1B" w:rsidP="003E4B1B" w:rsidR="003E4B1B">
      <w:r>
        <w:separator/>
      </w:r>
    </w:p>
  </w:footnote>
  <w:footnote w:id="0" w:type="continuationSeparator">
    <w:p w:rsidRDefault="003E4B1B" w:rsidP="003E4B1B" w:rsidR="003E4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B1B" w:rsidP="003E4B1B" w:rsidR="003E4B1B">
    <w:pPr>
      <w:pStyle w:val="Zaglavlje"/>
      <w:tabs>
        <w:tab w:pos="6946" w:val="left"/>
      </w:tabs>
    </w:pPr>
    <w:r>
      <w:tab/>
    </w:r>
    <w:sdt>
      <w:sdtPr>
        <w:id w:val="-130206903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8728B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color w:themeColor="text1" w:val="000000"/>
        <w:szCs w:val="24"/>
      </w:rPr>
      <w:t>20. St-2325/16-14</w:t>
    </w:r>
  </w:p>
  <w:p w:rsidRDefault="003E4B1B" w:rsidR="003E4B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11C"/>
    <w:rsid w:val="000D2383"/>
    <w:rsid w:val="00170B52"/>
    <w:rsid w:val="00331AD6"/>
    <w:rsid w:val="003E4B1B"/>
    <w:rsid w:val="00421A83"/>
    <w:rsid w:val="004F2201"/>
    <w:rsid w:val="006D5835"/>
    <w:rsid w:val="00A27A63"/>
    <w:rsid w:val="00BD211C"/>
    <w:rsid w:val="00BE3772"/>
    <w:rsid w:val="00CE0253"/>
    <w:rsid w:val="00D964F7"/>
    <w:rsid w:val="00E33188"/>
    <w:rsid w:val="00F8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A6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7A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D23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238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4B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4B1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28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28B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28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28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A6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7A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D23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238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4B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4B1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28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28B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28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28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7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2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St-2325/2016</izvorni_sadrzaj>
    <derivirana_varijabla naziv="DomainObject.Predmet.OznakaBroj_1">St-2325/2016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I LANA j.d.o.o. zastupanog po punomoćniku Amra Starešina</izvorni_sadrzaj>
    <derivirana_varijabla naziv="DomainObject.Predmet.ProtustrankaFormated_1">  RENATO I LANA j.d.o.o. zastupanog po punomoćniku Amra Starešina</derivirana_varijabla>
  </DomainObject.Predmet.ProtustrankaFormated>
  <DomainObject.Predmet.ProtustrankaFormatedOIB>
    <izvorni_sadrzaj>  RENATO I LANA j.d.o.o., OIB 22331163897 zastupanog po punomoćniku Amra Starešina</izvorni_sadrzaj>
    <derivirana_varijabla naziv="DomainObject.Predmet.ProtustrankaFormatedOIB_1">  RENATO I LANA j.d.o.o., OIB 22331163897 zastupanog po punomoćniku Amra Starešina</derivirana_varijabla>
  </DomainObject.Predmet.ProtustrankaFormatedOIB>
  <DomainObject.Predmet.ProtustrankaFormatedWithAdress>
    <izvorni_sadrzaj> RENATO I LANA j.d.o.o., Remetinečka 117, 10000 Zagreb zastupanog po punomoćniku Amra Starešina</izvorni_sadrzaj>
    <derivirana_varijabla naziv="DomainObject.Predmet.ProtustrankaFormatedWithAdress_1"> RENATO I LANA j.d.o.o., Remetinečka 117, 10000 Zagreb zastupanog po punomoćniku Amra Starešina</derivirana_varijabla>
  </DomainObject.Predmet.ProtustrankaFormatedWithAdress>
  <DomainObject.Predmet.ProtustrankaFormatedWithAdressOIB>
    <izvorni_sadrzaj> RENATO I LANA j.d.o.o., OIB 22331163897, Remetinečka 117, 10000 Zagreb zastupanog po punomoćniku Amra Starešina</izvorni_sadrzaj>
    <derivirana_varijabla naziv="DomainObject.Predmet.ProtustrankaFormatedWithAdressOIB_1"> RENATO I LANA j.d.o.o., OIB 22331163897, Remetinečka 117, 10000 Zagreb zastupanog po punomoćniku Amra Starešina</derivirana_varijabla>
  </DomainObject.Predmet.ProtustrankaFormatedWithAdressOIB>
  <DomainObject.Predmet.ProtustrankaWithAdress>
    <izvorni_sadrzaj>RENATO I LANA j.d.o.o. Remetinečka 117, 10000 Zagreb</izvorni_sadrzaj>
    <derivirana_varijabla naziv="DomainObject.Predmet.ProtustrankaWithAdress_1">RENATO I LANA j.d.o.o. Remetinečka 117, 10000 Zagreb</derivirana_varijabla>
  </DomainObject.Predmet.ProtustrankaWithAdress>
  <DomainObject.Predmet.ProtustrankaWithAdressOIB>
    <izvorni_sadrzaj>RENATO I LANA j.d.o.o., OIB 22331163897, Remetinečka 117, 10000 Zagreb</izvorni_sadrzaj>
    <derivirana_varijabla naziv="DomainObject.Predmet.ProtustrankaWithAdressOIB_1">RENATO I LANA j.d.o.o., OIB 22331163897, Remetinečka 117, 10000 Zagreb</derivirana_varijabla>
  </DomainObject.Predmet.ProtustrankaWithAdressOIB>
  <DomainObject.Predmet.ProtustrankaNazivFormated>
    <izvorni_sadrzaj>RENATO I LANA j.d.o.o.</izvorni_sadrzaj>
    <derivirana_varijabla naziv="DomainObject.Predmet.ProtustrankaNazivFormated_1">RENATO I LANA j.d.o.o.</derivirana_varijabla>
  </DomainObject.Predmet.ProtustrankaNazivFormated>
  <DomainObject.Predmet.ProtustrankaNazivFormatedOIB>
    <izvorni_sadrzaj>RENATO I LANA j.d.o.o., OIB 22331163897</izvorni_sadrzaj>
    <derivirana_varijabla naziv="DomainObject.Predmet.ProtustrankaNazivFormatedOIB_1">RENATO I LANA j.d.o.o., OIB 22331163897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RENATO I LANA j.d.o.o. zastupanog po punomoćniku Amra Starešina</item>
    </izvorni_sadrzaj>
    <derivirana_varijabla naziv="DomainObject.Predmet.ProtuStrankaListFormated_1">
      <item>RENATO I LANA j.d.o.o. zastupanog po punomoćniku Amra Starešina</item>
    </derivirana_varijabla>
  </DomainObject.Predmet.ProtuStrankaListFormated>
  <DomainObject.Predmet.ProtuStrankaListFormatedOIB>
    <izvorni_sadrzaj>
      <item>RENATO I LANA j.d.o.o., OIB 22331163897 zastupanog po punomoćniku Amra Starešina</item>
    </izvorni_sadrzaj>
    <derivirana_varijabla naziv="DomainObject.Predmet.ProtuStrankaListFormatedOIB_1">
      <item>RENATO I LANA j.d.o.o., OIB 22331163897 zastupanog po punomoćniku Amra Starešina</item>
    </derivirana_varijabla>
  </DomainObject.Predmet.ProtuStrankaListFormatedOIB>
  <DomainObject.Predmet.ProtuStrankaListFormatedWithAdress>
    <izvorni_sadrzaj>
      <item>RENATO I LANA j.d.o.o., Remetinečka 117, 10000 Zagreb zastupanog po punomoćniku Amra Starešina</item>
    </izvorni_sadrzaj>
    <derivirana_varijabla naziv="DomainObject.Predmet.ProtuStrankaListFormatedWithAdress_1">
      <item>RENATO I LANA j.d.o.o., Remetinečka 117, 10000 Zagreb zastupanog po punomoćniku Amra Starešina</item>
    </derivirana_varijabla>
  </DomainObject.Predmet.ProtuStrankaListFormatedWithAdress>
  <DomainObject.Predmet.ProtuStrankaListFormatedWithAdressOIB>
    <izvorni_sadrzaj>
      <item>RENATO I LANA j.d.o.o., OIB 22331163897, Remetinečka 117, 10000 Zagreb zastupanog po punomoćniku Amra Starešina</item>
    </izvorni_sadrzaj>
    <derivirana_varijabla naziv="DomainObject.Predmet.ProtuStrankaListFormatedWithAdressOIB_1">
      <item>RENATO I LANA j.d.o.o., OIB 22331163897, Remetinečka 117, 10000 Zagreb zastupanog po punomoćniku Amra Starešina</item>
    </derivirana_varijabla>
  </DomainObject.Predmet.ProtuStrankaListFormatedWithAdressOIB>
  <DomainObject.Predmet.ProtuStrankaListNazivFormated>
    <izvorni_sadrzaj>
      <item>RENATO I LANA j.d.o.o.</item>
    </izvorni_sadrzaj>
    <derivirana_varijabla naziv="DomainObject.Predmet.ProtuStrankaListNazivFormated_1">
      <item>RENATO I LANA j.d.o.o.</item>
    </derivirana_varijabla>
  </DomainObject.Predmet.ProtuStrankaListNazivFormated>
  <DomainObject.Predmet.ProtuStrankaListNazivFormatedOIB>
    <izvorni_sadrzaj>
      <item>RENATO I LANA j.d.o.o., OIB 22331163897</item>
    </izvorni_sadrzaj>
    <derivirana_varijabla naziv="DomainObject.Predmet.ProtuStrankaListNazivFormatedOIB_1">
      <item>RENATO I LANA j.d.o.o., OIB 22331163897</item>
    </derivirana_varijabla>
  </DomainObject.Predmet.ProtuStrankaListNazivFormatedOIB>
  <DomainObject.Predmet.OstaliListFormated>
    <izvorni_sadrzaj>
      <item>Amra Starešina punomoćnik sudionika u postupku RENATO I LANA j.d.o.o.</item>
    </izvorni_sadrzaj>
    <derivirana_varijabla naziv="DomainObject.Predmet.OstaliListFormated_1">
      <item>Amra Starešina punomoćnik sudionika u postupku RENATO I LANA j.d.o.o.</item>
    </derivirana_varijabla>
  </DomainObject.Predmet.OstaliListFormated>
  <DomainObject.Predmet.OstaliListFormatedOIB>
    <izvorni_sadrzaj>
      <item>Amra Starešina, OIB 17535563775 punomoćnik sudionika u postupku RENATO I LANA j.d.o.o.</item>
    </izvorni_sadrzaj>
    <derivirana_varijabla naziv="DomainObject.Predmet.OstaliListFormatedOIB_1">
      <item>Amra Starešina, OIB 17535563775 punomoćnik sudionika u postupku RENATO I LANA j.d.o.o.</item>
    </derivirana_varijabla>
  </DomainObject.Predmet.OstaliListFormatedOIB>
  <DomainObject.Predmet.OstaliListFormatedWithAdress>
    <izvorni_sadrzaj>
      <item>Amra Starešina, Donje Podotočje 20, 10410 Donje Podotočje punomoćnik sudionika u postupku RENATO I LANA j.d.o.o.</item>
    </izvorni_sadrzaj>
    <derivirana_varijabla naziv="DomainObject.Predmet.OstaliListFormatedWithAdress_1">
      <item>Amra Starešina, Donje Podotočje 20, 10410 Donje Podotočje punomoćnik sudionika u postupku RENATO I LANA j.d.o.o.</item>
    </derivirana_varijabla>
  </DomainObject.Predmet.OstaliListFormatedWithAdress>
  <DomainObject.Predmet.OstaliListFormatedWithAdressOIB>
    <izvorni_sadrzaj>
      <item>Amra Starešina, OIB 17535563775, Donje Podotočje 20, 10410 Donje Podotočje punomoćnik sudionika u postupku RENATO I LANA j.d.o.o.</item>
    </izvorni_sadrzaj>
    <derivirana_varijabla naziv="DomainObject.Predmet.OstaliListFormatedWithAdressOIB_1">
      <item>Amra Starešina, OIB 17535563775, Donje Podotočje 20, 10410 Donje Podotočje punomoćnik sudionika u postupku RENATO I LANA j.d.o.o.</item>
    </derivirana_varijabla>
  </DomainObject.Predmet.OstaliListFormatedWithAdressOIB>
  <DomainObject.Predmet.OstaliListNazivFormated>
    <izvorni_sadrzaj>
      <item>Amra Starešina</item>
    </izvorni_sadrzaj>
    <derivirana_varijabla naziv="DomainObject.Predmet.OstaliListNazivFormated_1">
      <item>Amra Starešina</item>
    </derivirana_varijabla>
  </DomainObject.Predmet.OstaliListNazivFormated>
  <DomainObject.Predmet.OstaliListNazivFormatedOIB>
    <izvorni_sadrzaj>
      <item>Amra Starešina, OIB 17535563775</item>
    </izvorni_sadrzaj>
    <derivirana_varijabla naziv="DomainObject.Predmet.OstaliListNazivFormatedOIB_1">
      <item>Amra Starešina, OIB 17535563775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RENATO I LANA j.d.o.o.</izvorni_sadrzaj>
    <derivirana_varijabla naziv="DomainObject.Predmet.ProtustrankaIDrugi_1">RENATO I LANA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RENATO I LANA j.d.o.o., OIB 22331163897, Remetinečka 117, 10000 Zagreb</izvorni_sadrzaj>
    <derivirana_varijabla naziv="DomainObject.Predmet.ProtustrankaIDrugiAdressOIB_1">RENATO I LANA j.d.o.o., OIB 22331163897, Remetinečka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RENATO I LANA j.d.o.o.</item>
      <item>Amra Starešina</item>
    </izvorni_sadrzaj>
    <derivirana_varijabla naziv="DomainObject.Predmet.SudioniciListNaziv_1">
      <item>FINA Regionalni centar Zagreb</item>
      <item>RENATO I LANA j.d.o.o.</item>
      <item>Amra Starešina</item>
    </derivirana_varijabla>
  </DomainObject.Predmet.SudioniciListNaziv>
  <DomainObject.Predmet.SudioniciListAdressOIB>
    <izvorni_sadrzaj>
      <item>FINA Regionalni centar Zagreb, OIB 85821130368, Trg svibanjskih žrtava 1995. 1,10000 Zagreb</item>
      <item>RENATO I LANA j.d.o.o., OIB 22331163897, Remetinečka 117,10000 Zagreb</item>
      <item>Amra Starešina, OIB 17535563775, Donje Podotočje 20,10410 Donje Podotočje</item>
    </izvorni_sadrzaj>
    <derivirana_varijabla naziv="DomainObject.Predmet.SudioniciListAdressOIB_1">
      <item>FINA Regionalni centar Zagreb, OIB 85821130368, Trg svibanjskih žrtava 1995. 1,10000 Zagreb</item>
      <item>RENATO I LANA j.d.o.o., OIB 22331163897, Remetinečka 117,10000 Zagreb</item>
      <item>Amra Starešina, OIB 17535563775, Donje Podotočje 20,10410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22331163897</item>
      <item>, OIB 17535563775</item>
    </izvorni_sadrzaj>
    <derivirana_varijabla naziv="DomainObject.Predmet.SudioniciListNazivOIB_1">
      <item>, OIB 85821130368</item>
      <item>, OIB 22331163897</item>
      <item>, OIB 17535563775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4998</properties:Characters>
  <properties:Lines>110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2017-11-28T14:28:00Z</dcterms:created>
  <dc:creator>Valentina Kranjčić</dc:creator>
  <dc:description/>
  <cp:keywords/>
  <cp:lastModifiedBy>Valentina Kranjčić</cp:lastModifiedBy>
  <cp:lastPrinted>2017-12-01T14:28:00Z</cp:lastPrinted>
  <dcterms:modified xmlns:xsi="http://www.w3.org/2001/XMLSchema-instance" xsi:type="dcterms:W3CDTF">2017-12-01T14:29:00Z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