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02a4" w14:paraId="81b02a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BD6D16" w:rsidP="00BD1BA0" w:rsidR="00A64C4C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VERONIKA KOVAČEV</w:t>
      </w:r>
    </w:p>
    <w:p w:rsidRDefault="00A64C4C" w:rsidP="00BD1BA0" w:rsidR="009A5A5B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Hrvatskih vladara 22</w:t>
      </w:r>
    </w:p>
    <w:p w:rsidRDefault="00A64C4C" w:rsidP="00BD1BA0" w:rsidR="00A64C4C">
      <w:pPr>
        <w:ind w:firstLine="360"/>
        <w:jc w:val="right"/>
      </w:pPr>
      <w:r>
        <w:rPr>
          <w:shd w:fill="F8F8F8" w:color="auto" w:val="clear"/>
        </w:rPr>
        <w:t>Murter</w:t>
      </w:r>
    </w:p>
    <w:p w:rsidRDefault="00BD1BA0" w:rsidP="00BD1BA0" w:rsidR="00BD1BA0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44447">
        <w:t>424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44447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A64C4C">
        <w:t>KARUTULA MURTER j.d.o.o., Murter, Hrvatskih vladara 22,</w:t>
      </w:r>
      <w:r w:rsidR="00A64C4C" w:rsidRPr="007A679F">
        <w:t xml:space="preserve"> OIB: </w:t>
      </w:r>
      <w:r w:rsidR="00A64C4C">
        <w:t>69971045468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44447">
        <w:t>09,55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744447">
        <w:t>09,57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1777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744447">
      <w:t>424</w:t>
    </w:r>
    <w:r w:rsidR="0053063B">
      <w:t>/1</w:t>
    </w:r>
    <w:r w:rsidR="00BE7BE4">
      <w:t>6</w:t>
    </w:r>
    <w:r w:rsidR="0053063B">
      <w:t>-</w:t>
    </w:r>
    <w:r w:rsidR="00744447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109BD"/>
    <w:rsid w:val="00036579"/>
    <w:rsid w:val="000604F5"/>
    <w:rsid w:val="000742F0"/>
    <w:rsid w:val="00081A73"/>
    <w:rsid w:val="00092648"/>
    <w:rsid w:val="000978C4"/>
    <w:rsid w:val="000A4F52"/>
    <w:rsid w:val="000C320D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4447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A5A5B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4C4C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D6D16"/>
    <w:rsid w:val="00BE5C92"/>
    <w:rsid w:val="00BE7BE4"/>
    <w:rsid w:val="00BF4984"/>
    <w:rsid w:val="00C11E12"/>
    <w:rsid w:val="00C2092D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37862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646A8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7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8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86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86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86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37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8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86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86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86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KARUTULA MURTER  j.d.o.o. za trgovinu i usluge</izvorni_sadrzaj>
    <derivirana_varijabla naziv="DomainObject.Predmet.ProtustrankaFormated_1">  KARUTULA MURTER  j.d.o.o. za trgovinu i usluge</derivirana_varijabla>
  </DomainObject.Predmet.ProtustrankaFormated>
  <DomainObject.Predmet.ProtustrankaFormatedOIB>
    <izvorni_sadrzaj>  KARUTULA MURTER  j.d.o.o. za trgovinu i usluge, OIB 69971045468</izvorni_sadrzaj>
    <derivirana_varijabla naziv="DomainObject.Predmet.ProtustrankaFormatedOIB_1">  KARUTULA MURTER  j.d.o.o. za trgovinu i usluge, OIB 69971045468</derivirana_varijabla>
  </DomainObject.Predmet.ProtustrankaFormatedOIB>
  <DomainObject.Predmet.ProtustrankaFormatedWithAdress>
    <izvorni_sadrzaj> KARUTULA MURTER  j.d.o.o. za trgovinu i usluge, Hrvatskih vladara 22, 22243 Murter</izvorni_sadrzaj>
    <derivirana_varijabla naziv="DomainObject.Predmet.ProtustrankaFormatedWithAdress_1"> KARUTULA MURTER  j.d.o.o. za trgovinu i usluge, Hrvatskih vladara 22, 22243 Murter</derivirana_varijabla>
  </DomainObject.Predmet.ProtustrankaFormatedWithAdress>
  <DomainObject.Predmet.ProtustrankaFormatedWithAdressOIB>
    <izvorni_sadrzaj> KARUTULA MURTER  j.d.o.o. za trgovinu i usluge, OIB 69971045468, Hrvatskih vladara 22, 22243 Murter</izvorni_sadrzaj>
    <derivirana_varijabla naziv="DomainObject.Predmet.ProtustrankaFormatedWithAdressOIB_1"> KARUTULA MURTER  j.d.o.o. za trgovinu i usluge, OIB 69971045468, Hrvatskih vladara 22, 22243 Murter</derivirana_varijabla>
  </DomainObject.Predmet.ProtustrankaFormatedWithAdressOIB>
  <DomainObject.Predmet.ProtustrankaWithAdress>
    <izvorni_sadrzaj>KARUTULA MURTER  j.d.o.o. za trgovinu i usluge Hrvatskih vladara 22, 22243 Murter</izvorni_sadrzaj>
    <derivirana_varijabla naziv="DomainObject.Predmet.ProtustrankaWithAdress_1">KARUTULA MURTER  j.d.o.o. za trgovinu i usluge Hrvatskih vladara 22, 22243 Murter</derivirana_varijabla>
  </DomainObject.Predmet.ProtustrankaWithAdress>
  <DomainObject.Predmet.ProtustrankaWithAdressOIB>
    <izvorni_sadrzaj>KARUTULA MURTER  j.d.o.o. za trgovinu i usluge, OIB 69971045468, Hrvatskih vladara 22, 22243 Murter</izvorni_sadrzaj>
    <derivirana_varijabla naziv="DomainObject.Predmet.ProtustrankaWithAdressOIB_1">KARUTULA MURTER  j.d.o.o. za trgovinu i usluge, OIB 69971045468, Hrvatskih vladara 22, 22243 Murter</derivirana_varijabla>
  </DomainObject.Predmet.ProtustrankaWithAdressOIB>
  <DomainObject.Predmet.ProtustrankaNazivFormated>
    <izvorni_sadrzaj>KARUTULA MURTER  j.d.o.o. za trgovinu i usluge</izvorni_sadrzaj>
    <derivirana_varijabla naziv="DomainObject.Predmet.ProtustrankaNazivFormated_1">KARUTULA MURTER  j.d.o.o. za trgovinu i usluge</derivirana_varijabla>
  </DomainObject.Predmet.ProtustrankaNazivFormated>
  <DomainObject.Predmet.ProtustrankaNazivFormatedOIB>
    <izvorni_sadrzaj>KARUTULA MURTER  j.d.o.o. za trgovinu i usluge, OIB 69971045468</izvorni_sadrzaj>
    <derivirana_varijabla naziv="DomainObject.Predmet.ProtustrankaNazivFormatedOIB_1">KARUTULA MURTER  j.d.o.o. za trgovinu i usluge, OIB 69971045468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KARUTULA MURTER  j.d.o.o. za trgovinu i usluge</item>
    </izvorni_sadrzaj>
    <derivirana_varijabla naziv="DomainObject.Predmet.ProtuStrankaListFormated_1">
      <item>KARUTULA MURTER  j.d.o.o. za trgovinu i usluge</item>
    </derivirana_varijabla>
  </DomainObject.Predmet.ProtuStrankaListFormated>
  <DomainObject.Predmet.ProtuStrankaListFormatedOIB>
    <izvorni_sadrzaj>
      <item>KARUTULA MURTER  j.d.o.o. za trgovinu i usluge, OIB 69971045468</item>
    </izvorni_sadrzaj>
    <derivirana_varijabla naziv="DomainObject.Predmet.ProtuStrankaListFormatedOIB_1">
      <item>KARUTULA MURTER  j.d.o.o. za trgovinu i usluge, OIB 69971045468</item>
    </derivirana_varijabla>
  </DomainObject.Predmet.ProtuStrankaListFormatedOIB>
  <DomainObject.Predmet.ProtuStrankaListFormatedWithAdress>
    <izvorni_sadrzaj>
      <item>KARUTULA MURTER  j.d.o.o. za trgovinu i usluge, Hrvatskih vladara 22, 22243 Murter</item>
    </izvorni_sadrzaj>
    <derivirana_varijabla naziv="DomainObject.Predmet.ProtuStrankaListFormatedWithAdress_1">
      <item>KARUTULA MURTER  j.d.o.o. za trgovinu i usluge, Hrvatskih vladara 22, 22243 Murter</item>
    </derivirana_varijabla>
  </DomainObject.Predmet.ProtuStrankaListFormatedWithAdress>
  <DomainObject.Predmet.ProtuStrankaListFormatedWithAdressOIB>
    <izvorni_sadrzaj>
      <item>KARUTULA MURTER  j.d.o.o. za trgovinu i usluge, OIB 69971045468, Hrvatskih vladara 22, 22243 Murter</item>
    </izvorni_sadrzaj>
    <derivirana_varijabla naziv="DomainObject.Predmet.ProtuStrankaListFormatedWithAdressOIB_1">
      <item>KARUTULA MURTER  j.d.o.o. za trgovinu i usluge, OIB 69971045468, Hrvatskih vladara 22, 22243 Murter</item>
    </derivirana_varijabla>
  </DomainObject.Predmet.ProtuStrankaListFormatedWithAdressOIB>
  <DomainObject.Predmet.ProtuStrankaListNazivFormated>
    <izvorni_sadrzaj>
      <item>KARUTULA MURTER  j.d.o.o. za trgovinu i usluge</item>
    </izvorni_sadrzaj>
    <derivirana_varijabla naziv="DomainObject.Predmet.ProtuStrankaListNazivFormated_1">
      <item>KARUTULA MURTER  j.d.o.o. za trgovinu i usluge</item>
    </derivirana_varijabla>
  </DomainObject.Predmet.ProtuStrankaListNazivFormated>
  <DomainObject.Predmet.ProtuStrankaListNazivFormatedOIB>
    <izvorni_sadrzaj>
      <item>KARUTULA MURTER  j.d.o.o. za trgovinu i usluge, OIB 69971045468</item>
    </izvorni_sadrzaj>
    <derivirana_varijabla naziv="DomainObject.Predmet.ProtuStrankaListNazivFormatedOIB_1">
      <item>KARUTULA MURTER  j.d.o.o. za trgovinu i usluge, OIB 69971045468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KARUTULA MURTER  j.d.o.o. za trgovinu i usluge</izvorni_sadrzaj>
    <derivirana_varijabla naziv="DomainObject.Predmet.ProtustrankaIDrugi_1">KARUTULA MURTER  j.d.o.o.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KARUTULA MURTER  j.d.o.o. za trgovinu i usluge, OIB 69971045468, Hrvatskih vladara 22, 22243 Murter</izvorni_sadrzaj>
    <derivirana_varijabla naziv="DomainObject.Predmet.ProtustrankaIDrugiAdressOIB_1">KARUTULA MURTER  j.d.o.o. za trgovinu i usluge, OIB 69971045468, Hrvatskih vladara 22,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KARUTULA MURTER  j.d.o.o. za trgovinu i usluge</item>
    </izvorni_sadrzaj>
    <derivirana_varijabla naziv="DomainObject.Predmet.SudioniciListNaziv_1">
      <item>FINA - Podružnica Šibenik</item>
      <item>KARUTULA MURTER  j.d.o.o.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KARUTULA MURTER  j.d.o.o. za trgovinu i usluge, OIB 69971045468, Hrvatskih vladara 22,22243 Murter</item>
    </izvorni_sadrzaj>
    <derivirana_varijabla naziv="DomainObject.Predmet.SudioniciListAdressOIB_1">
      <item>FINA - Podružnica Šibenik, OIB 85821130368, Perivoj L. Marune 1,22000 Šibenik</item>
      <item>KARUTULA MURTER  j.d.o.o. za trgovinu i usluge, OIB 69971045468, Hrvatskih vladara 22,22243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69971045468</item>
    </izvorni_sadrzaj>
    <derivirana_varijabla naziv="DomainObject.Predmet.SudioniciListNazivOIB_1">
      <item>, OIB 85821130368</item>
      <item>, OIB 69971045468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E90CD-30F2-4492-A3B5-03FE4C7DA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968</properties:Characters>
  <properties:Lines>36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2016-03-29T07:37:00Z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2016-03-31T06:23:00Z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