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44c21e" w14:paraId="b44c21e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>
        <w:rPr>
          <w:sz w:val="24"/>
          <w:szCs w:val="24"/>
        </w:rPr>
        <w:t>971/2015-</w:t>
      </w:r>
      <w:r w:rsidR="00400B11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>it, Podružnica Split, Mažuranićevo šetalište 24b, OIB: 85821130368, za provedbu skraćenog stečajnog postupka nad dužnikom AMBER, d.o.o., Put Pasika 9, Supetar, OIB: 68074838475</w:t>
      </w:r>
      <w:r w:rsidR="009D4BCE">
        <w:t xml:space="preserve">, </w:t>
      </w:r>
      <w:r w:rsidR="00400B11">
        <w:t>27. ožujka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8860AB">
        <w:t>AMBER, d.o.o., Put Pasika 9, Supetar, OIB: 68074838475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8860AB">
        <w:t>30</w:t>
      </w:r>
      <w:r>
        <w:t xml:space="preserve">. listopada </w:t>
      </w:r>
      <w:r w:rsidR="008860AB">
        <w:t>2015</w:t>
      </w:r>
      <w:r>
        <w:t xml:space="preserve">. zahtjev za provedbu skraćenog stečajnog postupka nad </w:t>
      </w:r>
      <w:r w:rsidR="008860AB">
        <w:t>AMBER, d.o.o., Put Pasika 9, Supetar, OIB: 68074838475</w:t>
      </w:r>
      <w:r>
        <w:t xml:space="preserve">, navodeći da dužnik nema zaposlenih, a da na dan </w:t>
      </w:r>
      <w:r w:rsidR="008860AB">
        <w:t>1. rujna 2015</w:t>
      </w:r>
      <w:r>
        <w:t xml:space="preserve">. u Očevidniku redoslijeda osnova za plaćanje, ima evidentirane neizvršene osnove za plaćanje u neprekinutom razdoblju od </w:t>
      </w:r>
      <w:r w:rsidR="008860AB">
        <w:t>4137</w:t>
      </w:r>
      <w:r>
        <w:t xml:space="preserve"> dana, u ukupnom iznosu od </w:t>
      </w:r>
      <w:r w:rsidR="008860AB">
        <w:t>1.400.418,25</w:t>
      </w:r>
      <w:r>
        <w:t xml:space="preserve"> kn.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 i 104/17; dalje: SZ) ovaj sud je 11. siječnja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>Vjerovnik Republika Hrvatska - Ministarstvo financija je 23. siječnja 2017. podnio sudu prijedlog za otvaranje stečajnog postupka nad dužnikom (list 10-11 spisa) uz koji je dostavio dokaze o postojanju tražbine (list 12-15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</w:t>
      </w:r>
      <w:r>
        <w:lastRenderedPageBreak/>
        <w:t xml:space="preserve">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Pr="00E300CF">
        <w:t xml:space="preserve"> 3. SZ-a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čl.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Splitu, 27. ožujka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CE7D7F" w:rsidP="005E7458" w:rsidR="005E7458">
      <w:pPr>
        <w:ind w:left="6480"/>
        <w:jc w:val="center"/>
      </w:pPr>
      <w:r>
        <w:t>Katarina Mikulić,v.r.</w:t>
      </w:r>
    </w:p>
    <w:p w:rsidRDefault="00CE7D7F" w:rsidP="0071700F" w:rsidR="00CE7D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E7D7F" w:rsidP="00CE7D7F" w:rsidR="00CE7D7F" w:rsidRPr="008556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CE7D7F" w:rsidP="005E7458" w:rsidR="00CE7D7F">
      <w:pPr>
        <w:ind w:left="6480"/>
        <w:jc w:val="center"/>
      </w:pP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CE7D7F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>
          <w:rPr>
            <w:sz w:val="24"/>
            <w:szCs w:val="24"/>
          </w:rPr>
          <w:t>971/2015-</w:t>
        </w:r>
        <w:r w:rsidR="00400B11">
          <w:rPr>
            <w:sz w:val="24"/>
            <w:szCs w:val="24"/>
          </w:rPr>
          <w:t>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CE7D7F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00B11"/>
    <w:rsid w:val="00417EA6"/>
    <w:rsid w:val="004350CB"/>
    <w:rsid w:val="005E7458"/>
    <w:rsid w:val="0071519E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7506F"/>
    <w:rsid w:val="00CE7D7F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D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D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D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D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7D7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D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D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D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D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E7D7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AMBER, d.o.o. za ugostiteljstvo i trgovinu</izvorni_sadrzaj>
    <derivirana_varijabla naziv="DomainObject.Predmet.ProtustrankaFormated_1">  AMBER, d.o.o. za ugostiteljstvo i trgovinu</derivirana_varijabla>
  </DomainObject.Predmet.ProtustrankaFormated>
  <DomainObject.Predmet.ProtustrankaFormatedOIB>
    <izvorni_sadrzaj>  AMBER, d.o.o. za ugostiteljstvo i trgovinu, OIB 68074838475</izvorni_sadrzaj>
    <derivirana_varijabla naziv="DomainObject.Predmet.ProtustrankaFormatedOIB_1">  AMBER, d.o.o. za ugostiteljstvo i trgovinu, OIB 68074838475</derivirana_varijabla>
  </DomainObject.Predmet.ProtustrankaFormatedOIB>
  <DomainObject.Predmet.ProtustrankaFormatedWithAdress>
    <izvorni_sadrzaj> AMBER, d.o.o. za ugostiteljstvo i trgovinu, Put Pasika 9, 21400 Supetar</izvorni_sadrzaj>
    <derivirana_varijabla naziv="DomainObject.Predmet.ProtustrankaFormatedWithAdress_1"> AMBER, d.o.o. za ugostiteljstvo i trgovinu, Put Pasika 9, 21400 Supetar</derivirana_varijabla>
  </DomainObject.Predmet.ProtustrankaFormatedWithAdress>
  <DomainObject.Predmet.ProtustrankaFormatedWithAdressOIB>
    <izvorni_sadrzaj> AMBER, d.o.o. za ugostiteljstvo i trgovinu, OIB 68074838475, Put Pasika 9, 21400 Supetar</izvorni_sadrzaj>
    <derivirana_varijabla naziv="DomainObject.Predmet.ProtustrankaFormatedWithAdressOIB_1"> AMBER, d.o.o. za ugostiteljstvo i trgovinu, OIB 68074838475, Put Pasika 9, 21400 Supetar</derivirana_varijabla>
  </DomainObject.Predmet.ProtustrankaFormatedWithAdressOIB>
  <DomainObject.Predmet.ProtustrankaWithAdress>
    <izvorni_sadrzaj>AMBER, d.o.o. za ugostiteljstvo i trgovinu Put Pasika 9, 21400 Supetar</izvorni_sadrzaj>
    <derivirana_varijabla naziv="DomainObject.Predmet.ProtustrankaWithAdress_1">AMBER, d.o.o. za ugostiteljstvo i trgovinu Put Pasika 9, 21400 Supetar</derivirana_varijabla>
  </DomainObject.Predmet.ProtustrankaWithAdress>
  <DomainObject.Predmet.ProtustrankaWithAdressOIB>
    <izvorni_sadrzaj>AMBER, d.o.o. za ugostiteljstvo i trgovinu, OIB 68074838475, Put Pasika 9, 21400 Supetar</izvorni_sadrzaj>
    <derivirana_varijabla naziv="DomainObject.Predmet.ProtustrankaWithAdressOIB_1">AMBER, d.o.o. za ugostiteljstvo i trgovinu, OIB 68074838475, Put Pasika 9, 21400 Supetar</derivirana_varijabla>
  </DomainObject.Predmet.ProtustrankaWithAdressOIB>
  <DomainObject.Predmet.ProtustrankaNazivFormated>
    <izvorni_sadrzaj>AMBER, d.o.o. za ugostiteljstvo i trgovinu</izvorni_sadrzaj>
    <derivirana_varijabla naziv="DomainObject.Predmet.ProtustrankaNazivFormated_1">AMBER, d.o.o. za ugostiteljstvo i trgovinu</derivirana_varijabla>
  </DomainObject.Predmet.ProtustrankaNazivFormated>
  <DomainObject.Predmet.ProtustrankaNazivFormatedOIB>
    <izvorni_sadrzaj>AMBER, d.o.o. za ugostiteljstvo i trgovinu, OIB 68074838475</izvorni_sadrzaj>
    <derivirana_varijabla naziv="DomainObject.Predmet.ProtustrankaNazivFormatedOIB_1">AMBER, d.o.o. za ugostiteljstvo i trgovinu, OIB 68074838475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1400418.25</izvorni_sadrzaj>
    <derivirana_varijabla naziv="DomainObject.Predmet.TrenutnaVrijednost_1">1400418.25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AMBER, d.o.o. za ugostiteljstvo i trgovinu</item>
    </izvorni_sadrzaj>
    <derivirana_varijabla naziv="DomainObject.Predmet.ProtuStrankaListFormated_1">
      <item>AMBER, d.o.o. za ugostiteljstvo i trgovinu</item>
    </derivirana_varijabla>
  </DomainObject.Predmet.ProtuStrankaListFormated>
  <DomainObject.Predmet.ProtuStrankaListFormatedOIB>
    <izvorni_sadrzaj>
      <item>AMBER, d.o.o. za ugostiteljstvo i trgovinu, OIB 68074838475</item>
    </izvorni_sadrzaj>
    <derivirana_varijabla naziv="DomainObject.Predmet.ProtuStrankaListFormatedOIB_1">
      <item>AMBER, d.o.o. za ugostiteljstvo i trgovinu, OIB 68074838475</item>
    </derivirana_varijabla>
  </DomainObject.Predmet.ProtuStrankaListFormatedOIB>
  <DomainObject.Predmet.ProtuStrankaListFormatedWithAdress>
    <izvorni_sadrzaj>
      <item>AMBER, d.o.o. za ugostiteljstvo i trgovinu, Put Pasika 9, 21400 Supetar</item>
    </izvorni_sadrzaj>
    <derivirana_varijabla naziv="DomainObject.Predmet.ProtuStrankaListFormatedWithAdress_1">
      <item>AMBER, d.o.o. za ugostiteljstvo i trgovinu, Put Pasika 9, 21400 Supetar</item>
    </derivirana_varijabla>
  </DomainObject.Predmet.ProtuStrankaListFormatedWithAdress>
  <DomainObject.Predmet.ProtuStrankaListFormatedWithAdressOIB>
    <izvorni_sadrzaj>
      <item>AMBER, d.o.o. za ugostiteljstvo i trgovinu, OIB 68074838475, Put Pasika 9, 21400 Supetar</item>
    </izvorni_sadrzaj>
    <derivirana_varijabla naziv="DomainObject.Predmet.ProtuStrankaListFormatedWithAdressOIB_1">
      <item>AMBER, d.o.o. za ugostiteljstvo i trgovinu, OIB 68074838475, Put Pasika 9, 21400 Supetar</item>
    </derivirana_varijabla>
  </DomainObject.Predmet.ProtuStrankaListFormatedWithAdressOIB>
  <DomainObject.Predmet.ProtuStrankaListNazivFormated>
    <izvorni_sadrzaj>
      <item>AMBER, d.o.o. za ugostiteljstvo i trgovinu</item>
    </izvorni_sadrzaj>
    <derivirana_varijabla naziv="DomainObject.Predmet.ProtuStrankaListNazivFormated_1">
      <item>AMBER, d.o.o. za ugostiteljstvo i trgovinu</item>
    </derivirana_varijabla>
  </DomainObject.Predmet.ProtuStrankaListNazivFormated>
  <DomainObject.Predmet.ProtuStrankaListNazivFormatedOIB>
    <izvorni_sadrzaj>
      <item>AMBER, d.o.o. za ugostiteljstvo i trgovinu, OIB 68074838475</item>
    </izvorni_sadrzaj>
    <derivirana_varijabla naziv="DomainObject.Predmet.ProtuStrankaListNazivFormatedOIB_1">
      <item>AMBER, d.o.o. za ugostiteljstvo i trgovinu, OIB 68074838475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AMBER, d.o.o. za ugostiteljstvo i trgovinu</izvorni_sadrzaj>
    <derivirana_varijabla naziv="DomainObject.Predmet.ProtustrankaIDrugi_1">AMBER,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AMBER, d.o.o. za ugostiteljstvo i trgovinu, OIB 68074838475, Put Pasika 9, 21400 Supetar</izvorni_sadrzaj>
    <derivirana_varijabla naziv="DomainObject.Predmet.ProtustrankaIDrugiAdressOIB_1">AMBER, d.o.o. za ugostiteljstvo i trgovinu, OIB 68074838475, Put Pasika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AMBER, d.o.o. za ugostiteljstvo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AMBER, d.o.o. za ugostiteljstvo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AMBER, d.o.o. za ugostiteljstvo i trgovinu, OIB 68074838475, Put Pasika 9,21400 Supetar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AMBER, d.o.o. za ugostiteljstvo i trgovinu, OIB 68074838475, Put Pasika 9,21400 Supetar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68074838475</item>
      <item>, OIB 85821130368</item>
      <item>, OIB 18683136487</item>
      <item>, OIB null</item>
    </izvorni_sadrzaj>
    <derivirana_varijabla naziv="DomainObject.Predmet.SudioniciListNazivOIB_1">
      <item>, OIB 68074838475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633</properties:Words>
  <properties:Characters>3697</properties:Characters>
  <properties:Lines>72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2018-03-27T07:24:00Z</cp:lastPrinted>
  <dcterms:modified xmlns:xsi="http://www.w3.org/2001/XMLSchema-instance" xsi:type="dcterms:W3CDTF">2018-03-27T07:24:00Z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SRKAĆENOG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