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0e2c" w14:paraId="4e90e2c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715C85">
        <w:rPr>
          <w:lang w:val="hr-HR"/>
        </w:rPr>
        <w:t>217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6B1282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715C85">
        <w:t>UDRUGA RATNIH I MIRNODOPSKIH VOJNIH INVALIDA KOPRIVNICA</w:t>
      </w:r>
      <w:r w:rsidR="00456906">
        <w:t xml:space="preserve">, OIB: </w:t>
      </w:r>
      <w:r w:rsidR="00715C85">
        <w:t>14736336119</w:t>
      </w:r>
      <w:r w:rsidR="002E00D7">
        <w:t>,</w:t>
      </w:r>
      <w:r w:rsidR="00715C85">
        <w:t xml:space="preserve"> sa sjedištem u Koprivnici</w:t>
      </w:r>
      <w:r w:rsidR="00456906">
        <w:t xml:space="preserve">, </w:t>
      </w:r>
      <w:r w:rsidR="00715C85">
        <w:t>Ante Starčevića 39, dana 21</w:t>
      </w:r>
      <w:r w:rsidR="00920620">
        <w:t>. listopada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715C85">
        <w:t>UDRUGA RATNIH I MIRNODOPSKIH VOJNIH INVALIDA KOPRIVNICA, OIB: 14736336119, sa sjedištem u Koprivnici, Ante Starčevića 39, iznosi 22.206,28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456906">
        <w:t>predsjednik</w:t>
      </w:r>
      <w:r w:rsidR="002E00D7">
        <w:t xml:space="preserve"> dužnika </w:t>
      </w:r>
      <w:r w:rsidR="00715C85">
        <w:t>Stjepan Deskar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56906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>Dana 21</w:t>
      </w:r>
      <w:r>
        <w:rPr>
          <w:lang w:val="hr-HR"/>
        </w:rPr>
        <w:t>. rujna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715C85">
        <w:t>UDRUGA RATNIH I MIRNODOPSKIH VOJNIH INVALIDA KOPRIVNICA, OIB: 14736336119, sa sjedištem u Koprivnici, Ante Starčevića 39</w:t>
      </w:r>
      <w:r>
        <w:t>, navodeći da du</w:t>
      </w:r>
      <w:r w:rsidR="00715C85">
        <w:t>žnik na dan 17</w:t>
      </w:r>
      <w:r>
        <w:t>. rujna 2015. u Očevidniku redoslijeda osnova za plaćanje ima evidentirane neizvršene osnove za plaća</w:t>
      </w:r>
      <w:r w:rsidR="00456906">
        <w:t>nje u</w:t>
      </w:r>
      <w:r w:rsidR="00715C85">
        <w:t xml:space="preserve"> ukupnom iznosu od 22.206,28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15C85">
        <w:rPr>
          <w:lang w:val="hr-HR"/>
        </w:rPr>
        <w:t>21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C26E33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456906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715C85">
        <w:t xml:space="preserve">UDRUGA RATNIH I MIRNODOPSKIH VOJNIH INVALIDA KOPRIVNICA, Ante Starčevića 39, Koprivnica 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60E" w:rsidP="007F64E0" w:rsidR="0094160E">
      <w:r>
        <w:separator/>
      </w:r>
    </w:p>
  </w:endnote>
  <w:endnote w:id="0" w:type="continuationSeparator">
    <w:p w:rsidRDefault="0094160E" w:rsidP="007F64E0" w:rsidR="00941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60E" w:rsidP="007F64E0" w:rsidR="0094160E">
      <w:r>
        <w:separator/>
      </w:r>
    </w:p>
  </w:footnote>
  <w:footnote w:id="0" w:type="continuationSeparator">
    <w:p w:rsidRDefault="0094160E" w:rsidP="007F64E0" w:rsidR="00941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5C85" w:rsidP="00456906" w:rsidR="00456906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>
      <w:rPr>
        <w:lang w:val="hr-HR"/>
      </w:rPr>
      <w:t>217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26E33" w:rsidRPr="00C26E33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26E33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ratnih i mirnodopskih vojnih invalida Koprivnica</izvorni_sadrzaj>
    <derivirana_varijabla naziv="DomainObject.Predmet.ProtustrankaFormated_1">  Udruga ratnih i mirnodopskih vojnih invalida Koprivnica</derivirana_varijabla>
  </DomainObject.Predmet.ProtustrankaFormated>
  <DomainObject.Predmet.ProtustrankaFormatedOIB>
    <izvorni_sadrzaj>  Udruga ratnih i mirnodopskih vojnih invalida Koprivnica, OIB 14736336119</izvorni_sadrzaj>
    <derivirana_varijabla naziv="DomainObject.Predmet.ProtustrankaFormatedOIB_1">  Udruga ratnih i mirnodopskih vojnih invalida Koprivnica, OIB 14736336119</derivirana_varijabla>
  </DomainObject.Predmet.ProtustrankaFormatedOIB>
  <DomainObject.Predmet.ProtustrankaFormatedWithAdress>
    <izvorni_sadrzaj> Udruga ratnih i mirnodopskih vojnih invalida Koprivnica, Ante Starčevića 39, 48000 Koprivnica</izvorni_sadrzaj>
    <derivirana_varijabla naziv="DomainObject.Predmet.ProtustrankaFormatedWithAdress_1"> Udruga ratnih i mirnodopskih vojnih invalida Koprivnica, Ante Starčevića 39, 48000 Koprivnica</derivirana_varijabla>
  </DomainObject.Predmet.ProtustrankaFormatedWithAdress>
  <DomainObject.Predmet.ProtustrankaFormatedWithAdressOIB>
    <izvorni_sadrzaj> Udruga ratnih i mirnodopskih vojnih invalida Koprivnica, OIB 14736336119, Ante Starčevića 39, 48000 Koprivnica</izvorni_sadrzaj>
    <derivirana_varijabla naziv="DomainObject.Predmet.ProtustrankaFormatedWithAdressOIB_1"> Udruga ratnih i mirnodopskih vojnih invalida Koprivnica, OIB 14736336119, Ante Starčevića 39, 48000 Koprivnica</derivirana_varijabla>
  </DomainObject.Predmet.ProtustrankaFormatedWithAdressOIB>
  <DomainObject.Predmet.ProtustrankaWithAdress>
    <izvorni_sadrzaj>Udruga ratnih i mirnodopskih vojnih invalida Koprivnica Ante Starčevića 39, 48000 Koprivnica</izvorni_sadrzaj>
    <derivirana_varijabla naziv="DomainObject.Predmet.ProtustrankaWithAdress_1">Udruga ratnih i mirnodopskih vojnih invalida Koprivnica Ante Starčevića 39, 48000 Koprivnica</derivirana_varijabla>
  </DomainObject.Predmet.ProtustrankaWithAdress>
  <DomainObject.Predmet.ProtustrankaWithAdressOIB>
    <izvorni_sadrzaj>Udruga ratnih i mirnodopskih vojnih invalida Koprivnica, OIB 14736336119, Ante Starčevića 39, 48000 Koprivnica</izvorni_sadrzaj>
    <derivirana_varijabla naziv="DomainObject.Predmet.ProtustrankaWithAdressOIB_1">Udruga ratnih i mirnodopskih vojnih invalida Koprivnica, OIB 14736336119, Ante Starčevića 39, 48000 Koprivnica</derivirana_varijabla>
  </DomainObject.Predmet.ProtustrankaWithAdressOIB>
  <DomainObject.Predmet.ProtustrankaNazivFormated>
    <izvorni_sadrzaj>Udruga ratnih i mirnodopskih vojnih invalida Koprivnica</izvorni_sadrzaj>
    <derivirana_varijabla naziv="DomainObject.Predmet.ProtustrankaNazivFormated_1">Udruga ratnih i mirnodopskih vojnih invalida Koprivnica</derivirana_varijabla>
  </DomainObject.Predmet.ProtustrankaNazivFormated>
  <DomainObject.Predmet.ProtustrankaNazivFormatedOIB>
    <izvorni_sadrzaj>Udruga ratnih i mirnodopskih vojnih invalida Koprivnica, OIB 14736336119</izvorni_sadrzaj>
    <derivirana_varijabla naziv="DomainObject.Predmet.ProtustrankaNazivFormatedOIB_1">Udruga ratnih i mirnodopskih vojnih invalida Koprivnica, OIB 14736336119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22206.28</izvorni_sadrzaj>
    <derivirana_varijabla naziv="DomainObject.Predmet.TrenutnaVrijednost_1">22206.28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Udruga ratnih i mirnodopskih vojnih invalida Koprivnica</item>
    </izvorni_sadrzaj>
    <derivirana_varijabla naziv="DomainObject.Predmet.ProtuStrankaListFormated_1">
      <item>Udruga ratnih i mirnodopskih vojnih invalida Koprivnica</item>
    </derivirana_varijabla>
  </DomainObject.Predmet.ProtuStrankaListFormated>
  <DomainObject.Predmet.ProtuStrankaListFormatedOIB>
    <izvorni_sadrzaj>
      <item>Udruga ratnih i mirnodopskih vojnih invalida Koprivnica, OIB 14736336119</item>
    </izvorni_sadrzaj>
    <derivirana_varijabla naziv="DomainObject.Predmet.ProtuStrankaListFormatedOIB_1">
      <item>Udruga ratnih i mirnodopskih vojnih invalida Koprivnica, OIB 14736336119</item>
    </derivirana_varijabla>
  </DomainObject.Predmet.ProtuStrankaListFormatedOIB>
  <DomainObject.Predmet.ProtuStrankaListFormatedWithAdress>
    <izvorni_sadrzaj>
      <item>Udruga ratnih i mirnodopskih vojnih invalida Koprivnica, Ante Starčevića 39, 48000 Koprivnica</item>
    </izvorni_sadrzaj>
    <derivirana_varijabla naziv="DomainObject.Predmet.ProtuStrankaListFormatedWithAdress_1">
      <item>Udruga ratnih i mirnodopskih vojnih invalida Koprivnica, Ante Starčevića 39, 48000 Koprivnica</item>
    </derivirana_varijabla>
  </DomainObject.Predmet.ProtuStrankaListFormatedWithAdress>
  <DomainObject.Predmet.ProtuStrankaListFormatedWithAdressOIB>
    <izvorni_sadrzaj>
      <item>Udruga ratnih i mirnodopskih vojnih invalida Koprivnica, OIB 14736336119, Ante Starčevića 39, 48000 Koprivnica</item>
    </izvorni_sadrzaj>
    <derivirana_varijabla naziv="DomainObject.Predmet.ProtuStrankaListFormatedWithAdressOIB_1">
      <item>Udruga ratnih i mirnodopskih vojnih invalida Koprivnica, OIB 14736336119, Ante Starčevića 39, 48000 Koprivnica</item>
    </derivirana_varijabla>
  </DomainObject.Predmet.ProtuStrankaListFormatedWithAdressOIB>
  <DomainObject.Predmet.ProtuStrankaListNazivFormated>
    <izvorni_sadrzaj>
      <item>Udruga ratnih i mirnodopskih vojnih invalida Koprivnica</item>
    </izvorni_sadrzaj>
    <derivirana_varijabla naziv="DomainObject.Predmet.ProtuStrankaListNazivFormated_1">
      <item>Udruga ratnih i mirnodopskih vojnih invalida Koprivnica</item>
    </derivirana_varijabla>
  </DomainObject.Predmet.ProtuStrankaListNazivFormated>
  <DomainObject.Predmet.ProtuStrankaListNazivFormatedOIB>
    <izvorni_sadrzaj>
      <item>Udruga ratnih i mirnodopskih vojnih invalida Koprivnica, OIB 14736336119</item>
    </izvorni_sadrzaj>
    <derivirana_varijabla naziv="DomainObject.Predmet.ProtuStrankaListNazivFormatedOIB_1">
      <item>Udruga ratnih i mirnodopskih vojnih invalida Koprivnica, OIB 14736336119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Udruga ratnih i mirnodopskih vojnih invalida Koprivnica</izvorni_sadrzaj>
    <derivirana_varijabla naziv="DomainObject.Predmet.ProtustrankaIDrugi_1">Udruga ratnih i mirnodopskih vojnih invalida Koprivnica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Udruga ratnih i mirnodopskih vojnih invalida Koprivnica, OIB 14736336119, Ante Starčevića 39, 48000 Koprivnica</izvorni_sadrzaj>
    <derivirana_varijabla naziv="DomainObject.Predmet.ProtustrankaIDrugiAdressOIB_1">Udruga ratnih i mirnodopskih vojnih invalida Koprivnica, OIB 14736336119, Ante Starčevića 39,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Udruga ratnih i mirnodopskih vojnih invalida Koprivnica</item>
      <item>e-Oglasna ploča</item>
    </izvorni_sadrzaj>
    <derivirana_varijabla naziv="DomainObject.Predmet.SudioniciListNaziv_1">
      <item>Financijska agencija, Regionalni centar Zagreb, Podružnica Varaždin</item>
      <item>Udruga ratnih i mirnodopskih vojnih invalida Koprivnica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Udruga ratnih i mirnodopskih vojnih invalida Koprivnica, OIB 14736336119, Ante Starčevića 39,48000 Koprivnica</item>
      <item>e-Oglasna ploča</item>
    </izvorni_sadrzaj>
    <derivirana_varijabla naziv="DomainObject.Predmet.SudioniciListAdressOIB_1">
      <item>Financijska agencija, Regionalni centar Zagreb, Podružnica Varaždin, A. Cesarca 2,42000 Varaždin</item>
      <item>Udruga ratnih i mirnodopskih vojnih invalida Koprivnica, OIB 14736336119, Ante Starčevića 39,48000 Koprivnica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14736336119</item>
      <item>, OIB null</item>
    </izvorni_sadrzaj>
    <derivirana_varijabla naziv="DomainObject.Predmet.SudioniciListNazivOIB_1">
      <item>, OIB null</item>
      <item>, OIB 14736336119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485</properties:Words>
  <properties:Characters>2664</properties:Characters>
  <properties:Lines>75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2015-10-21T08:02:00Z</dcterms:created>
  <dc:creator>user</dc:creator>
  <cp:lastModifiedBy>Marko Makaj</cp:lastModifiedBy>
  <cp:lastPrinted>2015-10-21T08:01:00Z</cp:lastPrinted>
  <dcterms:modified xmlns:xsi="http://www.w3.org/2001/XMLSchema-instance" xsi:type="dcterms:W3CDTF">2015-10-21T08:37:00Z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