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22c3" w14:paraId="7c322c3" w:rsidRDefault="008F023F" w:rsidP="005D7BF8" w:rsidR="008F023F"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023F" w:rsidP="005D7BF8" w:rsidR="008F023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F023F" w:rsidP="005D7BF8" w:rsidR="008F023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F023F" w:rsidP="005D7BF8" w:rsidR="008F023F">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8F023F" w:rsidP="005D7BF8" w:rsidR="008F023F" w:rsidRPr="005D7BF8">
      <w:pPr>
        <w:pStyle w:val="Bezproreda"/>
        <w:jc w:val="both"/>
        <w:rPr>
          <w:rFonts w:cs="Times New Roman" w:eastAsia="MS Mincho" w:hAnsi="Times New Roman" w:ascii="Times New Roman"/>
          <w:sz w:val="24"/>
          <w:szCs w:val="24"/>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E52507" w:rsidRPr="00E52507">
        <w:rPr>
          <w:b/>
        </w:rPr>
        <w:t xml:space="preserve">PLAVA OLUJA j.d.o.o. RIJEKA, </w:t>
      </w:r>
      <w:proofErr w:type="spellStart"/>
      <w:r w:rsidR="00E52507" w:rsidRPr="00E52507">
        <w:rPr>
          <w:b/>
        </w:rPr>
        <w:t>Corrada</w:t>
      </w:r>
      <w:proofErr w:type="spellEnd"/>
      <w:r w:rsidR="00E52507" w:rsidRPr="00E52507">
        <w:rPr>
          <w:b/>
        </w:rPr>
        <w:t xml:space="preserve"> </w:t>
      </w:r>
      <w:proofErr w:type="spellStart"/>
      <w:r w:rsidR="00E52507" w:rsidRPr="00E52507">
        <w:rPr>
          <w:b/>
        </w:rPr>
        <w:t>Illijassicha</w:t>
      </w:r>
      <w:proofErr w:type="spellEnd"/>
      <w:r w:rsidR="00E52507" w:rsidRPr="00E52507">
        <w:rPr>
          <w:b/>
        </w:rPr>
        <w:t xml:space="preserve"> 12</w:t>
      </w:r>
      <w:r w:rsidR="00C430C9" w:rsidRPr="0055769C">
        <w:rPr>
          <w:b/>
        </w:rPr>
        <w:t>,</w:t>
      </w:r>
      <w:r w:rsidR="00E52507">
        <w:rPr>
          <w:b/>
        </w:rPr>
        <w:t xml:space="preserve"> OIB 22137002211,</w:t>
      </w:r>
      <w:r w:rsidR="002E0501">
        <w:rPr>
          <w:b/>
        </w:rPr>
        <w:t xml:space="preserve"> </w:t>
      </w:r>
      <w:r w:rsidR="0055769C">
        <w:t xml:space="preserve">dana </w:t>
      </w:r>
      <w:r w:rsidR="00E52507">
        <w:t>28</w:t>
      </w:r>
      <w:r w:rsidR="0077519F">
        <w:t>. veljače</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E52507">
        <w:t xml:space="preserve">ANDREU ŠKARON, Rijeka, </w:t>
      </w:r>
      <w:proofErr w:type="spellStart"/>
      <w:r w:rsidR="00E52507">
        <w:t>Corrada</w:t>
      </w:r>
      <w:proofErr w:type="spellEnd"/>
      <w:r w:rsidR="00E52507">
        <w:t xml:space="preserve"> </w:t>
      </w:r>
      <w:proofErr w:type="spellStart"/>
      <w:r w:rsidR="00E52507">
        <w:t>Illijassicha</w:t>
      </w:r>
      <w:proofErr w:type="spellEnd"/>
      <w:r w:rsidR="00E52507">
        <w:t xml:space="preserve"> 12, OIB 13012202882</w:t>
      </w:r>
      <w:r w:rsidR="00C83F8A">
        <w:t>, osobi</w:t>
      </w:r>
      <w:r w:rsidR="0077519F">
        <w:t xml:space="preserve"> ovlaštenoj za zastupanje dužnika trgovačkog društva </w:t>
      </w:r>
      <w:r w:rsidR="00E52507" w:rsidRPr="00E52507">
        <w:t xml:space="preserve">PLAVA OLUJA j. d.o.o. RIJEKA, </w:t>
      </w:r>
      <w:proofErr w:type="spellStart"/>
      <w:r w:rsidR="00E52507" w:rsidRPr="00E52507">
        <w:t>Corrada</w:t>
      </w:r>
      <w:proofErr w:type="spellEnd"/>
      <w:r w:rsidR="00E52507" w:rsidRPr="00E52507">
        <w:t xml:space="preserve"> </w:t>
      </w:r>
      <w:proofErr w:type="spellStart"/>
      <w:r w:rsidR="00E52507" w:rsidRPr="00E52507">
        <w:t>Illijassicha</w:t>
      </w:r>
      <w:proofErr w:type="spellEnd"/>
      <w:r w:rsidR="00E52507" w:rsidRPr="00E52507">
        <w:t xml:space="preserve"> 12</w:t>
      </w:r>
      <w:r w:rsidR="00C83F8A">
        <w:t xml:space="preserve">, </w:t>
      </w:r>
      <w:r w:rsidR="00E52507" w:rsidRPr="00E52507">
        <w:t>OIB 22137002211</w:t>
      </w:r>
      <w:r w:rsidR="00E52507">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E52507">
        <w:rPr>
          <w:b/>
          <w:bCs/>
        </w:rPr>
        <w:t>679</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E52507">
        <w:t>13012202882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E52507">
        <w:rPr>
          <w:b/>
          <w:bCs/>
        </w:rPr>
        <w:t>679</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E52507">
        <w:rPr>
          <w:bCs/>
        </w:rPr>
        <w:t>632</w:t>
      </w:r>
      <w:r w:rsidRPr="00C83F8A">
        <w:rPr>
          <w:bCs/>
        </w:rPr>
        <w:t xml:space="preserve"> dan</w:t>
      </w:r>
      <w:r w:rsidR="00586E6F">
        <w:rPr>
          <w:bCs/>
        </w:rPr>
        <w:t>a</w:t>
      </w:r>
      <w:r>
        <w:rPr>
          <w:bCs/>
        </w:rPr>
        <w:t xml:space="preserve"> u iznosu </w:t>
      </w:r>
      <w:r w:rsidR="00E52507">
        <w:rPr>
          <w:bCs/>
        </w:rPr>
        <w:t>21.794,76</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E52507">
        <w:t>28</w:t>
      </w:r>
      <w:r w:rsidR="00646A80">
        <w:t>. veljače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F2E88" w:rsidR="00943F2B">
      <w:pPr>
        <w:ind w:firstLine="708" w:left="1416"/>
        <w:jc w:val="right"/>
      </w:pPr>
      <w:r w:rsidRPr="00881E1F">
        <w:t xml:space="preserve">Daniela </w:t>
      </w:r>
      <w:r w:rsidR="00B7614A" w:rsidRPr="00881E1F">
        <w:t>Korlević</w:t>
      </w:r>
      <w:r w:rsidR="0028734A">
        <w:t xml:space="preserve"> </w:t>
      </w:r>
    </w:p>
    <w:p w:rsidRDefault="009F2E88" w:rsidP="009F2E88" w:rsidR="009F2E88">
      <w:pPr>
        <w:ind w:firstLine="708" w:left="1416"/>
        <w:jc w:val="right"/>
      </w:pP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E52507">
        <w:rPr>
          <w:sz w:val="20"/>
          <w:szCs w:val="20"/>
        </w:rPr>
        <w:t>28</w:t>
      </w:r>
      <w:r w:rsidR="00646A80">
        <w:rPr>
          <w:sz w:val="20"/>
          <w:szCs w:val="20"/>
        </w:rPr>
        <w:t>.02.2016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E52507">
      <w:t>679</w:t>
    </w:r>
    <w:r w:rsidR="00586E6F">
      <w:t>/16-</w:t>
    </w:r>
    <w:r w:rsidR="00E52507">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14399B"/>
    <w:rsid w:val="00145822"/>
    <w:rsid w:val="00183263"/>
    <w:rsid w:val="001977FA"/>
    <w:rsid w:val="001E6F72"/>
    <w:rsid w:val="001E7E17"/>
    <w:rsid w:val="00230E1E"/>
    <w:rsid w:val="0028734A"/>
    <w:rsid w:val="002E0501"/>
    <w:rsid w:val="00367900"/>
    <w:rsid w:val="0040236F"/>
    <w:rsid w:val="00412E43"/>
    <w:rsid w:val="004C718A"/>
    <w:rsid w:val="00531B84"/>
    <w:rsid w:val="00553780"/>
    <w:rsid w:val="0055769C"/>
    <w:rsid w:val="00586E6F"/>
    <w:rsid w:val="00646A80"/>
    <w:rsid w:val="006651FF"/>
    <w:rsid w:val="006B38C8"/>
    <w:rsid w:val="006D5E17"/>
    <w:rsid w:val="00706091"/>
    <w:rsid w:val="0077519F"/>
    <w:rsid w:val="007D1DA7"/>
    <w:rsid w:val="00881E1F"/>
    <w:rsid w:val="008C7C65"/>
    <w:rsid w:val="008F023F"/>
    <w:rsid w:val="00943F2B"/>
    <w:rsid w:val="00993A98"/>
    <w:rsid w:val="009A790C"/>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52507"/>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F023F"/>
    <w:rPr>
      <w:color w:val="808080"/>
      <w:bdr w:space="0" w:sz="0" w:color="auto" w:val="none"/>
      <w:shd w:fill="auto" w:color="auto" w:val="clear"/>
    </w:rPr>
  </w:style>
  <w:style w:customStyle="true" w:styleId="eSPISCCParagraphDefaultFont" w:type="character">
    <w:name w:val="eSPIS_CC_Paragraph Default Font"/>
    <w:basedOn w:val="Zadanifontodlomka"/>
    <w:rsid w:val="008F023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F023F"/>
    <w:rPr>
      <w:b/>
      <w:bCs/>
      <w:bdr w:space="0" w:sz="0" w:color="auto" w:val="none"/>
      <w:shd w:fill="FFFFCC" w:color="auto" w:val="clear"/>
      <w:lang w:val="hr-HR"/>
    </w:rPr>
  </w:style>
  <w:style w:customStyle="true" w:styleId="PozadinaSvijetloCrvena" w:type="character">
    <w:name w:val="Pozadina_SvijetloCrvena"/>
    <w:basedOn w:val="eSPISCCParagraphDefaultFont"/>
    <w:rsid w:val="008F023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F023F"/>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8F023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F023F"/>
    <w:rPr>
      <w:color w:val="808080"/>
      <w:bdr w:color="auto" w:space="0" w:sz="0" w:val="none"/>
      <w:shd w:color="auto" w:fill="auto" w:val="clear"/>
    </w:rPr>
  </w:style>
  <w:style w:customStyle="1" w:styleId="eSPISCCParagraphDefaultFont" w:type="character">
    <w:name w:val="eSPIS_CC_Paragraph Default Font"/>
    <w:basedOn w:val="Zadanifontodlomka"/>
    <w:rsid w:val="008F023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F023F"/>
    <w:rPr>
      <w:b/>
      <w:bCs/>
      <w:bdr w:color="auto" w:space="0" w:sz="0" w:val="none"/>
      <w:shd w:color="auto" w:fill="FFFFCC" w:val="clear"/>
      <w:lang w:val="hr-HR"/>
    </w:rPr>
  </w:style>
  <w:style w:customStyle="1" w:styleId="PozadinaSvijetloCrvena" w:type="character">
    <w:name w:val="Pozadina_SvijetloCrvena"/>
    <w:basedOn w:val="eSPISCCParagraphDefaultFont"/>
    <w:rsid w:val="008F023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F023F"/>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8F023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PLAVA OLUJA j.d.o.o.</izvorni_sadrzaj>
    <derivirana_varijabla naziv="DomainObject.Predmet.ProtustrankaFormated_1">  PLAVA OLUJA j.d.o.o.</derivirana_varijabla>
  </DomainObject.Predmet.ProtustrankaFormated>
  <DomainObject.Predmet.ProtustrankaFormatedOIB>
    <izvorni_sadrzaj>  PLAVA OLUJA j.d.o.o., OIB 22137002211</izvorni_sadrzaj>
    <derivirana_varijabla naziv="DomainObject.Predmet.ProtustrankaFormatedOIB_1">  PLAVA OLUJA j.d.o.o., OIB 22137002211</derivirana_varijabla>
  </DomainObject.Predmet.ProtustrankaFormatedOIB>
  <DomainObject.Predmet.ProtustrankaFormatedWithAdress>
    <izvorni_sadrzaj> PLAVA OLUJA j.d.o.o., Corrada Ilijassicha 12, 51000 Rijeka</izvorni_sadrzaj>
    <derivirana_varijabla naziv="DomainObject.Predmet.ProtustrankaFormatedWithAdress_1"> PLAVA OLUJA j.d.o.o., Corrada Ilijassicha 12, 51000 Rijeka</derivirana_varijabla>
  </DomainObject.Predmet.ProtustrankaFormatedWithAdress>
  <DomainObject.Predmet.ProtustrankaFormatedWithAdressOIB>
    <izvorni_sadrzaj> PLAVA OLUJA j.d.o.o., OIB 22137002211, Corrada Ilijassicha 12, 51000 Rijeka</izvorni_sadrzaj>
    <derivirana_varijabla naziv="DomainObject.Predmet.ProtustrankaFormatedWithAdressOIB_1"> PLAVA OLUJA j.d.o.o., OIB 22137002211, Corrada Ilijassicha 12, 51000 Rijeka</derivirana_varijabla>
  </DomainObject.Predmet.ProtustrankaFormatedWithAdressOIB>
  <DomainObject.Predmet.ProtustrankaWithAdress>
    <izvorni_sadrzaj>PLAVA OLUJA j.d.o.o. Corrada Ilijassicha 12, 51000 Rijeka</izvorni_sadrzaj>
    <derivirana_varijabla naziv="DomainObject.Predmet.ProtustrankaWithAdress_1">PLAVA OLUJA j.d.o.o. Corrada Ilijassicha 12, 51000 Rijeka</derivirana_varijabla>
  </DomainObject.Predmet.ProtustrankaWithAdress>
  <DomainObject.Predmet.ProtustrankaWithAdressOIB>
    <izvorni_sadrzaj>PLAVA OLUJA j.d.o.o., OIB 22137002211, Corrada Ilijassicha 12, 51000 Rijeka</izvorni_sadrzaj>
    <derivirana_varijabla naziv="DomainObject.Predmet.ProtustrankaWithAdressOIB_1">PLAVA OLUJA j.d.o.o., OIB 22137002211, Corrada Ilijassicha 12, 51000 Rijeka</derivirana_varijabla>
  </DomainObject.Predmet.ProtustrankaWithAdressOIB>
  <DomainObject.Predmet.ProtustrankaNazivFormated>
    <izvorni_sadrzaj>PLAVA OLUJA j.d.o.o.</izvorni_sadrzaj>
    <derivirana_varijabla naziv="DomainObject.Predmet.ProtustrankaNazivFormated_1">PLAVA OLUJA j.d.o.o.</derivirana_varijabla>
  </DomainObject.Predmet.ProtustrankaNazivFormated>
  <DomainObject.Predmet.ProtustrankaNazivFormatedOIB>
    <izvorni_sadrzaj>PLAVA OLUJA j.d.o.o., OIB 22137002211</izvorni_sadrzaj>
    <derivirana_varijabla naziv="DomainObject.Predmet.ProtustrankaNazivFormatedOIB_1">PLAVA OLUJA j.d.o.o., OIB 22137002211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PLAVA OLUJA j.d.o.o.</item>
    </izvorni_sadrzaj>
    <derivirana_varijabla naziv="DomainObject.Predmet.ProtuStrankaListFormated_1">
      <item>PLAVA OLUJA j.d.o.o.</item>
    </derivirana_varijabla>
  </DomainObject.Predmet.ProtuStrankaListFormated>
  <DomainObject.Predmet.ProtuStrankaListFormatedOIB>
    <izvorni_sadrzaj>
      <item>PLAVA OLUJA j.d.o.o., OIB 22137002211</item>
    </izvorni_sadrzaj>
    <derivirana_varijabla naziv="DomainObject.Predmet.ProtuStrankaListFormatedOIB_1">
      <item>PLAVA OLUJA j.d.o.o., OIB 22137002211</item>
    </derivirana_varijabla>
  </DomainObject.Predmet.ProtuStrankaListFormatedOIB>
  <DomainObject.Predmet.ProtuStrankaListFormatedWithAdress>
    <izvorni_sadrzaj>
      <item>PLAVA OLUJA j.d.o.o., Corrada Ilijassicha 12, 51000 Rijeka</item>
    </izvorni_sadrzaj>
    <derivirana_varijabla naziv="DomainObject.Predmet.ProtuStrankaListFormatedWithAdress_1">
      <item>PLAVA OLUJA j.d.o.o., Corrada Ilijassicha 12, 51000 Rijeka</item>
    </derivirana_varijabla>
  </DomainObject.Predmet.ProtuStrankaListFormatedWithAdress>
  <DomainObject.Predmet.ProtuStrankaListFormatedWithAdressOIB>
    <izvorni_sadrzaj>
      <item>PLAVA OLUJA j.d.o.o., OIB 22137002211, Corrada Ilijassicha 12, 51000 Rijeka</item>
    </izvorni_sadrzaj>
    <derivirana_varijabla naziv="DomainObject.Predmet.ProtuStrankaListFormatedWithAdressOIB_1">
      <item>PLAVA OLUJA j.d.o.o., OIB 22137002211, Corrada Ilijassicha 12, 51000 Rijeka</item>
    </derivirana_varijabla>
  </DomainObject.Predmet.ProtuStrankaListFormatedWithAdressOIB>
  <DomainObject.Predmet.ProtuStrankaListNazivFormated>
    <izvorni_sadrzaj>
      <item>PLAVA OLUJA j.d.o.o.</item>
    </izvorni_sadrzaj>
    <derivirana_varijabla naziv="DomainObject.Predmet.ProtuStrankaListNazivFormated_1">
      <item>PLAVA OLUJA j.d.o.o.</item>
    </derivirana_varijabla>
  </DomainObject.Predmet.ProtuStrankaListNazivFormated>
  <DomainObject.Predmet.ProtuStrankaListNazivFormatedOIB>
    <izvorni_sadrzaj>
      <item>PLAVA OLUJA j.d.o.o., OIB 22137002211</item>
    </izvorni_sadrzaj>
    <derivirana_varijabla naziv="DomainObject.Predmet.ProtuStrankaListNazivFormatedOIB_1">
      <item>PLAVA OLUJA j.d.o.o., OIB 22137002211</item>
    </derivirana_varijabla>
  </DomainObject.Predmet.ProtuStrankaListNazivFormatedOIB>
  <DomainObject.Predmet.OstaliListFormated>
    <izvorni_sadrzaj>
      <item>Andrea Škaron</item>
      <item>Andrea Škaron</item>
    </izvorni_sadrzaj>
    <derivirana_varijabla naziv="DomainObject.Predmet.OstaliListFormated_1">
      <item>Andrea Škaron</item>
      <item>Andrea Škaron</item>
    </derivirana_varijabla>
  </DomainObject.Predmet.OstaliListFormated>
  <DomainObject.Predmet.OstaliListFormatedOIB>
    <izvorni_sadrzaj>
      <item>Andrea Škaron, OIB 13012202882</item>
      <item>Andrea Škaron, OIB 13012202882</item>
    </izvorni_sadrzaj>
    <derivirana_varijabla naziv="DomainObject.Predmet.OstaliListFormatedOIB_1">
      <item>Andrea Škaron, OIB 13012202882</item>
      <item>Andrea Škaron, OIB 13012202882</item>
    </derivirana_varijabla>
  </DomainObject.Predmet.OstaliListFormatedOIB>
  <DomainObject.Predmet.OstaliListFormatedWithAdress>
    <izvorni_sadrzaj>
      <item>Andrea Škaron, Corrada Ilijassicha 12, 51000 Rijeka</item>
      <item>Andrea Škaron, Corrada Ilijassicha 12, 51000 Rijeka</item>
    </izvorni_sadrzaj>
    <derivirana_varijabla naziv="DomainObject.Predmet.OstaliListFormatedWithAdress_1">
      <item>Andrea Škaron, Corrada Ilijassicha 12, 51000 Rijeka</item>
      <item>Andrea Škaron, Corrada Ilijassicha 12, 51000 Rijeka</item>
    </derivirana_varijabla>
  </DomainObject.Predmet.OstaliListFormatedWithAdress>
  <DomainObject.Predmet.OstaliListFormatedWithAdressOIB>
    <izvorni_sadrzaj>
      <item>Andrea Škaron, OIB 13012202882, Corrada Ilijassicha 12, 51000 Rijeka</item>
      <item>Andrea Škaron, OIB 13012202882, Corrada Ilijassicha 12, 51000 Rijeka</item>
    </izvorni_sadrzaj>
    <derivirana_varijabla naziv="DomainObject.Predmet.OstaliListFormatedWithAdressOIB_1">
      <item>Andrea Škaron, OIB 13012202882, Corrada Ilijassicha 12, 51000 Rijeka</item>
      <item>Andrea Škaron, OIB 13012202882, Corrada Ilijassicha 12, 51000 Rijeka</item>
    </derivirana_varijabla>
  </DomainObject.Predmet.OstaliListFormatedWithAdressOIB>
  <DomainObject.Predmet.OstaliListNazivFormated>
    <izvorni_sadrzaj>
      <item>Andrea Škaron</item>
      <item>Andrea Škaron</item>
    </izvorni_sadrzaj>
    <derivirana_varijabla naziv="DomainObject.Predmet.OstaliListNazivFormated_1">
      <item>Andrea Škaron</item>
      <item>Andrea Škaron</item>
    </derivirana_varijabla>
  </DomainObject.Predmet.OstaliListNazivFormated>
  <DomainObject.Predmet.OstaliListNazivFormatedOIB>
    <izvorni_sadrzaj>
      <item>Andrea Škaron, OIB 13012202882</item>
      <item>Andrea Škaron, OIB 13012202882</item>
    </izvorni_sadrzaj>
    <derivirana_varijabla naziv="DomainObject.Predmet.OstaliListNazivFormatedOIB_1">
      <item>Andrea Škaron, OIB 13012202882</item>
      <item>Andrea Škaron, OIB 13012202882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PLAVA OLUJA j.d.o.o.</izvorni_sadrzaj>
    <derivirana_varijabla naziv="DomainObject.Predmet.ProtustrankaIDrugi_1">PLAVA OLUJA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PLAVA OLUJA j.d.o.o., OIB 22137002211, Corrada Ilijassicha 12, 51000 Rijeka</izvorni_sadrzaj>
    <derivirana_varijabla naziv="DomainObject.Predmet.ProtustrankaIDrugiAdressOIB_1">PLAVA OLUJA j.d.o.o., OIB 22137002211, Corrada Ilijassicha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PLAVA OLUJA j.d.o.o.</item>
      <item>Andrea Škaron</item>
      <item>Andrea Škaron</item>
    </izvorni_sadrzaj>
    <derivirana_varijabla naziv="DomainObject.Predmet.SudioniciListNaziv_1">
      <item>FINA Rijeka</item>
      <item>PLAVA OLUJA j.d.o.o.</item>
      <item>Andrea Škaron</item>
      <item>Andrea Škaron</item>
    </derivirana_varijabla>
  </DomainObject.Predmet.SudioniciListNaziv>
  <DomainObject.Predmet.SudioniciListAdressOIB>
    <izvorni_sadrzaj>
      <item>FINA Rijeka, OIB 85821130368, Frana Kurelca 8,51000 Rijeka</item>
      <item>PLAVA OLUJA j.d.o.o., OIB 22137002211, Corrada Ilijassicha 12,51000 Rijeka</item>
      <item>Andrea Škaron, OIB 13012202882, Corrada Ilijassicha 12,51000 Rijeka</item>
      <item>Andrea Škaron, OIB 13012202882, Corrada Ilijassicha 12,51000 Rijeka</item>
    </izvorni_sadrzaj>
    <derivirana_varijabla naziv="DomainObject.Predmet.SudioniciListAdressOIB_1">
      <item>FINA Rijeka, OIB 85821130368, Frana Kurelca 8,51000 Rijeka</item>
      <item>PLAVA OLUJA j.d.o.o., OIB 22137002211, Corrada Ilijassicha 12,51000 Rijeka</item>
      <item>Andrea Škaron, OIB 13012202882, Corrada Ilijassicha 12,51000 Rijeka</item>
      <item>Andrea Škaron, OIB 13012202882, Corrada Ilijassicha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22137002211</item>
      <item>, OIB 13012202882</item>
      <item>, OIB 13012202882</item>
    </izvorni_sadrzaj>
    <derivirana_varijabla naziv="DomainObject.Predmet.SudioniciListNazivOIB_1">
      <item>, OIB 85821130368</item>
      <item>, OIB 22137002211</item>
      <item>, OIB 13012202882</item>
      <item>, OIB 13012202882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DA937-2649-4A0B-BF3C-0532A25E8C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1017</properties:Words>
  <properties:Characters>5670</properties:Characters>
  <properties:Lines>121</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2017-02-28T10:41:00Z</dcterms:created>
  <dc:creator>ksarlija</dc:creator>
  <cp:lastModifiedBy>Jasna Radulović</cp:lastModifiedBy>
  <cp:lastPrinted>2017-02-09T10:27:00Z</cp:lastPrinted>
  <dcterms:modified xmlns:xsi="http://www.w3.org/2001/XMLSchema-instance" xsi:type="dcterms:W3CDTF">2017-02-28T10:47:00Z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