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ae472" w14:paraId="06ae472" w:rsidRDefault="005078C7" w:rsidP="005078C7" w:rsidR="005078C7" w:rsidRPr="0051311D">
      <w:pPr>
        <w15:collapsed w:val="false"/>
      </w:pPr>
      <w:bookmarkStart w:name="_GoBack" w:id="0"/>
      <w:bookmarkEnd w:id="0"/>
    </w:p>
    <w:p w:rsidRDefault="00E90BAB" w:rsidP="00E90BAB" w:rsidR="00E90BAB">
      <w:r>
        <w:rPr>
          <w:noProof/>
        </w:rPr>
        <w:drawing>
          <wp:inline distR="0" distL="0" distB="0" distT="0">
            <wp:extent cy="726440" cx="578485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78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0BAB" w:rsidP="00E90BAB" w:rsidR="00E90BAB" w:rsidRPr="00507C77">
      <w:r w:rsidRPr="00507C77">
        <w:t>REPUBLIKA HRVATSKA</w:t>
      </w:r>
    </w:p>
    <w:p w:rsidRDefault="00E90BAB" w:rsidP="00E90BAB" w:rsidR="00E90BAB" w:rsidRPr="00507C77">
      <w:r w:rsidRPr="00507C77">
        <w:t xml:space="preserve">TRGOVAČKI SUD U ZAGREBU                       </w:t>
      </w:r>
      <w:r>
        <w:t xml:space="preserve">                              </w:t>
      </w:r>
      <w:r>
        <w:tab/>
      </w:r>
    </w:p>
    <w:p w:rsidRDefault="00E90BAB" w:rsidP="00E90BAB" w:rsidR="00E90BAB">
      <w:proofErr w:type="spellStart"/>
      <w:r w:rsidRPr="00507C77">
        <w:t>Amruševa</w:t>
      </w:r>
      <w:proofErr w:type="spellEnd"/>
      <w:r w:rsidRPr="00507C77">
        <w:t xml:space="preserve"> 2/II</w:t>
      </w:r>
    </w:p>
    <w:p w:rsidRDefault="007F57AD" w:rsidP="00E90BAB" w:rsidR="007F57AD"/>
    <w:p w:rsidRDefault="007F57AD" w:rsidP="00E90BAB" w:rsidR="007F57AD" w:rsidRPr="00507C77"/>
    <w:p w:rsidRDefault="00E90BAB" w:rsidP="00E90BAB" w:rsidR="00E90BAB" w:rsidRPr="007F57AD">
      <w:pPr>
        <w:jc w:val="center"/>
      </w:pPr>
      <w:r w:rsidRPr="007F57AD">
        <w:t>R</w:t>
      </w:r>
      <w:r w:rsidR="007F57AD" w:rsidRPr="007F57AD">
        <w:t xml:space="preserve"> </w:t>
      </w:r>
      <w:r w:rsidRPr="007F57AD">
        <w:t>E</w:t>
      </w:r>
      <w:r w:rsidR="007F57AD" w:rsidRPr="007F57AD">
        <w:t xml:space="preserve"> </w:t>
      </w:r>
      <w:r w:rsidRPr="007F57AD">
        <w:t>P</w:t>
      </w:r>
      <w:r w:rsidR="007F57AD" w:rsidRPr="007F57AD">
        <w:t xml:space="preserve"> </w:t>
      </w:r>
      <w:r w:rsidRPr="007F57AD">
        <w:t>U</w:t>
      </w:r>
      <w:r w:rsidR="007F57AD" w:rsidRPr="007F57AD">
        <w:t xml:space="preserve"> </w:t>
      </w:r>
      <w:r w:rsidRPr="007F57AD">
        <w:t>B</w:t>
      </w:r>
      <w:r w:rsidR="007F57AD" w:rsidRPr="007F57AD">
        <w:t xml:space="preserve"> </w:t>
      </w:r>
      <w:r w:rsidRPr="007F57AD">
        <w:t>L</w:t>
      </w:r>
      <w:r w:rsidR="007F57AD" w:rsidRPr="007F57AD">
        <w:t xml:space="preserve"> </w:t>
      </w:r>
      <w:r w:rsidRPr="007F57AD">
        <w:t>I</w:t>
      </w:r>
      <w:r w:rsidR="007F57AD" w:rsidRPr="007F57AD">
        <w:t xml:space="preserve"> </w:t>
      </w:r>
      <w:r w:rsidRPr="007F57AD">
        <w:t>K</w:t>
      </w:r>
      <w:r w:rsidR="007F57AD" w:rsidRPr="007F57AD">
        <w:t xml:space="preserve"> </w:t>
      </w:r>
      <w:r w:rsidRPr="007F57AD">
        <w:t xml:space="preserve">A </w:t>
      </w:r>
      <w:r w:rsidR="007F57AD" w:rsidRPr="007F57AD">
        <w:t xml:space="preserve"> </w:t>
      </w:r>
      <w:r w:rsidRPr="007F57AD">
        <w:t>H</w:t>
      </w:r>
      <w:r w:rsidR="007F57AD" w:rsidRPr="007F57AD">
        <w:t xml:space="preserve"> </w:t>
      </w:r>
      <w:r w:rsidRPr="007F57AD">
        <w:t>R</w:t>
      </w:r>
      <w:r w:rsidR="007F57AD" w:rsidRPr="007F57AD">
        <w:t xml:space="preserve"> </w:t>
      </w:r>
      <w:r w:rsidRPr="007F57AD">
        <w:t>V</w:t>
      </w:r>
      <w:r w:rsidR="007F57AD" w:rsidRPr="007F57AD">
        <w:t xml:space="preserve"> </w:t>
      </w:r>
      <w:r w:rsidRPr="007F57AD">
        <w:t>A</w:t>
      </w:r>
      <w:r w:rsidR="007F57AD" w:rsidRPr="007F57AD">
        <w:t xml:space="preserve"> </w:t>
      </w:r>
      <w:r w:rsidRPr="007F57AD">
        <w:t>T</w:t>
      </w:r>
      <w:r w:rsidR="007F57AD" w:rsidRPr="007F57AD">
        <w:t xml:space="preserve"> </w:t>
      </w:r>
      <w:r w:rsidRPr="007F57AD">
        <w:t>S</w:t>
      </w:r>
      <w:r w:rsidR="007F57AD" w:rsidRPr="007F57AD">
        <w:t xml:space="preserve"> </w:t>
      </w:r>
      <w:r w:rsidRPr="007F57AD">
        <w:t>K</w:t>
      </w:r>
      <w:r w:rsidR="007F57AD" w:rsidRPr="007F57AD">
        <w:t xml:space="preserve"> </w:t>
      </w:r>
      <w:r w:rsidRPr="007F57AD">
        <w:t>A</w:t>
      </w:r>
    </w:p>
    <w:p w:rsidRDefault="00E90BAB" w:rsidP="00E90BAB" w:rsidR="00E90BAB" w:rsidRPr="007F57AD">
      <w:pPr>
        <w:jc w:val="center"/>
      </w:pPr>
      <w:r w:rsidRPr="007F57AD">
        <w:t xml:space="preserve">Z A K </w:t>
      </w:r>
      <w:proofErr w:type="spellStart"/>
      <w:r w:rsidRPr="007F57AD">
        <w:t>LJ</w:t>
      </w:r>
      <w:proofErr w:type="spellEnd"/>
      <w:r w:rsidRPr="007F57AD">
        <w:t xml:space="preserve"> U Č A K </w:t>
      </w:r>
    </w:p>
    <w:p w:rsidRDefault="00E90BAB" w:rsidP="00E90BAB" w:rsidR="00E90BAB" w:rsidRPr="00507C77">
      <w:pPr>
        <w:jc w:val="center"/>
        <w:rPr>
          <w:b/>
        </w:rPr>
      </w:pPr>
    </w:p>
    <w:p w:rsidRDefault="000A5D5C" w:rsidP="00FF640E" w:rsidR="00FF640E">
      <w:pPr>
        <w:jc w:val="both"/>
        <w:rPr>
          <w:lang w:val="pt-BR"/>
        </w:rPr>
      </w:pPr>
      <w:r w:rsidRPr="000A5D5C">
        <w:rPr>
          <w:lang w:val="pt-BR"/>
        </w:rPr>
        <w:t xml:space="preserve">Trgovački sud u Zagrebu, po sucu Nikoli Ribariću, kao stečajnom sucu, u stečajnom postupku nad trgovačkim društvom VOĆE ROYAL d.o.o. u stečaju, Zagreb, Bulatova 20, OIB: 27354046277, MBS: 080427894,  dana </w:t>
      </w:r>
      <w:r>
        <w:rPr>
          <w:lang w:val="pt-BR"/>
        </w:rPr>
        <w:t>11. lipnja</w:t>
      </w:r>
      <w:r w:rsidRPr="000A5D5C">
        <w:rPr>
          <w:lang w:val="pt-BR"/>
        </w:rPr>
        <w:t xml:space="preserve"> 201</w:t>
      </w:r>
      <w:r>
        <w:rPr>
          <w:lang w:val="pt-BR"/>
        </w:rPr>
        <w:t>9</w:t>
      </w:r>
      <w:r w:rsidRPr="000A5D5C">
        <w:rPr>
          <w:lang w:val="pt-BR"/>
        </w:rPr>
        <w:t>.,</w:t>
      </w:r>
    </w:p>
    <w:p w:rsidRDefault="000A5D5C" w:rsidP="00FF640E" w:rsidR="000A5D5C" w:rsidRPr="00F2653D">
      <w:pPr>
        <w:jc w:val="both"/>
      </w:pPr>
    </w:p>
    <w:p w:rsidRDefault="00EF0EA8" w:rsidP="00EF0EA8" w:rsidR="00EF0EA8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 je</w:t>
      </w:r>
    </w:p>
    <w:p w:rsidRDefault="00EF0EA8" w:rsidP="00EF0EA8" w:rsidR="00EF0EA8" w:rsidRPr="00AF0101">
      <w:pPr>
        <w:jc w:val="both"/>
        <w:rPr>
          <w:bCs/>
        </w:rPr>
      </w:pPr>
    </w:p>
    <w:p w:rsidRDefault="005078C7" w:rsidP="00A77317" w:rsidR="005078C7" w:rsidRPr="0051311D">
      <w:pPr>
        <w:jc w:val="both"/>
      </w:pPr>
      <w:r w:rsidRPr="0051311D">
        <w:t>I</w:t>
      </w:r>
      <w:r w:rsidR="00A77317" w:rsidRPr="0051311D">
        <w:tab/>
      </w:r>
      <w:r w:rsidRPr="0051311D">
        <w:t>Određuje</w:t>
      </w:r>
      <w:r w:rsidR="004C61A7" w:rsidRPr="0051311D">
        <w:t>,</w:t>
      </w:r>
      <w:r w:rsidRPr="0051311D">
        <w:t xml:space="preserve"> se temeljem čl. </w:t>
      </w:r>
      <w:smartTag w:element="metricconverter" w:uri="urn:schemas-microsoft-com:office:smarttags">
        <w:smartTagPr>
          <w:attr w:val="203. st" w:name="ProductID"/>
        </w:smartTagPr>
        <w:r w:rsidRPr="0051311D">
          <w:t>203</w:t>
        </w:r>
        <w:r w:rsidR="00810AC1" w:rsidRPr="0051311D">
          <w:t>.</w:t>
        </w:r>
        <w:r w:rsidRPr="0051311D">
          <w:t xml:space="preserve"> st</w:t>
        </w:r>
      </w:smartTag>
      <w:r w:rsidRPr="0051311D">
        <w:t>. 2</w:t>
      </w:r>
      <w:r w:rsidR="00810AC1" w:rsidRPr="0051311D">
        <w:t>.</w:t>
      </w:r>
      <w:r w:rsidRPr="0051311D">
        <w:t xml:space="preserve"> Stečajnog zakona</w:t>
      </w:r>
      <w:r w:rsidR="004C61A7" w:rsidRPr="0051311D">
        <w:t>,</w:t>
      </w:r>
      <w:r w:rsidRPr="0051311D">
        <w:t xml:space="preserve"> Skupština vjerovnika radi pribavljanja mišljenja o obustavi i zaključenju stečajnog postupka za dan</w:t>
      </w:r>
      <w:r w:rsidR="00810AC1" w:rsidRPr="0051311D">
        <w:t>:</w:t>
      </w:r>
      <w:r w:rsidRPr="0051311D">
        <w:t xml:space="preserve"> </w:t>
      </w:r>
    </w:p>
    <w:p w:rsidRDefault="00A77317" w:rsidP="00A77317" w:rsidR="00A77317" w:rsidRPr="0051311D">
      <w:pPr>
        <w:jc w:val="both"/>
      </w:pPr>
    </w:p>
    <w:p w:rsidRDefault="000A5D5C" w:rsidP="006E79D1" w:rsidR="007F099A">
      <w:pPr>
        <w:ind w:firstLine="720"/>
        <w:jc w:val="center"/>
        <w:rPr>
          <w:b/>
        </w:rPr>
      </w:pPr>
      <w:r>
        <w:rPr>
          <w:b/>
        </w:rPr>
        <w:t>18</w:t>
      </w:r>
      <w:r w:rsidR="006E79D1" w:rsidRPr="004A1750">
        <w:rPr>
          <w:b/>
        </w:rPr>
        <w:t>.</w:t>
      </w:r>
      <w:r w:rsidR="006E79D1">
        <w:rPr>
          <w:b/>
        </w:rPr>
        <w:t xml:space="preserve"> srpnja</w:t>
      </w:r>
      <w:r w:rsidR="006E79D1" w:rsidRPr="004A1750">
        <w:rPr>
          <w:b/>
        </w:rPr>
        <w:t xml:space="preserve"> 201</w:t>
      </w:r>
      <w:r w:rsidR="00E90BAB">
        <w:rPr>
          <w:b/>
        </w:rPr>
        <w:t>9</w:t>
      </w:r>
      <w:r w:rsidR="006E79D1" w:rsidRPr="004A1750">
        <w:rPr>
          <w:b/>
        </w:rPr>
        <w:t xml:space="preserve">. u </w:t>
      </w:r>
      <w:r w:rsidR="006E79D1">
        <w:rPr>
          <w:b/>
        </w:rPr>
        <w:t>1</w:t>
      </w:r>
      <w:r w:rsidR="00DB6FB4">
        <w:rPr>
          <w:b/>
        </w:rPr>
        <w:t>0,00</w:t>
      </w:r>
      <w:r w:rsidR="006E79D1" w:rsidRPr="004A1750">
        <w:rPr>
          <w:b/>
        </w:rPr>
        <w:t xml:space="preserve"> sati </w:t>
      </w:r>
      <w:r w:rsidR="006E79D1">
        <w:rPr>
          <w:b/>
        </w:rPr>
        <w:t xml:space="preserve"> </w:t>
      </w:r>
    </w:p>
    <w:p w:rsidRDefault="00B30BFB" w:rsidP="006E79D1" w:rsidR="00B30BFB">
      <w:pPr>
        <w:ind w:firstLine="720"/>
        <w:jc w:val="center"/>
        <w:rPr>
          <w:b/>
        </w:rPr>
      </w:pPr>
    </w:p>
    <w:p w:rsidRDefault="006E79D1" w:rsidP="007F099A" w:rsidR="006E79D1" w:rsidRPr="007F099A">
      <w:r w:rsidRPr="007F099A">
        <w:t xml:space="preserve">u prostorijama Trgovačkog suda u Zagrebu, Petrinjska 8, II kat ulične zgrade, </w:t>
      </w:r>
      <w:r w:rsidR="00DB6FB4" w:rsidRPr="007F099A">
        <w:t xml:space="preserve">dvorana </w:t>
      </w:r>
      <w:proofErr w:type="spellStart"/>
      <w:r w:rsidR="00DB6FB4" w:rsidRPr="007F099A">
        <w:t>96</w:t>
      </w:r>
      <w:proofErr w:type="spellEnd"/>
      <w:r w:rsidR="007F099A" w:rsidRPr="007F099A">
        <w:t>.</w:t>
      </w:r>
    </w:p>
    <w:p w:rsidRDefault="00A77317" w:rsidP="005078C7" w:rsidR="00A77317" w:rsidRPr="0051311D"/>
    <w:p w:rsidRDefault="005078C7" w:rsidP="00A77317" w:rsidR="005078C7" w:rsidRPr="0051311D">
      <w:pPr>
        <w:jc w:val="both"/>
      </w:pPr>
      <w:r w:rsidRPr="0051311D">
        <w:t>II</w:t>
      </w:r>
      <w:r w:rsidR="00A77317" w:rsidRPr="0051311D">
        <w:tab/>
      </w:r>
      <w:r w:rsidRPr="0051311D">
        <w:t xml:space="preserve">Na Skupštinu se pozivaju pristupiti vjerovnici stečajne mase, stečajni upravitelj i stečajni vjerovnici. </w:t>
      </w:r>
    </w:p>
    <w:p w:rsidRDefault="00727700" w:rsidP="00727700" w:rsidR="00727700" w:rsidRPr="0051311D"/>
    <w:p w:rsidRDefault="00727700" w:rsidP="00727700" w:rsidR="00727700" w:rsidRPr="0051311D"/>
    <w:p w:rsidRDefault="00A22E70" w:rsidP="00727700" w:rsidR="005078C7" w:rsidRPr="0051311D">
      <w:pPr>
        <w:jc w:val="center"/>
      </w:pPr>
      <w:r w:rsidRPr="0051311D">
        <w:t xml:space="preserve">U Zagrebu, </w:t>
      </w:r>
      <w:r w:rsidR="00E90BAB">
        <w:t>11</w:t>
      </w:r>
      <w:r w:rsidR="005078C7" w:rsidRPr="0051311D">
        <w:t>.</w:t>
      </w:r>
      <w:r w:rsidR="006E79D1">
        <w:t xml:space="preserve"> lipnja</w:t>
      </w:r>
      <w:r w:rsidR="005078C7" w:rsidRPr="0051311D">
        <w:t xml:space="preserve"> 201</w:t>
      </w:r>
      <w:r w:rsidR="00E90BAB">
        <w:t>9</w:t>
      </w:r>
      <w:r w:rsidR="005078C7" w:rsidRPr="0051311D">
        <w:t>.</w:t>
      </w:r>
    </w:p>
    <w:p w:rsidRDefault="005078C7" w:rsidP="005078C7" w:rsidR="005078C7" w:rsidRPr="0051311D"/>
    <w:p w:rsidRDefault="005078C7" w:rsidP="005078C7" w:rsidR="005078C7" w:rsidRPr="0051311D"/>
    <w:p w:rsidRDefault="004100F3" w:rsidP="007F099A" w:rsidR="004100F3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D729C" w:rsidP="007F099A" w:rsidR="004100F3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Ribarić, v.r.</w:t>
      </w:r>
    </w:p>
    <w:p w:rsidRDefault="003D729C" w:rsidP="007F099A" w:rsidR="003D729C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</w:p>
    <w:p w:rsidRDefault="003D729C" w:rsidP="003D729C" w:rsidR="003D729C">
      <w:pPr>
        <w:pStyle w:val="Podnaslov"/>
        <w:ind w:firstLine="708" w:left="4248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</w:t>
      </w:r>
    </w:p>
    <w:p w:rsidRDefault="003D729C" w:rsidP="007F099A" w:rsidR="003D729C" w:rsidRPr="00FC1355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Maja Hajtek</w:t>
      </w:r>
    </w:p>
    <w:p w:rsidRDefault="00FF640E" w:rsidP="00FF640E" w:rsidR="00FF640E">
      <w:pPr>
        <w:pStyle w:val="Tijeloteksta"/>
        <w:ind w:left="5760"/>
      </w:pPr>
    </w:p>
    <w:p w:rsidRDefault="005078C7" w:rsidP="005078C7" w:rsidR="005078C7" w:rsidRPr="0051311D"/>
    <w:p w:rsidRDefault="005078C7" w:rsidP="005078C7" w:rsidR="005078C7" w:rsidRPr="0051311D"/>
    <w:p w:rsidRDefault="005078C7" w:rsidP="005078C7" w:rsidR="005078C7" w:rsidRPr="0051311D"/>
    <w:p w:rsidRDefault="005078C7" w:rsidP="005078C7" w:rsidR="005078C7" w:rsidRPr="0051311D">
      <w:r w:rsidRPr="0051311D">
        <w:t xml:space="preserve"> </w:t>
      </w:r>
    </w:p>
    <w:p w:rsidRDefault="005078C7" w:rsidP="005078C7" w:rsidR="005078C7" w:rsidRPr="0051311D"/>
    <w:p w:rsidRDefault="005078C7" w:rsidP="005078C7" w:rsidR="005078C7" w:rsidRPr="0051311D"/>
    <w:sectPr w:rsidR="005078C7" w:rsidRPr="0051311D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57AD" w:rsidP="007F57AD" w:rsidR="007F57AD">
      <w:r>
        <w:separator/>
      </w:r>
    </w:p>
  </w:endnote>
  <w:endnote w:id="0" w:type="continuationSeparator">
    <w:p w:rsidRDefault="007F57AD" w:rsidP="007F57AD" w:rsidR="007F57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57AD" w:rsidP="007F57AD" w:rsidR="007F57AD">
      <w:r>
        <w:separator/>
      </w:r>
    </w:p>
  </w:footnote>
  <w:footnote w:id="0" w:type="continuationSeparator">
    <w:p w:rsidRDefault="007F57AD" w:rsidP="007F57AD" w:rsidR="007F57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F57AD" w:rsidP="007F57AD" w:rsidR="007F57AD">
    <w:pPr>
      <w:pStyle w:val="Zaglavlje"/>
      <w:jc w:val="right"/>
    </w:pPr>
    <w:proofErr w:type="spellStart"/>
    <w:smartTag w:element="metricconverter" w:uri="urn:schemas-microsoft-com:office:smarttags">
      <w:smartTagPr>
        <w:attr w:val="72. St" w:name="ProductID"/>
      </w:smartTagPr>
      <w:r w:rsidRPr="00507C77">
        <w:t>72</w:t>
      </w:r>
      <w:proofErr w:type="spellEnd"/>
      <w:r w:rsidRPr="00507C77">
        <w:t>. St</w:t>
      </w:r>
    </w:smartTag>
    <w:r w:rsidRPr="00507C77">
      <w:t>-</w:t>
    </w:r>
    <w:proofErr w:type="spellStart"/>
    <w:r>
      <w:t>465</w:t>
    </w:r>
    <w:proofErr w:type="spellEnd"/>
    <w:r>
      <w:t>/</w:t>
    </w:r>
    <w:proofErr w:type="spellStart"/>
    <w:r>
      <w:t>2014</w:t>
    </w:r>
    <w:proofErr w:type="spellEnd"/>
    <w:r>
      <w:t>-</w:t>
    </w:r>
    <w:proofErr w:type="spellStart"/>
    <w:r>
      <w:t>268</w:t>
    </w:r>
    <w:proofErr w:type="spellEnd"/>
  </w:p>
  <w:p w:rsidRDefault="007F57AD" w:rsidR="007F57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B152056"/>
    <w:multiLevelType w:val="hybridMultilevel"/>
    <w:tmpl w:val="866E9F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E3C6FAE"/>
    <w:multiLevelType w:val="hybridMultilevel"/>
    <w:tmpl w:val="F7CE23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8C7"/>
    <w:rsid w:val="000A5D5C"/>
    <w:rsid w:val="00107313"/>
    <w:rsid w:val="0014636B"/>
    <w:rsid w:val="001826BC"/>
    <w:rsid w:val="001E1BF0"/>
    <w:rsid w:val="00281A2C"/>
    <w:rsid w:val="002B1F11"/>
    <w:rsid w:val="002B36C2"/>
    <w:rsid w:val="003530BA"/>
    <w:rsid w:val="003D729C"/>
    <w:rsid w:val="004100F3"/>
    <w:rsid w:val="0046020C"/>
    <w:rsid w:val="004633B7"/>
    <w:rsid w:val="004C61A7"/>
    <w:rsid w:val="004D24EB"/>
    <w:rsid w:val="005078C7"/>
    <w:rsid w:val="0051311D"/>
    <w:rsid w:val="005447B3"/>
    <w:rsid w:val="005630FC"/>
    <w:rsid w:val="00645828"/>
    <w:rsid w:val="006E79D1"/>
    <w:rsid w:val="0070619C"/>
    <w:rsid w:val="00727700"/>
    <w:rsid w:val="007F099A"/>
    <w:rsid w:val="007F57AD"/>
    <w:rsid w:val="00810AC1"/>
    <w:rsid w:val="008B07FB"/>
    <w:rsid w:val="008F1548"/>
    <w:rsid w:val="009151C4"/>
    <w:rsid w:val="00A22E70"/>
    <w:rsid w:val="00A5777C"/>
    <w:rsid w:val="00A66BD2"/>
    <w:rsid w:val="00A77317"/>
    <w:rsid w:val="00AD66D5"/>
    <w:rsid w:val="00B30BFB"/>
    <w:rsid w:val="00B322F7"/>
    <w:rsid w:val="00BB4D3C"/>
    <w:rsid w:val="00CD15F3"/>
    <w:rsid w:val="00D61A17"/>
    <w:rsid w:val="00DA1464"/>
    <w:rsid w:val="00DB6FB4"/>
    <w:rsid w:val="00E90BAB"/>
    <w:rsid w:val="00EF0EA8"/>
    <w:rsid w:val="00F05DA3"/>
    <w:rsid w:val="00FE6E64"/>
    <w:rsid w:val="00FF6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1A2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1E1BF0"/>
    <w:pPr>
      <w:jc w:val="both"/>
    </w:pPr>
  </w:style>
  <w:style w:styleId="Podnaslov" w:type="paragraph">
    <w:name w:val="Subtitle"/>
    <w:basedOn w:val="Normal"/>
    <w:link w:val="PodnaslovChar"/>
    <w:qFormat/>
    <w:rsid w:val="004100F3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4100F3"/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unhideWhenUsed/>
    <w:rsid w:val="007F57A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F57AD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7F57A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57A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F09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D72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2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2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2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2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1A2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1E1BF0"/>
    <w:pPr>
      <w:jc w:val="both"/>
    </w:pPr>
  </w:style>
  <w:style w:styleId="Podnaslov" w:type="paragraph">
    <w:name w:val="Subtitle"/>
    <w:basedOn w:val="Normal"/>
    <w:link w:val="PodnaslovChar"/>
    <w:qFormat/>
    <w:rsid w:val="004100F3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4100F3"/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unhideWhenUsed/>
    <w:rsid w:val="007F57A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F57AD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7F57A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57A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F09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D72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2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2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2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2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lipnja 2019.</izvorni_sadrzaj>
    <derivirana_varijabla naziv="DomainObject.DatumDonosenjaOdluke_1">11.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465</izvorni_sadrzaj>
    <derivirana_varijabla naziv="DomainObject.Predmet.Broj_1">465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2014.</izvorni_sadrzaj>
    <derivirana_varijabla naziv="DomainObject.Predmet.DatumOsnivanja_1">13.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St-465/2014</izvorni_sadrzaj>
    <derivirana_varijabla naziv="DomainObject.Predmet.OznakaBroj_1">St-465/2014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VOĆE ROYAL d.o.o. za zastupanje u crinskom postupku i trgovinu</izvorni_sadrzaj>
    <derivirana_varijabla naziv="DomainObject.Predmet.ProtustrankaFormated_1">  VOĆE ROYAL d.o.o. za zastupanje u crinskom postupku i trgovinu</derivirana_varijabla>
  </DomainObject.Predmet.ProtustrankaFormated>
  <DomainObject.Predmet.ProtustrankaFormatedOIB>
    <izvorni_sadrzaj>  VOĆE ROYAL d.o.o. za zastupanje u crinskom postupku i trgovinu, OIB 27354046277</izvorni_sadrzaj>
    <derivirana_varijabla naziv="DomainObject.Predmet.ProtustrankaFormatedOIB_1">  VOĆE ROYAL d.o.o. za zastupanje u crinskom postupku i trgovinu, OIB 27354046277</derivirana_varijabla>
  </DomainObject.Predmet.ProtustrankaFormatedOIB>
  <DomainObject.Predmet.ProtustrankaFormatedWithAdress>
    <izvorni_sadrzaj> VOĆE ROYAL d.o.o. za zastupanje u crinskom postupku i trgovinu, Bulatova 20, 10000 Zagreb</izvorni_sadrzaj>
    <derivirana_varijabla naziv="DomainObject.Predmet.ProtustrankaFormatedWithAdress_1"> VOĆE ROYAL d.o.o. za zastupanje u crinskom postupku i trgovinu, Bulatova 20, 10000 Zagreb</derivirana_varijabla>
  </DomainObject.Predmet.ProtustrankaFormatedWithAdress>
  <DomainObject.Predmet.ProtustrankaFormatedWithAdressOIB>
    <izvorni_sadrzaj> VOĆE ROYAL d.o.o. za zastupanje u crinskom postupku i trgovinu, OIB 27354046277, Bulatova 20, 10000 Zagreb</izvorni_sadrzaj>
    <derivirana_varijabla naziv="DomainObject.Predmet.ProtustrankaFormatedWithAdressOIB_1"> VOĆE ROYAL d.o.o. za zastupanje u crinskom postupku i trgovinu, OIB 27354046277, Bulatova 20, 10000 Zagreb</derivirana_varijabla>
  </DomainObject.Predmet.ProtustrankaFormatedWithAdressOIB>
  <DomainObject.Predmet.ProtustrankaWithAdress>
    <izvorni_sadrzaj>VOĆE ROYAL d.o.o. za zastupanje u crinskom postupku i trgovinu Bulatova 20, 10000 Zagreb</izvorni_sadrzaj>
    <derivirana_varijabla naziv="DomainObject.Predmet.ProtustrankaWithAdress_1">VOĆE ROYAL d.o.o. za zastupanje u crinskom postupku i trgovinu Bulatova 20, 10000 Zagreb</derivirana_varijabla>
  </DomainObject.Predmet.ProtustrankaWithAdress>
  <DomainObject.Predmet.ProtustrankaWithAdressOIB>
    <izvorni_sadrzaj>VOĆE ROYAL d.o.o. za zastupanje u crinskom postupku i trgovinu, OIB 27354046277, Bulatova 20, 10000 Zagreb</izvorni_sadrzaj>
    <derivirana_varijabla naziv="DomainObject.Predmet.ProtustrankaWithAdressOIB_1">VOĆE ROYAL d.o.o. za zastupanje u crinskom postupku i trgovinu, OIB 27354046277, Bulatova 20, 10000 Zagreb</derivirana_varijabla>
  </DomainObject.Predmet.ProtustrankaWithAdressOIB>
  <DomainObject.Predmet.ProtustrankaNazivFormated>
    <izvorni_sadrzaj>VOĆE ROYAL d.o.o. za zastupanje u crinskom postupku i trgovinu</izvorni_sadrzaj>
    <derivirana_varijabla naziv="DomainObject.Predmet.ProtustrankaNazivFormated_1">VOĆE ROYAL d.o.o. za zastupanje u crinskom postupku i trgovinu</derivirana_varijabla>
  </DomainObject.Predmet.ProtustrankaNazivFormated>
  <DomainObject.Predmet.ProtustrankaNazivFormatedOIB>
    <izvorni_sadrzaj>VOĆE ROYAL d.o.o. za zastupanje u crinskom postupku i trgovinu, OIB 27354046277</izvorni_sadrzaj>
    <derivirana_varijabla naziv="DomainObject.Predmet.ProtustrankaNazivFormatedOIB_1">VOĆE ROYAL d.o.o. za zastupanje u crinskom postupku i trgovinu, OIB 27354046277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Sanja Brkić; NUTRIFIT FOOD d.o.o. za proizvodnju, trgovinu i usluge; Jugoslav Puran</izvorni_sadrzaj>
    <derivirana_varijabla naziv="DomainObject.Predmet.StrankaFormated_1">  Sanja Brkić; NUTRIFIT FOOD d.o.o. za proizvodnju, trgovinu i usluge; Jugoslav Puran</derivirana_varijabla>
  </DomainObject.Predmet.StrankaFormated>
  <DomainObject.Predmet.StrankaFormatedOIB>
    <izvorni_sadrzaj>  Sanja Brkić, OIB 16439277259; NUTRIFIT FOOD d.o.o. za proizvodnju, trgovinu i usluge, OIB 06285339470; Jugoslav Puran, OIB 70582689973</izvorni_sadrzaj>
    <derivirana_varijabla naziv="DomainObject.Predmet.StrankaFormatedOIB_1">  Sanja Brkić, OIB 16439277259; NUTRIFIT FOOD d.o.o. za proizvodnju, trgovinu i usluge, OIB 06285339470; Jugoslav Puran, OIB 70582689973</derivirana_varijabla>
  </DomainObject.Predmet.StrankaFormatedOIB>
  <DomainObject.Predmet.StrankaFormatedWithAdress>
    <izvorni_sadrzaj> Sanja Brkić, Sunekov I.odvojak 31h, 10000 Zagreb; NUTRIFIT FOOD d.o.o. za proizvodnju, trgovinu i usluge, Dr. Franje Račkog 10, 10000 Zagreb; Jugoslav Puran, Pavleka Miškine 1d, 43000 Bjelovar</izvorni_sadrzaj>
    <derivirana_varijabla naziv="DomainObject.Predmet.StrankaFormatedWithAdress_1"> Sanja Brkić, Sunekov I.odvojak 31h, 10000 Zagreb; NUTRIFIT FOOD d.o.o. za proizvodnju, trgovinu i usluge, Dr. Franje Račkog 10, 10000 Zagreb; Jugoslav Puran, Pavleka Miškine 1d, 43000 Bjelovar</derivirana_varijabla>
  </DomainObject.Predmet.StrankaFormatedWithAdress>
  <DomainObject.Predmet.StrankaFormatedWithAdressOIB>
    <izvorni_sadrzaj> Sanja Brkić, OIB 16439277259, Sunekov I.odvojak 31h, 10000 Zagreb; NUTRIFIT FOOD d.o.o. za proizvodnju, trgovinu i usluge, OIB 06285339470, Dr. Franje Račkog 10, 10000 Zagreb; Jugoslav Puran, OIB 70582689973, Pavleka Miškine 1d, 43000 Bjelovar</izvorni_sadrzaj>
    <derivirana_varijabla naziv="DomainObject.Predmet.StrankaFormatedWithAdressOIB_1"> Sanja Brkić, OIB 16439277259, Sunekov I.odvojak 31h, 10000 Zagreb; NUTRIFIT FOOD d.o.o. za proizvodnju, trgovinu i usluge, OIB 06285339470, Dr. Franje Račkog 10, 10000 Zagreb; Jugoslav Puran, OIB 70582689973, Pavleka Miškine 1d, 43000 Bjelovar</derivirana_varijabla>
  </DomainObject.Predmet.StrankaFormatedWithAdressOIB>
  <DomainObject.Predmet.StrankaWithAdress>
    <izvorni_sadrzaj>Sanja Brkić Sunekov I.odvojak 31h,10000 Zagreb,NUTRIFIT FOOD d.o.o. za proizvodnju, trgovinu i usluge Dr. Franje Račkog 10,10000 Zagreb,Jugoslav Puran Pavleka Miškine 1d,43000 Bjelovar</izvorni_sadrzaj>
    <derivirana_varijabla naziv="DomainObject.Predmet.StrankaWithAdress_1">Sanja Brkić Sunekov I.odvojak 31h,10000 Zagreb,NUTRIFIT FOOD d.o.o. za proizvodnju, trgovinu i usluge Dr. Franje Račkog 10,10000 Zagreb,Jugoslav Puran Pavleka Miškine 1d,43000 Bjelovar</derivirana_varijabla>
  </DomainObject.Predmet.StrankaWithAdress>
  <DomainObject.Predmet.StrankaWithAdressOIB>
    <izvorni_sadrzaj>Sanja Brkić, OIB 16439277259, Sunekov I.odvojak 31h,10000 Zagreb,NUTRIFIT FOOD d.o.o. za proizvodnju, trgovinu i usluge, OIB 06285339470, Dr. Franje Račkog 10,10000 Zagreb,Jugoslav Puran, OIB 70582689973, Pavleka Miškine 1d,43000 Bjelovar</izvorni_sadrzaj>
    <derivirana_varijabla naziv="DomainObject.Predmet.StrankaWithAdressOIB_1">Sanja Brkić, OIB 16439277259, Sunekov I.odvojak 31h,10000 Zagreb,NUTRIFIT FOOD d.o.o. za proizvodnju, trgovinu i usluge, OIB 06285339470, Dr. Franje Račkog 10,10000 Zagreb,Jugoslav Puran, OIB 70582689973, Pavleka Miškine 1d,43000 Bjelovar</derivirana_varijabla>
  </DomainObject.Predmet.StrankaWithAdressOIB>
  <DomainObject.Predmet.StrankaNazivFormated>
    <izvorni_sadrzaj>Sanja Brkić,NUTRIFIT FOOD d.o.o. za proizvodnju, trgovinu i usluge,Jugoslav Puran</izvorni_sadrzaj>
    <derivirana_varijabla naziv="DomainObject.Predmet.StrankaNazivFormated_1">Sanja Brkić,NUTRIFIT FOOD d.o.o. za proizvodnju, trgovinu i usluge,Jugoslav Puran</derivirana_varijabla>
  </DomainObject.Predmet.StrankaNazivFormated>
  <DomainObject.Predmet.StrankaNazivFormatedOIB>
    <izvorni_sadrzaj>Sanja Brkić, OIB 16439277259,NUTRIFIT FOOD d.o.o. za proizvodnju, trgovinu i usluge, OIB 06285339470,Jugoslav Puran, OIB 70582689973</izvorni_sadrzaj>
    <derivirana_varijabla naziv="DomainObject.Predmet.StrankaNazivFormatedOIB_1">Sanja Brkić, OIB 16439277259,NUTRIFIT FOOD d.o.o. za proizvodnju, trgovinu i usluge, OIB 06285339470,Jugoslav Puran, OIB 70582689973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Sanja Brkić</item>
      <item>NUTRIFIT FOOD d.o.o. za proizvodnju, trgovinu i usluge</item>
      <item>Jugoslav Puran</item>
    </izvorni_sadrzaj>
    <derivirana_varijabla naziv="DomainObject.Predmet.StrankaListFormated_1">
      <item>Sanja Brkić</item>
      <item>NUTRIFIT FOOD d.o.o. za proizvodnju, trgovinu i usluge</item>
      <item>Jugoslav Puran</item>
    </derivirana_varijabla>
  </DomainObject.Predmet.StrankaListFormated>
  <DomainObject.Predmet.StrankaListFormatedOIB>
    <izvorni_sadrzaj>
      <item>Sanja Brkić, OIB 16439277259</item>
      <item>NUTRIFIT FOOD d.o.o. za proizvodnju, trgovinu i usluge, OIB 06285339470</item>
      <item>Jugoslav Puran, OIB 70582689973</item>
    </izvorni_sadrzaj>
    <derivirana_varijabla naziv="DomainObject.Predmet.StrankaListFormatedOIB_1">
      <item>Sanja Brkić, OIB 16439277259</item>
      <item>NUTRIFIT FOOD d.o.o. za proizvodnju, trgovinu i usluge, OIB 06285339470</item>
      <item>Jugoslav Puran, OIB 70582689973</item>
    </derivirana_varijabla>
  </DomainObject.Predmet.StrankaListFormatedOIB>
  <DomainObject.Predmet.StrankaListFormatedWithAdress>
    <izvorni_sadrzaj>
      <item>Sanja Brkić, Sunekov I.odvojak 31h, 10000 Zagreb</item>
      <item>NUTRIFIT FOOD d.o.o. za proizvodnju, trgovinu i usluge, Dr. Franje Račkog 10, 10000 Zagreb</item>
      <item>Jugoslav Puran, Pavleka Miškine 1d, 43000 Bjelovar</item>
    </izvorni_sadrzaj>
    <derivirana_varijabla naziv="DomainObject.Predmet.StrankaListFormatedWithAdress_1">
      <item>Sanja Brkić, Sunekov I.odvojak 31h, 10000 Zagreb</item>
      <item>NUTRIFIT FOOD d.o.o. za proizvodnju, trgovinu i usluge, Dr. Franje Račkog 10, 10000 Zagreb</item>
      <item>Jugoslav Puran, Pavleka Miškine 1d, 43000 Bjelovar</item>
    </derivirana_varijabla>
  </DomainObject.Predmet.StrankaListFormatedWithAdress>
  <DomainObject.Predmet.StrankaListFormatedWithAdressOIB>
    <izvorni_sadrzaj>
      <item>Sanja Brkić, OIB 16439277259, Sunekov I.odvojak 31h, 10000 Zagreb</item>
      <item>NUTRIFIT FOOD d.o.o. za proizvodnju, trgovinu i usluge, OIB 06285339470, Dr. Franje Račkog 10, 10000 Zagreb</item>
      <item>Jugoslav Puran, OIB 70582689973, Pavleka Miškine 1d, 43000 Bjelovar</item>
    </izvorni_sadrzaj>
    <derivirana_varijabla naziv="DomainObject.Predmet.StrankaListFormatedWithAdressOIB_1">
      <item>Sanja Brkić, OIB 16439277259, Sunekov I.odvojak 31h, 10000 Zagreb</item>
      <item>NUTRIFIT FOOD d.o.o. za proizvodnju, trgovinu i usluge, OIB 06285339470, Dr. Franje Račkog 10, 10000 Zagreb</item>
      <item>Jugoslav Puran, OIB 70582689973, Pavleka Miškine 1d, 43000 Bjelovar</item>
    </derivirana_varijabla>
  </DomainObject.Predmet.StrankaListFormatedWithAdressOIB>
  <DomainObject.Predmet.StrankaListNazivFormated>
    <izvorni_sadrzaj>
      <item>Sanja Brkić</item>
      <item>NUTRIFIT FOOD d.o.o. za proizvodnju, trgovinu i usluge</item>
      <item>Jugoslav Puran</item>
    </izvorni_sadrzaj>
    <derivirana_varijabla naziv="DomainObject.Predmet.StrankaListNazivFormated_1">
      <item>Sanja Brkić</item>
      <item>NUTRIFIT FOOD d.o.o. za proizvodnju, trgovinu i usluge</item>
      <item>Jugoslav Puran</item>
    </derivirana_varijabla>
  </DomainObject.Predmet.StrankaListNazivFormated>
  <DomainObject.Predmet.StrankaListNazivFormatedOIB>
    <izvorni_sadrzaj>
      <item>Sanja Brkić, OIB 16439277259</item>
      <item>NUTRIFIT FOOD d.o.o. za proizvodnju, trgovinu i usluge, OIB 06285339470</item>
      <item>Jugoslav Puran, OIB 70582689973</item>
    </izvorni_sadrzaj>
    <derivirana_varijabla naziv="DomainObject.Predmet.StrankaListNazivFormatedOIB_1">
      <item>Sanja Brkić, OIB 16439277259</item>
      <item>NUTRIFIT FOOD d.o.o. za proizvodnju, trgovinu i usluge, OIB 06285339470</item>
      <item>Jugoslav Puran, OIB 70582689973</item>
    </derivirana_varijabla>
  </DomainObject.Predmet.StrankaListNazivFormatedOIB>
  <DomainObject.Predmet.ProtuStrankaListFormated>
    <izvorni_sadrzaj>
      <item>VOĆE ROYAL d.o.o. za zastupanje u crinskom postupku i trgovinu</item>
    </izvorni_sadrzaj>
    <derivirana_varijabla naziv="DomainObject.Predmet.ProtuStrankaListFormated_1">
      <item>VOĆE ROYAL d.o.o. za zastupanje u crinskom postupku i trgovinu</item>
    </derivirana_varijabla>
  </DomainObject.Predmet.ProtuStrankaListFormated>
  <DomainObject.Predmet.ProtuStrankaListFormatedOIB>
    <izvorni_sadrzaj>
      <item>VOĆE ROYAL d.o.o. za zastupanje u crinskom postupku i trgovinu, OIB 27354046277</item>
    </izvorni_sadrzaj>
    <derivirana_varijabla naziv="DomainObject.Predmet.ProtuStrankaListFormatedOIB_1">
      <item>VOĆE ROYAL d.o.o. za zastupanje u crinskom postupku i trgovinu, OIB 27354046277</item>
    </derivirana_varijabla>
  </DomainObject.Predmet.ProtuStrankaListFormatedOIB>
  <DomainObject.Predmet.ProtuStrankaListFormatedWithAdress>
    <izvorni_sadrzaj>
      <item>VOĆE ROYAL d.o.o. za zastupanje u crinskom postupku i trgovinu, Bulatova 20, 10000 Zagreb</item>
    </izvorni_sadrzaj>
    <derivirana_varijabla naziv="DomainObject.Predmet.ProtuStrankaListFormatedWithAdress_1">
      <item>VOĆE ROYAL d.o.o. za zastupanje u crinskom postupku i trgovinu, Bulatova 20, 10000 Zagreb</item>
    </derivirana_varijabla>
  </DomainObject.Predmet.ProtuStrankaListFormatedWithAdress>
  <DomainObject.Predmet.ProtuStrankaListFormatedWithAdressOIB>
    <izvorni_sadrzaj>
      <item>VOĆE ROYAL d.o.o. za zastupanje u crinskom postupku i trgovinu, OIB 27354046277, Bulatova 20, 10000 Zagreb</item>
    </izvorni_sadrzaj>
    <derivirana_varijabla naziv="DomainObject.Predmet.ProtuStrankaListFormatedWithAdressOIB_1">
      <item>VOĆE ROYAL d.o.o. za zastupanje u crinskom postupku i trgovinu, OIB 27354046277, Bulatova 20, 10000 Zagreb</item>
    </derivirana_varijabla>
  </DomainObject.Predmet.ProtuStrankaListFormatedWithAdressOIB>
  <DomainObject.Predmet.ProtuStrankaListNazivFormated>
    <izvorni_sadrzaj>
      <item>VOĆE ROYAL d.o.o. za zastupanje u crinskom postupku i trgovinu</item>
    </izvorni_sadrzaj>
    <derivirana_varijabla naziv="DomainObject.Predmet.ProtuStrankaListNazivFormated_1">
      <item>VOĆE ROYAL d.o.o. za zastupanje u crinskom postupku i trgovinu</item>
    </derivirana_varijabla>
  </DomainObject.Predmet.ProtuStrankaListNazivFormated>
  <DomainObject.Predmet.ProtuStrankaListNazivFormatedOIB>
    <izvorni_sadrzaj>
      <item>VOĆE ROYAL d.o.o. za zastupanje u crinskom postupku i trgovinu, OIB 27354046277</item>
    </izvorni_sadrzaj>
    <derivirana_varijabla naziv="DomainObject.Predmet.ProtuStrankaListNazivFormatedOIB_1">
      <item>VOĆE ROYAL d.o.o. za zastupanje u crinskom postupku i trgovinu, OIB 27354046277</item>
    </derivirana_varijabla>
  </DomainObject.Predmet.ProtuStrankaListNazivFormatedOIB>
  <DomainObject.Predmet.OstaliListFormated>
    <izvorni_sadrzaj>
      <item>Branka Malbašić</item>
      <item>Valentina Horvat</item>
      <item>Županijsko državno odvjetništvo u Zagrebu</item>
      <item>Nenad Kljajić</item>
      <item>Duško Vučevac</item>
      <item>UniCredit Leasing Croatia društvo s ograničenom odgovornošću za leasing</item>
      <item>Milobara Zrinka</item>
      <item>CROKOMBI društvo s ograničenom odgovornošću za kombinirani prijevoz</item>
      <item>Dejan Vukomanović</item>
      <item>OD Smolčić i partneri</item>
      <item>Dragan Vulić</item>
      <item>ZITEX društvo s ograničenom odgovornošću za izvođenje građevinskih radova</item>
      <item>ZOU Gordana Prolić Duboja i Zrinka Širić</item>
      <item>AWT INTERNATIONAL Trgovina i usluge, d.o.o.</item>
      <item>ORAO d.o.o. za proizvodnju i trgovinu</item>
      <item>Josip Šimović</item>
      <item>Računovodstvo suda</item>
      <item>OD Maša i Monja Matić</item>
      <item>Hrvatska banka za obnovu i razvitak</item>
      <item>Vinko Ilenić, vl. obrta PRIJEVOZ TOPOLIĆ</item>
      <item>GRAD ZAGREB</item>
      <item>Milan Banić</item>
      <item>FOND ZA RAZVOJ I ZAPOŠLJAVANJE</item>
      <item>FINA - Osijek</item>
      <item>Zoran Brica</item>
      <item>Credo banka dioničko društvo "u stečaju"</item>
      <item>Nada Ambruš, vl. obrta AMBRUŠ - Agencija za org. transporta</item>
      <item>Odvjetničko društvo KLIŠANIN &amp; PARTNERI društvo s ograničenom odgovornošću</item>
      <item>V.R. TABERNUS d.o.o. za trgovinu u stečaju</item>
      <item>HRVATSKA AGENCIJA ZA MALO GOSPODARSTVO, INOVACIJE I INVESTICIJE</item>
      <item>ZOU Tončić Tomislav i Urek Ivica</item>
      <item>FINA - Zagreb</item>
      <item>Marijana Dedić-Lokma</item>
      <item>Jugoslav Puran</item>
      <item>GRADSKO STAMBENO KOMUNALNO GOSPODARSTVO društvo s ograničenom odgovornošću za usluge, građevinarstvo i trgovinu</item>
      <item>Luka Vuković</item>
      <item>OD Praljak &amp; Svić</item>
      <item>REPUBLIKA HRVATSKA MINISTARSTVO FINANCIJA</item>
      <item>Općinski sud u Našicama, zemljišno-knjižni odjel</item>
      <item>FINA - Našice</item>
      <item>OBRT PRIJEVOZ TOPOLIĆ</item>
      <item>ZAVOD ZA JAVNO ZDRAVSTVO SVETI ROK VIROVITIČKO-PODRAVSKE ŽUPANIJE</item>
      <item>Agencija za plaćanja u poljoprivredi, ribarstvu i ruralnom razvoju</item>
      <item>Općinski sud u Osijeku, SS Našice, zk odjel</item>
      <item>Agencija za osiguranje radničkih potraživanja u slučaju stečaja poslodavca</item>
      <item>OD Radomir Borotić i Darko Novačić</item>
      <item>ODVJETNIČKO DRUŠTVO GLINSKA &amp; MIŠKOVIĆ d.o.o.</item>
      <item>Matijana Ćulap</item>
    </izvorni_sadrzaj>
    <derivirana_varijabla naziv="DomainObject.Predmet.OstaliListFormated_1">
      <item>Branka Malbašić</item>
      <item>Valentina Horvat</item>
      <item>Županijsko državno odvjetništvo u Zagrebu</item>
      <item>Nenad Kljajić</item>
      <item>Duško Vučevac</item>
      <item>UniCredit Leasing Croatia društvo s ograničenom odgovornošću za leasing</item>
      <item>Milobara Zrinka</item>
      <item>CROKOMBI društvo s ograničenom odgovornošću za kombinirani prijevoz</item>
      <item>Dejan Vukomanović</item>
      <item>OD Smolčić i partneri</item>
      <item>Dragan Vulić</item>
      <item>ZITEX društvo s ograničenom odgovornošću za izvođenje građevinskih radova</item>
      <item>ZOU Gordana Prolić Duboja i Zrinka Širić</item>
      <item>AWT INTERNATIONAL Trgovina i usluge, d.o.o.</item>
      <item>ORAO d.o.o. za proizvodnju i trgovinu</item>
      <item>Josip Šimović</item>
      <item>Računovodstvo suda</item>
      <item>OD Maša i Monja Matić</item>
      <item>Hrvatska banka za obnovu i razvitak</item>
      <item>Vinko Ilenić, vl. obrta PRIJEVOZ TOPOLIĆ</item>
      <item>GRAD ZAGREB</item>
      <item>Milan Banić</item>
      <item>FOND ZA RAZVOJ I ZAPOŠLJAVANJE</item>
      <item>FINA - Osijek</item>
      <item>Zoran Brica</item>
      <item>Credo banka dioničko društvo "u stečaju"</item>
      <item>Nada Ambruš, vl. obrta AMBRUŠ - Agencija za org. transporta</item>
      <item>Odvjetničko društvo KLIŠANIN &amp; PARTNERI društvo s ograničenom odgovornošću</item>
      <item>V.R. TABERNUS d.o.o. za trgovinu u stečaju</item>
      <item>HRVATSKA AGENCIJA ZA MALO GOSPODARSTVO, INOVACIJE I INVESTICIJE</item>
      <item>ZOU Tončić Tomislav i Urek Ivica</item>
      <item>FINA - Zagreb</item>
      <item>Marijana Dedić-Lokma</item>
      <item>Jugoslav Puran</item>
      <item>GRADSKO STAMBENO KOMUNALNO GOSPODARSTVO društvo s ograničenom odgovornošću za usluge, građevinarstvo i trgovinu</item>
      <item>Luka Vuković</item>
      <item>OD Praljak &amp; Svić</item>
      <item>REPUBLIKA HRVATSKA MINISTARSTVO FINANCIJA</item>
      <item>Općinski sud u Našicama, zemljišno-knjižni odjel</item>
      <item>FINA - Našice</item>
      <item>OBRT PRIJEVOZ TOPOLIĆ</item>
      <item>ZAVOD ZA JAVNO ZDRAVSTVO SVETI ROK VIROVITIČKO-PODRAVSKE ŽUPANIJE</item>
      <item>Agencija za plaćanja u poljoprivredi, ribarstvu i ruralnom razvoju</item>
      <item>Općinski sud u Osijeku, SS Našice, zk odjel</item>
      <item>Agencija za osiguranje radničkih potraživanja u slučaju stečaja poslodavca</item>
      <item>OD Radomir Borotić i Darko Novačić</item>
      <item>ODVJETNIČKO DRUŠTVO GLINSKA &amp; MIŠKOVIĆ d.o.o.</item>
      <item>Matijana Ćulap</item>
    </derivirana_varijabla>
  </DomainObject.Predmet.OstaliListFormated>
  <DomainObject.Predmet.OstaliListFormatedOIB>
    <izvorni_sadrzaj>
      <item>Branka Malbašić, OIB 93517569919</item>
      <item>Valentina Horvat</item>
      <item>Županijsko državno odvjetništvo u Zagrebu</item>
      <item>Nenad Kljajić</item>
      <item>Duško Vučevac, OIB 86522134944</item>
      <item>UniCredit Leasing Croatia društvo s ograničenom odgovornošću za leasing, OIB 18736141210</item>
      <item>Milobara Zrinka</item>
      <item>CROKOMBI društvo s ograničenom odgovornošću za kombinirani prijevoz, OIB 17940814477</item>
      <item>Dejan Vukomanović</item>
      <item>OD Smolčić i partneri</item>
      <item>Dragan Vulić</item>
      <item>ZITEX društvo s ograničenom odgovornošću za izvođenje građevinskih radova, OIB 91166929650</item>
      <item>ZOU Gordana Prolić Duboja i Zrinka Širić</item>
      <item>AWT INTERNATIONAL Trgovina i usluge, d.o.o., OIB 57159149897</item>
      <item>ORAO d.o.o. za proizvodnju i trgovinu, OIB 62919225671</item>
      <item>Josip Šimović, OIB 93958797477</item>
      <item>Računovodstvo suda</item>
      <item>OD Maša i Monja Matić</item>
      <item>Hrvatska banka za obnovu i razvitak</item>
      <item>Vinko Ilenić, vl. obrta PRIJEVOZ TOPOLIĆ</item>
      <item>GRAD ZAGREB, OIB 61817894937</item>
      <item>Milan Banić</item>
      <item>FOND ZA RAZVOJ I ZAPOŠLJAVANJE, OIB 62316313140</item>
      <item>FINA - Osijek, OIB 85821130368</item>
      <item>Zoran Brica</item>
      <item>Credo banka dioničko društvo "u stečaju", OIB 94141384086</item>
      <item>Nada Ambruš, vl. obrta AMBRUŠ - Agencija za org. transporta</item>
      <item>Odvjetničko društvo KLIŠANIN &amp; PARTNERI društvo s ograničenom odgovornošću, OIB 06259076695</item>
      <item>V.R. TABERNUS d.o.o. za trgovinu u stečaju, OIB 10817745628</item>
      <item>HRVATSKA AGENCIJA ZA MALO GOSPODARSTVO, INOVACIJE I INVESTICIJE, OIB 25609559342</item>
      <item>ZOU Tončić Tomislav i Urek Ivica</item>
      <item>FINA - Zagreb, OIB 85821130368</item>
      <item>Marijana Dedić-Lokma</item>
      <item>Jugoslav Puran, OIB 70582689973</item>
      <item>GRADSKO STAMBENO KOMUNALNO GOSPODARSTVO društvo s ograničenom odgovornošću za usluge, građevinarstvo i trgovinu, OIB 03744272526</item>
      <item>Luka Vuković</item>
      <item>OD Praljak &amp; Svić</item>
      <item>REPUBLIKA HRVATSKA MINISTARSTVO FINANCIJA, OIB 18683136487</item>
      <item>Općinski sud u Našicama, zemljišno-knjižni odjel</item>
      <item>FINA - Našice, OIB 85821130368</item>
      <item>OBRT PRIJEVOZ TOPOLIĆ</item>
      <item>ZAVOD ZA JAVNO ZDRAVSTVO SVETI ROK VIROVITIČKO-PODRAVSKE ŽUPANIJE, OIB 76860791838</item>
      <item>Agencija za plaćanja u poljoprivredi, ribarstvu i ruralnom razvoju, OIB 99122235709</item>
      <item>Općinski sud u Osijeku, SS Našice, zk odjel, OIB 38625793303</item>
      <item>Agencija za osiguranje radničkih potraživanja u slučaju stečaja poslodavca, OIB 04323472109</item>
      <item>OD Radomir Borotić i Darko Novačić</item>
      <item>ODVJETNIČKO DRUŠTVO GLINSKA &amp; MIŠKOVIĆ d.o.o., OIB 23426318088</item>
      <item>Matijana Ćulap</item>
    </izvorni_sadrzaj>
    <derivirana_varijabla naziv="DomainObject.Predmet.OstaliListFormatedOIB_1">
      <item>Branka Malbašić, OIB 93517569919</item>
      <item>Valentina Horvat</item>
      <item>Županijsko državno odvjetništvo u Zagrebu</item>
      <item>Nenad Kljajić</item>
      <item>Duško Vučevac, OIB 86522134944</item>
      <item>UniCredit Leasing Croatia društvo s ograničenom odgovornošću za leasing, OIB 18736141210</item>
      <item>Milobara Zrinka</item>
      <item>CROKOMBI društvo s ograničenom odgovornošću za kombinirani prijevoz, OIB 17940814477</item>
      <item>Dejan Vukomanović</item>
      <item>OD Smolčić i partneri</item>
      <item>Dragan Vulić</item>
      <item>ZITEX društvo s ograničenom odgovornošću za izvođenje građevinskih radova, OIB 91166929650</item>
      <item>ZOU Gordana Prolić Duboja i Zrinka Širić</item>
      <item>AWT INTERNATIONAL Trgovina i usluge, d.o.o., OIB 57159149897</item>
      <item>ORAO d.o.o. za proizvodnju i trgovinu, OIB 62919225671</item>
      <item>Josip Šimović, OIB 93958797477</item>
      <item>Računovodstvo suda</item>
      <item>OD Maša i Monja Matić</item>
      <item>Hrvatska banka za obnovu i razvitak</item>
      <item>Vinko Ilenić, vl. obrta PRIJEVOZ TOPOLIĆ</item>
      <item>GRAD ZAGREB, OIB 61817894937</item>
      <item>Milan Banić</item>
      <item>FOND ZA RAZVOJ I ZAPOŠLJAVANJE, OIB 62316313140</item>
      <item>FINA - Osijek, OIB 85821130368</item>
      <item>Zoran Brica</item>
      <item>Credo banka dioničko društvo "u stečaju", OIB 94141384086</item>
      <item>Nada Ambruš, vl. obrta AMBRUŠ - Agencija za org. transporta</item>
      <item>Odvjetničko društvo KLIŠANIN &amp; PARTNERI društvo s ograničenom odgovornošću, OIB 06259076695</item>
      <item>V.R. TABERNUS d.o.o. za trgovinu u stečaju, OIB 10817745628</item>
      <item>HRVATSKA AGENCIJA ZA MALO GOSPODARSTVO, INOVACIJE I INVESTICIJE, OIB 25609559342</item>
      <item>ZOU Tončić Tomislav i Urek Ivica</item>
      <item>FINA - Zagreb, OIB 85821130368</item>
      <item>Marijana Dedić-Lokma</item>
      <item>Jugoslav Puran, OIB 70582689973</item>
      <item>GRADSKO STAMBENO KOMUNALNO GOSPODARSTVO društvo s ograničenom odgovornošću za usluge, građevinarstvo i trgovinu, OIB 03744272526</item>
      <item>Luka Vuković</item>
      <item>OD Praljak &amp; Svić</item>
      <item>REPUBLIKA HRVATSKA MINISTARSTVO FINANCIJA, OIB 18683136487</item>
      <item>Općinski sud u Našicama, zemljišno-knjižni odjel</item>
      <item>FINA - Našice, OIB 85821130368</item>
      <item>OBRT PRIJEVOZ TOPOLIĆ</item>
      <item>ZAVOD ZA JAVNO ZDRAVSTVO SVETI ROK VIROVITIČKO-PODRAVSKE ŽUPANIJE, OIB 76860791838</item>
      <item>Agencija za plaćanja u poljoprivredi, ribarstvu i ruralnom razvoju, OIB 99122235709</item>
      <item>Općinski sud u Osijeku, SS Našice, zk odjel, OIB 38625793303</item>
      <item>Agencija za osiguranje radničkih potraživanja u slučaju stečaja poslodavca, OIB 04323472109</item>
      <item>OD Radomir Borotić i Darko Novačić</item>
      <item>ODVJETNIČKO DRUŠTVO GLINSKA &amp; MIŠKOVIĆ d.o.o., OIB 23426318088</item>
      <item>Matijana Ćulap</item>
    </derivirana_varijabla>
  </DomainObject.Predmet.OstaliListFormatedOIB>
  <DomainObject.Predmet.OstaliListFormatedWithAdress>
    <izvorni_sadrzaj>
      <item>Branka Malbašić, Kolodvorska 2, 44320 Kutina</item>
      <item>Valentina Horvat, Matije Gupca 97, 31511 Đurđenovac</item>
      <item>Županijsko državno odvjetništvo u Zagrebu</item>
      <item>Nenad Kljajić, Matije Gupca 2, 31511 Đurđenovac</item>
      <item>Duško Vučevac, Savska Cesta 17, 10000 Zagreb</item>
      <item>UniCredit Leasing Croatia društvo s ograničenom odgovornošću za leasing, Heinzelova 33, 10000 Zagreb</item>
      <item>Milobara Zrinka, Kolodvorska 88, 33514 Čačinci</item>
      <item>CROKOMBI društvo s ograničenom odgovornošću za kombinirani prijevoz, Ul. A. Hebranga 10, 10000 Zagreb</item>
      <item>Dejan Vukomanović, Pavla Hatza 30, 10000 Zagreb</item>
      <item>OD Smolčić i partneri, Jurišićeva 23, 10000 Zagreb</item>
      <item>Dragan Vulić, Nikole Tesle 43, 31511 Đurđenovac</item>
      <item>ZITEX društvo s ograničenom odgovornošću za izvođenje građevinskih radova, Vukovarska 12, 31540 Donji Miholjac</item>
      <item>ZOU Gordana Prolić Duboja i Zrinka Širić, Radnička c. 52, 10000 Zagreb</item>
      <item>AWT INTERNATIONAL Trgovina i usluge, d.o.o., Slavonska avenija 52a, 10000 Zagreb</item>
      <item>ORAO d.o.o. za proizvodnju i trgovinu, Vinkovačka 1/A, 31000 Osijek</item>
      <item>Josip Šimović, Marjanovićev prilaz 13/VIII, 10000 Zagreb</item>
      <item>Računovodstvo suda</item>
      <item>OD Maša i Monja Matić, Bednjanska 8/1, 10000 Zagreb</item>
      <item>Hrvatska banka za obnovu i razvitak, Strossmayerov trg 9, 10000 Zagreb</item>
      <item>Vinko Ilenić, vl. obrta PRIJEVOZ TOPOLIĆ, Žlebec 14, 10000 Zagreb</item>
      <item>GRAD ZAGREB, Trg Stjepana Radića 1, 10000 Zagreb</item>
      <item>Milan Banić, Ilica 60, 10000 Zagreb</item>
      <item>FOND ZA RAZVOJ I ZAPOŠLJAVANJE, Preobraženska 4, 10000 Zagreb</item>
      <item>FINA - Osijek, Lorenza Jägera 1-3, 31000 Osijek</item>
      <item>Zoran Brica, S. Radića 19, 40000 Čakovec</item>
      <item>Credo banka dioničko društvo "u stečaju", Zrinjsko Frankopanska 58, 21000 Split</item>
      <item>Nada Ambruš, vl. obrta AMBRUŠ - Agencija za org. transporta, Pleškovec 55, 40000 Pleškovec</item>
      <item>Odvjetničko društvo KLIŠANIN &amp; PARTNERI društvo s ograničenom odgovornošću, Zelinska 2I, 10000 Zagreb</item>
      <item>V.R. TABERNUS d.o.o. za trgovinu u stečaju, I. Sunekov odvojak 31H, 10000 Zagreb</item>
      <item>HRVATSKA AGENCIJA ZA MALO GOSPODARSTVO, INOVACIJE I INVESTICIJE, Prilaz Gjure Deželića 7, 10000 Zagreb</item>
      <item>ZOU Tončić Tomislav i Urek Ivica, Teslina 3, 10000 Zagreb</item>
      <item>FINA - Zagreb, Šoštarićeva 2, 10000 Zagreb</item>
      <item>Marijana Dedić-Lokma, Horvaćanska 21, 10000 Zagreb</item>
      <item>Jugoslav Puran, Josipa Jelačića 12, 43000 Bjelovar</item>
      <item>GRADSKO STAMBENO KOMUNALNO GOSPODARSTVO društvo s ograničenom odgovornošću za usluge, građevinarstvo i trgovinu, Savska c. 1, 10000 Zagreb</item>
      <item>Luka Vuković, Ul. kneza Branimira 39, 10000 Zagreb</item>
      <item>OD Praljak &amp; Svić, Centar 2000 - Radnička c. 37b, 10000 Zagreb</item>
      <item>REPUBLIKA HRVATSKA MINISTARSTVO FINANCIJA, Av. Dubrovnik 32, 10000 Zagreb</item>
      <item>Općinski sud u Našicama, zemljišno-knjižni odjel, x, 31500 Našice</item>
      <item>FINA - Našice, J. J. Strosmayera 3, 31500 Našice</item>
      <item>OBRT PRIJEVOZ TOPOLIĆ, Žlebec 14, 10000 Zagreb</item>
      <item>ZAVOD ZA JAVNO ZDRAVSTVO SVETI ROK VIROVITIČKO-PODRAVSKE ŽUPANIJE, Ljudevita Gaja 21, 33000 Virovitica</item>
      <item>Agencija za plaćanja u poljoprivredi, ribarstvu i ruralnom razvoju, Ul. grada Vukovara 269d, 10000 Zagreb</item>
      <item>Općinski sud u Osijeku, SS Našice, zk odjel, Dr. F. Tuđmana 14, 31500 Našice</item>
      <item>Agencija za osiguranje radničkih potraživanja u slučaju stečaja poslodavca, Frankopanska 11, 10000 Zagreb</item>
      <item>OD Radomir Borotić i Darko Novačić, Masarykova 14, 33000 Virovitica</item>
      <item>ODVJETNIČKO DRUŠTVO GLINSKA &amp; MIŠKOVIĆ d.o.o., Ulica grada Vukovara 269f, 10000 Zagreb</item>
      <item>Matijana Ćulap, Gajeva 53/II, 10000 Zagreb</item>
    </izvorni_sadrzaj>
    <derivirana_varijabla naziv="DomainObject.Predmet.OstaliListFormatedWithAdress_1">
      <item>Branka Malbašić, Kolodvorska 2, 44320 Kutina</item>
      <item>Valentina Horvat, Matije Gupca 97, 31511 Đurđenovac</item>
      <item>Županijsko državno odvjetništvo u Zagrebu</item>
      <item>Nenad Kljajić, Matije Gupca 2, 31511 Đurđenovac</item>
      <item>Duško Vučevac, Savska Cesta 17, 10000 Zagreb</item>
      <item>UniCredit Leasing Croatia društvo s ograničenom odgovornošću za leasing, Heinzelova 33, 10000 Zagreb</item>
      <item>Milobara Zrinka, Kolodvorska 88, 33514 Čačinci</item>
      <item>CROKOMBI društvo s ograničenom odgovornošću za kombinirani prijevoz, Ul. A. Hebranga 10, 10000 Zagreb</item>
      <item>Dejan Vukomanović, Pavla Hatza 30, 10000 Zagreb</item>
      <item>OD Smolčić i partneri, Jurišićeva 23, 10000 Zagreb</item>
      <item>Dragan Vulić, Nikole Tesle 43, 31511 Đurđenovac</item>
      <item>ZITEX društvo s ograničenom odgovornošću za izvođenje građevinskih radova, Vukovarska 12, 31540 Donji Miholjac</item>
      <item>ZOU Gordana Prolić Duboja i Zrinka Širić, Radnička c. 52, 10000 Zagreb</item>
      <item>AWT INTERNATIONAL Trgovina i usluge, d.o.o., Slavonska avenija 52a, 10000 Zagreb</item>
      <item>ORAO d.o.o. za proizvodnju i trgovinu, Vinkovačka 1/A, 31000 Osijek</item>
      <item>Josip Šimović, Marjanovićev prilaz 13/VIII, 10000 Zagreb</item>
      <item>Računovodstvo suda</item>
      <item>OD Maša i Monja Matić, Bednjanska 8/1, 10000 Zagreb</item>
      <item>Hrvatska banka za obnovu i razvitak, Strossmayerov trg 9, 10000 Zagreb</item>
      <item>Vinko Ilenić, vl. obrta PRIJEVOZ TOPOLIĆ, Žlebec 14, 10000 Zagreb</item>
      <item>GRAD ZAGREB, Trg Stjepana Radića 1, 10000 Zagreb</item>
      <item>Milan Banić, Ilica 60, 10000 Zagreb</item>
      <item>FOND ZA RAZVOJ I ZAPOŠLJAVANJE, Preobraženska 4, 10000 Zagreb</item>
      <item>FINA - Osijek, Lorenza Jägera 1-3, 31000 Osijek</item>
      <item>Zoran Brica, S. Radića 19, 40000 Čakovec</item>
      <item>Credo banka dioničko društvo "u stečaju", Zrinjsko Frankopanska 58, 21000 Split</item>
      <item>Nada Ambruš, vl. obrta AMBRUŠ - Agencija za org. transporta, Pleškovec 55, 40000 Pleškovec</item>
      <item>Odvjetničko društvo KLIŠANIN &amp; PARTNERI društvo s ograničenom odgovornošću, Zelinska 2I, 10000 Zagreb</item>
      <item>V.R. TABERNUS d.o.o. za trgovinu u stečaju, I. Sunekov odvojak 31H, 10000 Zagreb</item>
      <item>HRVATSKA AGENCIJA ZA MALO GOSPODARSTVO, INOVACIJE I INVESTICIJE, Prilaz Gjure Deželića 7, 10000 Zagreb</item>
      <item>ZOU Tončić Tomislav i Urek Ivica, Teslina 3, 10000 Zagreb</item>
      <item>FINA - Zagreb, Šoštarićeva 2, 10000 Zagreb</item>
      <item>Marijana Dedić-Lokma, Horvaćanska 21, 10000 Zagreb</item>
      <item>Jugoslav Puran, Josipa Jelačića 12, 43000 Bjelovar</item>
      <item>GRADSKO STAMBENO KOMUNALNO GOSPODARSTVO društvo s ograničenom odgovornošću za usluge, građevinarstvo i trgovinu, Savska c. 1, 10000 Zagreb</item>
      <item>Luka Vuković, Ul. kneza Branimira 39, 10000 Zagreb</item>
      <item>OD Praljak &amp; Svić, Centar 2000 - Radnička c. 37b, 10000 Zagreb</item>
      <item>REPUBLIKA HRVATSKA MINISTARSTVO FINANCIJA, Av. Dubrovnik 32, 10000 Zagreb</item>
      <item>Općinski sud u Našicama, zemljišno-knjižni odjel, x, 31500 Našice</item>
      <item>FINA - Našice, J. J. Strosmayera 3, 31500 Našice</item>
      <item>OBRT PRIJEVOZ TOPOLIĆ, Žlebec 14, 10000 Zagreb</item>
      <item>ZAVOD ZA JAVNO ZDRAVSTVO SVETI ROK VIROVITIČKO-PODRAVSKE ŽUPANIJE, Ljudevita Gaja 21, 33000 Virovitica</item>
      <item>Agencija za plaćanja u poljoprivredi, ribarstvu i ruralnom razvoju, Ul. grada Vukovara 269d, 10000 Zagreb</item>
      <item>Općinski sud u Osijeku, SS Našice, zk odjel, Dr. F. Tuđmana 14, 31500 Našice</item>
      <item>Agencija za osiguranje radničkih potraživanja u slučaju stečaja poslodavca, Frankopanska 11, 10000 Zagreb</item>
      <item>OD Radomir Borotić i Darko Novačić, Masarykova 14, 33000 Virovitica</item>
      <item>ODVJETNIČKO DRUŠTVO GLINSKA &amp; MIŠKOVIĆ d.o.o., Ulica grada Vukovara 269f, 10000 Zagreb</item>
      <item>Matijana Ćulap, Gajeva 53/II, 10000 Zagreb</item>
    </derivirana_varijabla>
  </DomainObject.Predmet.OstaliListFormatedWithAdress>
  <DomainObject.Predmet.OstaliListFormatedWithAdressOIB>
    <izvorni_sadrzaj>
      <item>Branka Malbašić, OIB 93517569919, Kolodvorska 2, 44320 Kutina</item>
      <item>Valentina Horvat, Matije Gupca 97, 31511 Đurđenovac</item>
      <item>Županijsko državno odvjetništvo u Zagrebu</item>
      <item>Nenad Kljajić, Matije Gupca 2, 31511 Đurđenovac</item>
      <item>Duško Vučevac, OIB 86522134944, Savska Cesta 17, 10000 Zagreb</item>
      <item>UniCredit Leasing Croatia društvo s ograničenom odgovornošću za leasing, OIB 18736141210, Heinzelova 33, 10000 Zagreb</item>
      <item>Milobara Zrinka, Kolodvorska 88, 33514 Čačinci</item>
      <item>CROKOMBI društvo s ograničenom odgovornošću za kombinirani prijevoz, OIB 17940814477, Ul. A. Hebranga 10, 10000 Zagreb</item>
      <item>Dejan Vukomanović, Pavla Hatza 30, 10000 Zagreb</item>
      <item>OD Smolčić i partneri, Jurišićeva 23, 10000 Zagreb</item>
      <item>Dragan Vulić, Nikole Tesle 43, 31511 Đurđenovac</item>
      <item>ZITEX društvo s ograničenom odgovornošću za izvođenje građevinskih radova, OIB 91166929650, Vukovarska 12, 31540 Donji Miholjac</item>
      <item>ZOU Gordana Prolić Duboja i Zrinka Širić, Radnička c. 52, 10000 Zagreb</item>
      <item>AWT INTERNATIONAL Trgovina i usluge, d.o.o., OIB 57159149897, Slavonska avenija 52a, 10000 Zagreb</item>
      <item>ORAO d.o.o. za proizvodnju i trgovinu, OIB 62919225671, Vinkovačka 1/A, 31000 Osijek</item>
      <item>Josip Šimović, OIB 93958797477, Marjanovićev prilaz 13/VIII, 10000 Zagreb</item>
      <item>Računovodstvo suda</item>
      <item>OD Maša i Monja Matić, Bednjanska 8/1, 10000 Zagreb</item>
      <item>Hrvatska banka za obnovu i razvitak, Strossmayerov trg 9, 10000 Zagreb</item>
      <item>Vinko Ilenić, vl. obrta PRIJEVOZ TOPOLIĆ, Žlebec 14, 10000 Zagreb</item>
      <item>GRAD ZAGREB, OIB 61817894937, Trg Stjepana Radića 1, 10000 Zagreb</item>
      <item>Milan Banić, Ilica 60, 10000 Zagreb</item>
      <item>FOND ZA RAZVOJ I ZAPOŠLJAVANJE, OIB 62316313140, Preobraženska 4, 10000 Zagreb</item>
      <item>FINA - Osijek, OIB 85821130368, Lorenza Jägera 1-3, 31000 Osijek</item>
      <item>Zoran Brica, S. Radića 19, 40000 Čakovec</item>
      <item>Credo banka dioničko društvo "u stečaju", OIB 94141384086, Zrinjsko Frankopanska 58, 21000 Split</item>
      <item>Nada Ambruš, vl. obrta AMBRUŠ - Agencija za org. transporta, Pleškovec 55, 40000 Pleškovec</item>
      <item>Odvjetničko društvo KLIŠANIN &amp; PARTNERI društvo s ograničenom odgovornošću, OIB 06259076695, Zelinska 2I, 10000 Zagreb</item>
      <item>V.R. TABERNUS d.o.o. za trgovinu u stečaju, OIB 10817745628, I. Sunekov odvojak 31H, 10000 Zagreb</item>
      <item>HRVATSKA AGENCIJA ZA MALO GOSPODARSTVO, INOVACIJE I INVESTICIJE, OIB 25609559342, Prilaz Gjure Deželića 7, 10000 Zagreb</item>
      <item>ZOU Tončić Tomislav i Urek Ivica, Teslina 3, 10000 Zagreb</item>
      <item>FINA - Zagreb, OIB 85821130368, Šoštarićeva 2, 10000 Zagreb</item>
      <item>Marijana Dedić-Lokma, Horvaćanska 21, 10000 Zagreb</item>
      <item>Jugoslav Puran, OIB 70582689973, Josipa Jelačića 12, 43000 Bjelovar</item>
      <item>GRADSKO STAMBENO KOMUNALNO GOSPODARSTVO društvo s ograničenom odgovornošću za usluge, građevinarstvo i trgovinu, OIB 03744272526, Savska c. 1, 10000 Zagreb</item>
      <item>Luka Vuković, Ul. kneza Branimira 39, 10000 Zagreb</item>
      <item>OD Praljak &amp; Svić, Centar 2000 - Radnička c. 37b, 10000 Zagreb</item>
      <item>REPUBLIKA HRVATSKA MINISTARSTVO FINANCIJA, OIB 18683136487, Av. Dubrovnik 32, 10000 Zagreb</item>
      <item>Općinski sud u Našicama, zemljišno-knjižni odjel, x, 31500 Našice</item>
      <item>FINA - Našice, OIB 85821130368, J. J. Strosmayera 3, 31500 Našice</item>
      <item>OBRT PRIJEVOZ TOPOLIĆ, Žlebec 14, 10000 Zagreb</item>
      <item>ZAVOD ZA JAVNO ZDRAVSTVO SVETI ROK VIROVITIČKO-PODRAVSKE ŽUPANIJE, OIB 76860791838, Ljudevita Gaja 21, 33000 Virovitica</item>
      <item>Agencija za plaćanja u poljoprivredi, ribarstvu i ruralnom razvoju, OIB 99122235709, Ul. grada Vukovara 269d, 10000 Zagreb</item>
      <item>Općinski sud u Osijeku, SS Našice, zk odjel, OIB 38625793303, Dr. F. Tuđmana 14, 31500 Našice</item>
      <item>Agencija za osiguranje radničkih potraživanja u slučaju stečaja poslodavca, OIB 04323472109, Frankopanska 11, 10000 Zagreb</item>
      <item>OD Radomir Borotić i Darko Novačić, Masarykova 14, 33000 Virovitica</item>
      <item>ODVJETNIČKO DRUŠTVO GLINSKA &amp; MIŠKOVIĆ d.o.o., OIB 23426318088, Ulica grada Vukovara 269f, 10000 Zagreb</item>
      <item>Matijana Ćulap, Gajeva 53/II, 10000 Zagreb</item>
    </izvorni_sadrzaj>
    <derivirana_varijabla naziv="DomainObject.Predmet.OstaliListFormatedWithAdressOIB_1">
      <item>Branka Malbašić, OIB 93517569919, Kolodvorska 2, 44320 Kutina</item>
      <item>Valentina Horvat, Matije Gupca 97, 31511 Đurđenovac</item>
      <item>Županijsko državno odvjetništvo u Zagrebu</item>
      <item>Nenad Kljajić, Matije Gupca 2, 31511 Đurđenovac</item>
      <item>Duško Vučevac, OIB 86522134944, Savska Cesta 17, 10000 Zagreb</item>
      <item>UniCredit Leasing Croatia društvo s ograničenom odgovornošću za leasing, OIB 18736141210, Heinzelova 33, 10000 Zagreb</item>
      <item>Milobara Zrinka, Kolodvorska 88, 33514 Čačinci</item>
      <item>CROKOMBI društvo s ograničenom odgovornošću za kombinirani prijevoz, OIB 17940814477, Ul. A. Hebranga 10, 10000 Zagreb</item>
      <item>Dejan Vukomanović, Pavla Hatza 30, 10000 Zagreb</item>
      <item>OD Smolčić i partneri, Jurišićeva 23, 10000 Zagreb</item>
      <item>Dragan Vulić, Nikole Tesle 43, 31511 Đurđenovac</item>
      <item>ZITEX društvo s ograničenom odgovornošću za izvođenje građevinskih radova, OIB 91166929650, Vukovarska 12, 31540 Donji Miholjac</item>
      <item>ZOU Gordana Prolić Duboja i Zrinka Širić, Radnička c. 52, 10000 Zagreb</item>
      <item>AWT INTERNATIONAL Trgovina i usluge, d.o.o., OIB 57159149897, Slavonska avenija 52a, 10000 Zagreb</item>
      <item>ORAO d.o.o. za proizvodnju i trgovinu, OIB 62919225671, Vinkovačka 1/A, 31000 Osijek</item>
      <item>Josip Šimović, OIB 93958797477, Marjanovićev prilaz 13/VIII, 10000 Zagreb</item>
      <item>Računovodstvo suda</item>
      <item>OD Maša i Monja Matić, Bednjanska 8/1, 10000 Zagreb</item>
      <item>Hrvatska banka za obnovu i razvitak, Strossmayerov trg 9, 10000 Zagreb</item>
      <item>Vinko Ilenić, vl. obrta PRIJEVOZ TOPOLIĆ, Žlebec 14, 10000 Zagreb</item>
      <item>GRAD ZAGREB, OIB 61817894937, Trg Stjepana Radića 1, 10000 Zagreb</item>
      <item>Milan Banić, Ilica 60, 10000 Zagreb</item>
      <item>FOND ZA RAZVOJ I ZAPOŠLJAVANJE, OIB 62316313140, Preobraženska 4, 10000 Zagreb</item>
      <item>FINA - Osijek, OIB 85821130368, Lorenza Jägera 1-3, 31000 Osijek</item>
      <item>Zoran Brica, S. Radića 19, 40000 Čakovec</item>
      <item>Credo banka dioničko društvo "u stečaju", OIB 94141384086, Zrinjsko Frankopanska 58, 21000 Split</item>
      <item>Nada Ambruš, vl. obrta AMBRUŠ - Agencija za org. transporta, Pleškovec 55, 40000 Pleškovec</item>
      <item>Odvjetničko društvo KLIŠANIN &amp; PARTNERI društvo s ograničenom odgovornošću, OIB 06259076695, Zelinska 2I, 10000 Zagreb</item>
      <item>V.R. TABERNUS d.o.o. za trgovinu u stečaju, OIB 10817745628, I. Sunekov odvojak 31H, 10000 Zagreb</item>
      <item>HRVATSKA AGENCIJA ZA MALO GOSPODARSTVO, INOVACIJE I INVESTICIJE, OIB 25609559342, Prilaz Gjure Deželića 7, 10000 Zagreb</item>
      <item>ZOU Tončić Tomislav i Urek Ivica, Teslina 3, 10000 Zagreb</item>
      <item>FINA - Zagreb, OIB 85821130368, Šoštarićeva 2, 10000 Zagreb</item>
      <item>Marijana Dedić-Lokma, Horvaćanska 21, 10000 Zagreb</item>
      <item>Jugoslav Puran, OIB 70582689973, Josipa Jelačića 12, 43000 Bjelovar</item>
      <item>GRADSKO STAMBENO KOMUNALNO GOSPODARSTVO društvo s ograničenom odgovornošću za usluge, građevinarstvo i trgovinu, OIB 03744272526, Savska c. 1, 10000 Zagreb</item>
      <item>Luka Vuković, Ul. kneza Branimira 39, 10000 Zagreb</item>
      <item>OD Praljak &amp; Svić, Centar 2000 - Radnička c. 37b, 10000 Zagreb</item>
      <item>REPUBLIKA HRVATSKA MINISTARSTVO FINANCIJA, OIB 18683136487, Av. Dubrovnik 32, 10000 Zagreb</item>
      <item>Općinski sud u Našicama, zemljišno-knjižni odjel, x, 31500 Našice</item>
      <item>FINA - Našice, OIB 85821130368, J. J. Strosmayera 3, 31500 Našice</item>
      <item>OBRT PRIJEVOZ TOPOLIĆ, Žlebec 14, 10000 Zagreb</item>
      <item>ZAVOD ZA JAVNO ZDRAVSTVO SVETI ROK VIROVITIČKO-PODRAVSKE ŽUPANIJE, OIB 76860791838, Ljudevita Gaja 21, 33000 Virovitica</item>
      <item>Agencija za plaćanja u poljoprivredi, ribarstvu i ruralnom razvoju, OIB 99122235709, Ul. grada Vukovara 269d, 10000 Zagreb</item>
      <item>Općinski sud u Osijeku, SS Našice, zk odjel, OIB 38625793303, Dr. F. Tuđmana 14, 31500 Našice</item>
      <item>Agencija za osiguranje radničkih potraživanja u slučaju stečaja poslodavca, OIB 04323472109, Frankopanska 11, 10000 Zagreb</item>
      <item>OD Radomir Borotić i Darko Novačić, Masarykova 14, 33000 Virovitica</item>
      <item>ODVJETNIČKO DRUŠTVO GLINSKA &amp; MIŠKOVIĆ d.o.o., OIB 23426318088, Ulica grada Vukovara 269f, 10000 Zagreb</item>
      <item>Matijana Ćulap, Gajeva 53/II, 10000 Zagreb</item>
    </derivirana_varijabla>
  </DomainObject.Predmet.OstaliListFormatedWithAdressOIB>
  <DomainObject.Predmet.OstaliListNazivFormated>
    <izvorni_sadrzaj>
      <item>Branka Malbašić</item>
      <item>Valentina Horvat</item>
      <item>Županijsko državno odvjetništvo u Zagrebu</item>
      <item>Nenad Kljajić</item>
      <item>Duško Vučevac</item>
      <item>UniCredit Leasing Croatia društvo s ograničenom odgovornošću za leasing</item>
      <item>Milobara Zrinka</item>
      <item>CROKOMBI društvo s ograničenom odgovornošću za kombinirani prijevoz</item>
      <item>Dejan Vukomanović</item>
      <item>OD Smolčić i partneri</item>
      <item>Dragan Vulić</item>
      <item>ZITEX društvo s ograničenom odgovornošću za izvođenje građevinskih radova</item>
      <item>ZOU Gordana Prolić Duboja i Zrinka Širić</item>
      <item>AWT INTERNATIONAL Trgovina i usluge, d.o.o.</item>
      <item>ORAO d.o.o. za proizvodnju i trgovinu</item>
      <item>Josip Šimović</item>
      <item>Računovodstvo suda</item>
      <item>OD Maša i Monja Matić</item>
      <item>Hrvatska banka za obnovu i razvitak</item>
      <item>Vinko Ilenić, vl. obrta PRIJEVOZ TOPOLIĆ</item>
      <item>GRAD ZAGREB</item>
      <item>Milan Banić</item>
      <item>FOND ZA RAZVOJ I ZAPOŠLJAVANJE</item>
      <item>FINA - Osijek</item>
      <item>Zoran Brica</item>
      <item>Credo banka dioničko društvo "u stečaju"</item>
      <item>Nada Ambruš, vl. obrta AMBRUŠ - Agencija za org. transporta</item>
      <item>Odvjetničko društvo KLIŠANIN &amp; PARTNERI društvo s ograničenom odgovornošću</item>
      <item>V.R. TABERNUS d.o.o. za trgovinu u stečaju</item>
      <item>HRVATSKA AGENCIJA ZA MALO GOSPODARSTVO, INOVACIJE I INVESTICIJE</item>
      <item>ZOU Tončić Tomislav i Urek Ivica</item>
      <item>FINA - Zagreb</item>
      <item>Marijana Dedić-Lokma</item>
      <item>Jugoslav Puran</item>
      <item>GRADSKO STAMBENO KOMUNALNO GOSPODARSTVO društvo s ograničenom odgovornošću za usluge, građevinarstvo i trgovinu</item>
      <item>Luka Vuković</item>
      <item>OD Praljak &amp; Svić</item>
      <item>REPUBLIKA HRVATSKA MINISTARSTVO FINANCIJA</item>
      <item>Općinski sud u Našicama, zemljišno-knjižni odjel</item>
      <item>FINA - Našice</item>
      <item>OBRT PRIJEVOZ TOPOLIĆ</item>
      <item>ZAVOD ZA JAVNO ZDRAVSTVO SVETI ROK VIROVITIČKO-PODRAVSKE ŽUPANIJE</item>
      <item>Agencija za plaćanja u poljoprivredi, ribarstvu i ruralnom razvoju</item>
      <item>Općinski sud u Osijeku, SS Našice, zk odjel</item>
      <item>Agencija za osiguranje radničkih potraživanja u slučaju stečaja poslodavca</item>
      <item>OD Radomir Borotić i Darko Novačić</item>
      <item>ODVJETNIČKO DRUŠTVO GLINSKA &amp; MIŠKOVIĆ d.o.o.</item>
      <item>Matijana Ćulap</item>
    </izvorni_sadrzaj>
    <derivirana_varijabla naziv="DomainObject.Predmet.OstaliListNazivFormated_1">
      <item>Branka Malbašić</item>
      <item>Valentina Horvat</item>
      <item>Županijsko državno odvjetništvo u Zagrebu</item>
      <item>Nenad Kljajić</item>
      <item>Duško Vučevac</item>
      <item>UniCredit Leasing Croatia društvo s ograničenom odgovornošću za leasing</item>
      <item>Milobara Zrinka</item>
      <item>CROKOMBI društvo s ograničenom odgovornošću za kombinirani prijevoz</item>
      <item>Dejan Vukomanović</item>
      <item>OD Smolčić i partneri</item>
      <item>Dragan Vulić</item>
      <item>ZITEX društvo s ograničenom odgovornošću za izvođenje građevinskih radova</item>
      <item>ZOU Gordana Prolić Duboja i Zrinka Širić</item>
      <item>AWT INTERNATIONAL Trgovina i usluge, d.o.o.</item>
      <item>ORAO d.o.o. za proizvodnju i trgovinu</item>
      <item>Josip Šimović</item>
      <item>Računovodstvo suda</item>
      <item>OD Maša i Monja Matić</item>
      <item>Hrvatska banka za obnovu i razvitak</item>
      <item>Vinko Ilenić, vl. obrta PRIJEVOZ TOPOLIĆ</item>
      <item>GRAD ZAGREB</item>
      <item>Milan Banić</item>
      <item>FOND ZA RAZVOJ I ZAPOŠLJAVANJE</item>
      <item>FINA - Osijek</item>
      <item>Zoran Brica</item>
      <item>Credo banka dioničko društvo "u stečaju"</item>
      <item>Nada Ambruš, vl. obrta AMBRUŠ - Agencija za org. transporta</item>
      <item>Odvjetničko društvo KLIŠANIN &amp; PARTNERI društvo s ograničenom odgovornošću</item>
      <item>V.R. TABERNUS d.o.o. za trgovinu u stečaju</item>
      <item>HRVATSKA AGENCIJA ZA MALO GOSPODARSTVO, INOVACIJE I INVESTICIJE</item>
      <item>ZOU Tončić Tomislav i Urek Ivica</item>
      <item>FINA - Zagreb</item>
      <item>Marijana Dedić-Lokma</item>
      <item>Jugoslav Puran</item>
      <item>GRADSKO STAMBENO KOMUNALNO GOSPODARSTVO društvo s ograničenom odgovornošću za usluge, građevinarstvo i trgovinu</item>
      <item>Luka Vuković</item>
      <item>OD Praljak &amp; Svić</item>
      <item>REPUBLIKA HRVATSKA MINISTARSTVO FINANCIJA</item>
      <item>Općinski sud u Našicama, zemljišno-knjižni odjel</item>
      <item>FINA - Našice</item>
      <item>OBRT PRIJEVOZ TOPOLIĆ</item>
      <item>ZAVOD ZA JAVNO ZDRAVSTVO SVETI ROK VIROVITIČKO-PODRAVSKE ŽUPANIJE</item>
      <item>Agencija za plaćanja u poljoprivredi, ribarstvu i ruralnom razvoju</item>
      <item>Općinski sud u Osijeku, SS Našice, zk odjel</item>
      <item>Agencija za osiguranje radničkih potraživanja u slučaju stečaja poslodavca</item>
      <item>OD Radomir Borotić i Darko Novačić</item>
      <item>ODVJETNIČKO DRUŠTVO GLINSKA &amp; MIŠKOVIĆ d.o.o.</item>
      <item>Matijana Ćulap</item>
    </derivirana_varijabla>
  </DomainObject.Predmet.OstaliListNazivFormated>
  <DomainObject.Predmet.OstaliListNazivFormatedOIB>
    <izvorni_sadrzaj>
      <item>Branka Malbašić, OIB 93517569919</item>
      <item>Valentina Horvat</item>
      <item>Županijsko državno odvjetništvo u Zagrebu</item>
      <item>Nenad Kljajić</item>
      <item>Duško Vučevac, OIB 86522134944</item>
      <item>UniCredit Leasing Croatia društvo s ograničenom odgovornošću za leasing, OIB 18736141210</item>
      <item>Milobara Zrinka</item>
      <item>CROKOMBI društvo s ograničenom odgovornošću za kombinirani prijevoz, OIB 17940814477</item>
      <item>Dejan Vukomanović</item>
      <item>OD Smolčić i partneri</item>
      <item>Dragan Vulić</item>
      <item>ZITEX društvo s ograničenom odgovornošću za izvođenje građevinskih radova, OIB 91166929650</item>
      <item>ZOU Gordana Prolić Duboja i Zrinka Širić</item>
      <item>AWT INTERNATIONAL Trgovina i usluge, d.o.o., OIB 57159149897</item>
      <item>ORAO d.o.o. za proizvodnju i trgovinu, OIB 62919225671</item>
      <item>Josip Šimović, OIB 93958797477</item>
      <item>Računovodstvo suda</item>
      <item>OD Maša i Monja Matić</item>
      <item>Hrvatska banka za obnovu i razvitak</item>
      <item>Vinko Ilenić, vl. obrta PRIJEVOZ TOPOLIĆ</item>
      <item>GRAD ZAGREB, OIB 61817894937</item>
      <item>Milan Banić</item>
      <item>FOND ZA RAZVOJ I ZAPOŠLJAVANJE, OIB 62316313140</item>
      <item>FINA - Osijek, OIB 85821130368</item>
      <item>Zoran Brica</item>
      <item>Credo banka dioničko društvo "u stečaju", OIB 94141384086</item>
      <item>Nada Ambruš, vl. obrta AMBRUŠ - Agencija za org. transporta</item>
      <item>Odvjetničko društvo KLIŠANIN &amp; PARTNERI društvo s ograničenom odgovornošću, OIB 06259076695</item>
      <item>V.R. TABERNUS d.o.o. za trgovinu u stečaju, OIB 10817745628</item>
      <item>HRVATSKA AGENCIJA ZA MALO GOSPODARSTVO, INOVACIJE I INVESTICIJE, OIB 25609559342</item>
      <item>ZOU Tončić Tomislav i Urek Ivica</item>
      <item>FINA - Zagreb, OIB 85821130368</item>
      <item>Marijana Dedić-Lokma</item>
      <item>Jugoslav Puran, OIB 70582689973</item>
      <item>GRADSKO STAMBENO KOMUNALNO GOSPODARSTVO društvo s ograničenom odgovornošću za usluge, građevinarstvo i trgovinu, OIB 03744272526</item>
      <item>Luka Vuković</item>
      <item>OD Praljak &amp; Svić</item>
      <item>REPUBLIKA HRVATSKA MINISTARSTVO FINANCIJA, OIB 18683136487</item>
      <item>Općinski sud u Našicama, zemljišno-knjižni odjel</item>
      <item>FINA - Našice, OIB 85821130368</item>
      <item>OBRT PRIJEVOZ TOPOLIĆ</item>
      <item>ZAVOD ZA JAVNO ZDRAVSTVO SVETI ROK VIROVITIČKO-PODRAVSKE ŽUPANIJE, OIB 76860791838</item>
      <item>Agencija za plaćanja u poljoprivredi, ribarstvu i ruralnom razvoju, OIB 99122235709</item>
      <item>Općinski sud u Osijeku, SS Našice, zk odjel, OIB 38625793303</item>
      <item>Agencija za osiguranje radničkih potraživanja u slučaju stečaja poslodavca, OIB 04323472109</item>
      <item>OD Radomir Borotić i Darko Novačić</item>
      <item>ODVJETNIČKO DRUŠTVO GLINSKA &amp; MIŠKOVIĆ d.o.o., OIB 23426318088</item>
      <item>Matijana Ćulap</item>
    </izvorni_sadrzaj>
    <derivirana_varijabla naziv="DomainObject.Predmet.OstaliListNazivFormatedOIB_1">
      <item>Branka Malbašić, OIB 93517569919</item>
      <item>Valentina Horvat</item>
      <item>Županijsko državno odvjetništvo u Zagrebu</item>
      <item>Nenad Kljajić</item>
      <item>Duško Vučevac, OIB 86522134944</item>
      <item>UniCredit Leasing Croatia društvo s ograničenom odgovornošću za leasing, OIB 18736141210</item>
      <item>Milobara Zrinka</item>
      <item>CROKOMBI društvo s ograničenom odgovornošću za kombinirani prijevoz, OIB 17940814477</item>
      <item>Dejan Vukomanović</item>
      <item>OD Smolčić i partneri</item>
      <item>Dragan Vulić</item>
      <item>ZITEX društvo s ograničenom odgovornošću za izvođenje građevinskih radova, OIB 91166929650</item>
      <item>ZOU Gordana Prolić Duboja i Zrinka Širić</item>
      <item>AWT INTERNATIONAL Trgovina i usluge, d.o.o., OIB 57159149897</item>
      <item>ORAO d.o.o. za proizvodnju i trgovinu, OIB 62919225671</item>
      <item>Josip Šimović, OIB 93958797477</item>
      <item>Računovodstvo suda</item>
      <item>OD Maša i Monja Matić</item>
      <item>Hrvatska banka za obnovu i razvitak</item>
      <item>Vinko Ilenić, vl. obrta PRIJEVOZ TOPOLIĆ</item>
      <item>GRAD ZAGREB, OIB 61817894937</item>
      <item>Milan Banić</item>
      <item>FOND ZA RAZVOJ I ZAPOŠLJAVANJE, OIB 62316313140</item>
      <item>FINA - Osijek, OIB 85821130368</item>
      <item>Zoran Brica</item>
      <item>Credo banka dioničko društvo "u stečaju", OIB 94141384086</item>
      <item>Nada Ambruš, vl. obrta AMBRUŠ - Agencija za org. transporta</item>
      <item>Odvjetničko društvo KLIŠANIN &amp; PARTNERI društvo s ograničenom odgovornošću, OIB 06259076695</item>
      <item>V.R. TABERNUS d.o.o. za trgovinu u stečaju, OIB 10817745628</item>
      <item>HRVATSKA AGENCIJA ZA MALO GOSPODARSTVO, INOVACIJE I INVESTICIJE, OIB 25609559342</item>
      <item>ZOU Tončić Tomislav i Urek Ivica</item>
      <item>FINA - Zagreb, OIB 85821130368</item>
      <item>Marijana Dedić-Lokma</item>
      <item>Jugoslav Puran, OIB 70582689973</item>
      <item>GRADSKO STAMBENO KOMUNALNO GOSPODARSTVO društvo s ograničenom odgovornošću za usluge, građevinarstvo i trgovinu, OIB 03744272526</item>
      <item>Luka Vuković</item>
      <item>OD Praljak &amp; Svić</item>
      <item>REPUBLIKA HRVATSKA MINISTARSTVO FINANCIJA, OIB 18683136487</item>
      <item>Općinski sud u Našicama, zemljišno-knjižni odjel</item>
      <item>FINA - Našice, OIB 85821130368</item>
      <item>OBRT PRIJEVOZ TOPOLIĆ</item>
      <item>ZAVOD ZA JAVNO ZDRAVSTVO SVETI ROK VIROVITIČKO-PODRAVSKE ŽUPANIJE, OIB 76860791838</item>
      <item>Agencija za plaćanja u poljoprivredi, ribarstvu i ruralnom razvoju, OIB 99122235709</item>
      <item>Općinski sud u Osijeku, SS Našice, zk odjel, OIB 38625793303</item>
      <item>Agencija za osiguranje radničkih potraživanja u slučaju stečaja poslodavca, OIB 04323472109</item>
      <item>OD Radomir Borotić i Darko Novačić</item>
      <item>ODVJETNIČKO DRUŠTVO GLINSKA &amp; MIŠKOVIĆ d.o.o., OIB 23426318088</item>
      <item>Matijana Ćulap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lipnja 2019.</izvorni_sadrzaj>
    <derivirana_varijabla naziv="DomainObject.Datum_1">11.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Sanja Brkić i dr.</izvorni_sadrzaj>
    <derivirana_varijabla naziv="DomainObject.Predmet.StrankaIDrugi_1">Sanja Brkić i dr.</derivirana_varijabla>
  </DomainObject.Predmet.StrankaIDrugi>
  <DomainObject.Predmet.ProtustrankaIDrugi>
    <izvorni_sadrzaj>VOĆE ROYAL d.o.o. za zastupanje u crinskom postupku i trgovinu</izvorni_sadrzaj>
    <derivirana_varijabla naziv="DomainObject.Predmet.ProtustrankaIDrugi_1">VOĆE ROYAL d.o.o. za zastupanje u crinskom postupku i trgovinu</derivirana_varijabla>
  </DomainObject.Predmet.ProtustrankaIDrugi>
  <DomainObject.Predmet.StrankaIDrugiAdressOIB>
    <izvorni_sadrzaj>Sanja Brkić, OIB 16439277259, Sunekov I.odvojak 31h, 10000 Zagreb i dr.</izvorni_sadrzaj>
    <derivirana_varijabla naziv="DomainObject.Predmet.StrankaIDrugiAdressOIB_1">Sanja Brkić, OIB 16439277259, Sunekov I.odvojak 31h, 10000 Zagreb i dr.</derivirana_varijabla>
  </DomainObject.Predmet.StrankaIDrugiAdressOIB>
  <DomainObject.Predmet.ProtustrankaIDrugiAdressOIB>
    <izvorni_sadrzaj>VOĆE ROYAL d.o.o. za zastupanje u crinskom postupku i trgovinu, OIB 27354046277, Bulatova 20, 10000 Zagreb</izvorni_sadrzaj>
    <derivirana_varijabla naziv="DomainObject.Predmet.ProtustrankaIDrugiAdressOIB_1">VOĆE ROYAL d.o.o. za zastupanje u crinskom postupku i trgovinu, OIB 27354046277, Bulatova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Sanja Brkić</item>
      <item>VOĆE ROYAL d.o.o. za zastupanje u crinskom postupku i trgovinu</item>
      <item>NUTRIFIT FOOD d.o.o. za proizvodnju, trgovinu i usluge</item>
      <item>Jugoslav Puran</item>
      <item>Branka Malbašić</item>
      <item>Valentina Horvat</item>
      <item>Županijsko državno odvjetništvo u Zagrebu</item>
      <item>Nenad Kljajić</item>
      <item>Duško Vučevac</item>
      <item>UniCredit Leasing Croatia društvo s ograničenom odgovornošću za leasing</item>
      <item>Milobara Zrinka</item>
      <item>CROKOMBI društvo s ograničenom odgovornošću za kombinirani prijevoz</item>
      <item>Dejan Vukomanović</item>
      <item>OD Smolčić i partneri</item>
      <item>Dragan Vulić</item>
      <item>ZITEX društvo s ograničenom odgovornošću za izvođenje građevinskih radova</item>
      <item>ZOU Gordana Prolić Duboja i Zrinka Širić</item>
      <item>AWT INTERNATIONAL Trgovina i usluge, d.o.o.</item>
      <item>ORAO d.o.o. za proizvodnju i trgovinu</item>
      <item>Josip Šimović</item>
      <item>Računovodstvo suda</item>
      <item>OD Maša i Monja Matić</item>
      <item>Hrvatska banka za obnovu i razvitak</item>
      <item>Vinko Ilenić, vl. obrta PRIJEVOZ TOPOLIĆ</item>
      <item>GRAD ZAGREB</item>
      <item>Milan Banić</item>
      <item>FOND ZA RAZVOJ I ZAPOŠLJAVANJE</item>
      <item>FINA - Osijek</item>
      <item>Zoran Brica</item>
      <item>Credo banka dioničko društvo "u stečaju"</item>
      <item>Nada Ambruš, vl. obrta AMBRUŠ - Agencija za org. transporta</item>
      <item>Odvjetničko društvo KLIŠANIN &amp; PARTNERI društvo s ograničenom odgovornošću</item>
      <item>V.R. TABERNUS d.o.o. za trgovinu u stečaju</item>
      <item>HRVATSKA AGENCIJA ZA MALO GOSPODARSTVO, INOVACIJE I INVESTICIJE</item>
      <item>ZOU Tončić Tomislav i Urek Ivica</item>
      <item>FINA - Zagreb</item>
      <item>Marijana Dedić-Lokma</item>
      <item>Jugoslav Puran</item>
      <item>GRADSKO STAMBENO KOMUNALNO GOSPODARSTVO društvo s ograničenom odgovornošću za usluge, građevinarstvo i trgovinu</item>
      <item>Luka Vuković</item>
      <item>OD Praljak &amp; Svić</item>
      <item>REPUBLIKA HRVATSKA MINISTARSTVO FINANCIJA</item>
      <item>Općinski sud u Našicama, zemljišno-knjižni odjel</item>
      <item>FINA - Našice</item>
      <item>OBRT PRIJEVOZ TOPOLIĆ</item>
      <item>ZAVOD ZA JAVNO ZDRAVSTVO SVETI ROK VIROVITIČKO-PODRAVSKE ŽUPANIJE</item>
      <item>Agencija za plaćanja u poljoprivredi, ribarstvu i ruralnom razvoju</item>
      <item>Općinski sud u Osijeku, SS Našice, zk odjel</item>
      <item>Agencija za osiguranje radničkih potraživanja u slučaju stečaja poslodavca</item>
      <item>OD Radomir Borotić i Darko Novačić</item>
      <item>ODVJETNIČKO DRUŠTVO GLINSKA &amp; MIŠKOVIĆ d.o.o.</item>
      <item>Matijana Ćulap</item>
    </izvorni_sadrzaj>
    <derivirana_varijabla naziv="DomainObject.Predmet.SudioniciListNaziv_1">
      <item>Sanja Brkić</item>
      <item>VOĆE ROYAL d.o.o. za zastupanje u crinskom postupku i trgovinu</item>
      <item>NUTRIFIT FOOD d.o.o. za proizvodnju, trgovinu i usluge</item>
      <item>Jugoslav Puran</item>
      <item>Branka Malbašić</item>
      <item>Valentina Horvat</item>
      <item>Županijsko državno odvjetništvo u Zagrebu</item>
      <item>Nenad Kljajić</item>
      <item>Duško Vučevac</item>
      <item>UniCredit Leasing Croatia društvo s ograničenom odgovornošću za leasing</item>
      <item>Milobara Zrinka</item>
      <item>CROKOMBI društvo s ograničenom odgovornošću za kombinirani prijevoz</item>
      <item>Dejan Vukomanović</item>
      <item>OD Smolčić i partneri</item>
      <item>Dragan Vulić</item>
      <item>ZITEX društvo s ograničenom odgovornošću za izvođenje građevinskih radova</item>
      <item>ZOU Gordana Prolić Duboja i Zrinka Širić</item>
      <item>AWT INTERNATIONAL Trgovina i usluge, d.o.o.</item>
      <item>ORAO d.o.o. za proizvodnju i trgovinu</item>
      <item>Josip Šimović</item>
      <item>Računovodstvo suda</item>
      <item>OD Maša i Monja Matić</item>
      <item>Hrvatska banka za obnovu i razvitak</item>
      <item>Vinko Ilenić, vl. obrta PRIJEVOZ TOPOLIĆ</item>
      <item>GRAD ZAGREB</item>
      <item>Milan Banić</item>
      <item>FOND ZA RAZVOJ I ZAPOŠLJAVANJE</item>
      <item>FINA - Osijek</item>
      <item>Zoran Brica</item>
      <item>Credo banka dioničko društvo "u stečaju"</item>
      <item>Nada Ambruš, vl. obrta AMBRUŠ - Agencija za org. transporta</item>
      <item>Odvjetničko društvo KLIŠANIN &amp; PARTNERI društvo s ograničenom odgovornošću</item>
      <item>V.R. TABERNUS d.o.o. za trgovinu u stečaju</item>
      <item>HRVATSKA AGENCIJA ZA MALO GOSPODARSTVO, INOVACIJE I INVESTICIJE</item>
      <item>ZOU Tončić Tomislav i Urek Ivica</item>
      <item>FINA - Zagreb</item>
      <item>Marijana Dedić-Lokma</item>
      <item>Jugoslav Puran</item>
      <item>GRADSKO STAMBENO KOMUNALNO GOSPODARSTVO društvo s ograničenom odgovornošću za usluge, građevinarstvo i trgovinu</item>
      <item>Luka Vuković</item>
      <item>OD Praljak &amp; Svić</item>
      <item>REPUBLIKA HRVATSKA MINISTARSTVO FINANCIJA</item>
      <item>Općinski sud u Našicama, zemljišno-knjižni odjel</item>
      <item>FINA - Našice</item>
      <item>OBRT PRIJEVOZ TOPOLIĆ</item>
      <item>ZAVOD ZA JAVNO ZDRAVSTVO SVETI ROK VIROVITIČKO-PODRAVSKE ŽUPANIJE</item>
      <item>Agencija za plaćanja u poljoprivredi, ribarstvu i ruralnom razvoju</item>
      <item>Općinski sud u Osijeku, SS Našice, zk odjel</item>
      <item>Agencija za osiguranje radničkih potraživanja u slučaju stečaja poslodavca</item>
      <item>OD Radomir Borotić i Darko Novačić</item>
      <item>ODVJETNIČKO DRUŠTVO GLINSKA &amp; MIŠKOVIĆ d.o.o.</item>
      <item>Matijana Ćulap</item>
    </derivirana_varijabla>
  </DomainObject.Predmet.SudioniciListNaziv>
  <DomainObject.Predmet.SudioniciListAdressOIB>
    <izvorni_sadrzaj>
      <item>Sanja Brkić, OIB 16439277259, Sunekov I.odvojak 31h,10000 Zagreb</item>
      <item>VOĆE ROYAL d.o.o. za zastupanje u crinskom postupku i trgovinu, OIB 27354046277, Bulatova 20,10000 Zagreb</item>
      <item>NUTRIFIT FOOD d.o.o. za proizvodnju, trgovinu i usluge, OIB 06285339470, Dr. Franje Račkog 10,10000 Zagreb</item>
      <item>Jugoslav Puran, OIB 70582689973, Pavleka Miškine 1d,43000 Bjelovar</item>
      <item>Branka Malbašić, OIB 93517569919, Kolodvorska 2,44320 Kutina</item>
      <item>Valentina Horvat, Matije Gupca 97,31511 Đurđenovac</item>
      <item>Županijsko državno odvjetništvo u Zagrebu</item>
      <item>Nenad Kljajić, Matije Gupca 2,31511 Đurđenovac</item>
      <item>Duško Vučevac, OIB 86522134944, Savska Cesta 17,10000 Zagreb</item>
      <item>UniCredit Leasing Croatia društvo s ograničenom odgovornošću za leasing, OIB 18736141210, Heinzelova 33,10000 Zagreb</item>
      <item>Milobara Zrinka, Kolodvorska 88,33514 Čačinci</item>
      <item>CROKOMBI društvo s ograničenom odgovornošću za kombinirani prijevoz, OIB 17940814477, Ul. A. Hebranga 10,10000 Zagreb</item>
      <item>Dejan Vukomanović, Pavla Hatza 30,10000 Zagreb</item>
      <item>OD Smolčić i partneri, Jurišićeva 23,10000 Zagreb</item>
      <item>Dragan Vulić, Nikole Tesle 43,31511 Đurđenovac</item>
      <item>ZITEX društvo s ograničenom odgovornošću za izvođenje građevinskih radova, OIB 91166929650, Vukovarska 12,31540 Donji Miholjac</item>
      <item>ZOU Gordana Prolić Duboja i Zrinka Širić, Radnička c. 52,10000 Zagreb</item>
      <item>AWT INTERNATIONAL Trgovina i usluge, d.o.o., OIB 57159149897, Slavonska avenija 52a,10000 Zagreb</item>
      <item>ORAO d.o.o. za proizvodnju i trgovinu, OIB 62919225671, Vinkovačka 1/A,31000 Osijek</item>
      <item>Josip Šimović, OIB 93958797477, Marjanovićev prilaz 13/VIII,10000 Zagreb</item>
      <item>Računovodstvo suda</item>
      <item>OD Maša i Monja Matić, Bednjanska 8/1,10000 Zagreb</item>
      <item>Hrvatska banka za obnovu i razvitak, Strossmayerov trg 9,10000 Zagreb</item>
      <item>Vinko Ilenić, vl. obrta PRIJEVOZ TOPOLIĆ, Žlebec 14,10000 Zagreb</item>
      <item>GRAD ZAGREB, OIB 61817894937, Trg Stjepana Radića 1,10000 Zagreb</item>
      <item>Milan Banić, Ilica 60,10000 Zagreb</item>
      <item>FOND ZA RAZVOJ I ZAPOŠLJAVANJE, OIB 62316313140, Preobraženska 4,10000 Zagreb</item>
      <item>FINA - Osijek, OIB 85821130368, Lorenza Jägera 1-3,31000 Osijek</item>
      <item>Zoran Brica, S. Radića 19,40000 Čakovec</item>
      <item>Credo banka dioničko društvo "u stečaju", OIB 94141384086, Zrinjsko Frankopanska 58,21000 Split</item>
      <item>Nada Ambruš, vl. obrta AMBRUŠ - Agencija za org. transporta, Pleškovec 55,40000 Pleškovec</item>
      <item>Odvjetničko društvo KLIŠANIN &amp; PARTNERI društvo s ograničenom odgovornošću, OIB 06259076695, Zelinska 2I,10000 Zagreb</item>
      <item>V.R. TABERNUS d.o.o. za trgovinu u stečaju, OIB 10817745628, I. Sunekov odvojak 31H,10000 Zagreb</item>
      <item>HRVATSKA AGENCIJA ZA MALO GOSPODARSTVO, INOVACIJE I INVESTICIJE, OIB 25609559342, Prilaz Gjure Deželića 7,10000 Zagreb</item>
      <item>ZOU Tončić Tomislav i Urek Ivica, Teslina 3,10000 Zagreb</item>
      <item>FINA - Zagreb, OIB 85821130368, Šoštarićeva 2,10000 Zagreb</item>
      <item>Marijana Dedić-Lokma, Horvaćanska 21,10000 Zagreb</item>
      <item>Jugoslav Puran, OIB 70582689973, Josipa Jelačića 12,43000 Bjelovar</item>
      <item>GRADSKO STAMBENO KOMUNALNO GOSPODARSTVO društvo s ograničenom odgovornošću za usluge, građevinarstvo i trgovinu, OIB 03744272526, Savska c. 1,10000 Zagreb</item>
      <item>Luka Vuković, Ul. kneza Branimira 39,10000 Zagreb</item>
      <item>OD Praljak &amp; Svić, Centar 2000 - Radnička c. 37b,10000 Zagreb</item>
      <item>REPUBLIKA HRVATSKA MINISTARSTVO FINANCIJA, OIB 18683136487, Av. Dubrovnik 32,10000 Zagreb</item>
      <item>Općinski sud u Našicama, zemljišno-knjižni odjel, x,31500 Našice</item>
      <item>FINA - Našice, OIB 85821130368, J. J. Strosmayera 3,31500 Našice</item>
      <item>OBRT PRIJEVOZ TOPOLIĆ, Žlebec 14,10000 Zagreb</item>
      <item>ZAVOD ZA JAVNO ZDRAVSTVO SVETI ROK VIROVITIČKO-PODRAVSKE ŽUPANIJE, OIB 76860791838, Ljudevita Gaja 21,33000 Virovitica</item>
      <item>Agencija za plaćanja u poljoprivredi, ribarstvu i ruralnom razvoju, OIB 99122235709, Ul. grada Vukovara 269d,10000 Zagreb</item>
      <item>Općinski sud u Osijeku, SS Našice, zk odjel, OIB 38625793303, Dr. F. Tuđmana 14,31500 Našice</item>
      <item>Agencija za osiguranje radničkih potraživanja u slučaju stečaja poslodavca, OIB 04323472109, Frankopanska 11,10000 Zagreb</item>
      <item>OD Radomir Borotić i Darko Novačić, Masarykova 14,33000 Virovitica</item>
      <item>ODVJETNIČKO DRUŠTVO GLINSKA &amp; MIŠKOVIĆ d.o.o., OIB 23426318088, Ulica grada Vukovara 269f,10000 Zagreb</item>
      <item>Matijana Ćulap, Gajeva 53/II,10000 Zagreb</item>
    </izvorni_sadrzaj>
    <derivirana_varijabla naziv="DomainObject.Predmet.SudioniciListAdressOIB_1">
      <item>Sanja Brkić, OIB 16439277259, Sunekov I.odvojak 31h,10000 Zagreb</item>
      <item>VOĆE ROYAL d.o.o. za zastupanje u crinskom postupku i trgovinu, OIB 27354046277, Bulatova 20,10000 Zagreb</item>
      <item>NUTRIFIT FOOD d.o.o. za proizvodnju, trgovinu i usluge, OIB 06285339470, Dr. Franje Račkog 10,10000 Zagreb</item>
      <item>Jugoslav Puran, OIB 70582689973, Pavleka Miškine 1d,43000 Bjelovar</item>
      <item>Branka Malbašić, OIB 93517569919, Kolodvorska 2,44320 Kutina</item>
      <item>Valentina Horvat, Matije Gupca 97,31511 Đurđenovac</item>
      <item>Županijsko državno odvjetništvo u Zagrebu</item>
      <item>Nenad Kljajić, Matije Gupca 2,31511 Đurđenovac</item>
      <item>Duško Vučevac, OIB 86522134944, Savska Cesta 17,10000 Zagreb</item>
      <item>UniCredit Leasing Croatia društvo s ograničenom odgovornošću za leasing, OIB 18736141210, Heinzelova 33,10000 Zagreb</item>
      <item>Milobara Zrinka, Kolodvorska 88,33514 Čačinci</item>
      <item>CROKOMBI društvo s ograničenom odgovornošću za kombinirani prijevoz, OIB 17940814477, Ul. A. Hebranga 10,10000 Zagreb</item>
      <item>Dejan Vukomanović, Pavla Hatza 30,10000 Zagreb</item>
      <item>OD Smolčić i partneri, Jurišićeva 23,10000 Zagreb</item>
      <item>Dragan Vulić, Nikole Tesle 43,31511 Đurđenovac</item>
      <item>ZITEX društvo s ograničenom odgovornošću za izvođenje građevinskih radova, OIB 91166929650, Vukovarska 12,31540 Donji Miholjac</item>
      <item>ZOU Gordana Prolić Duboja i Zrinka Širić, Radnička c. 52,10000 Zagreb</item>
      <item>AWT INTERNATIONAL Trgovina i usluge, d.o.o., OIB 57159149897, Slavonska avenija 52a,10000 Zagreb</item>
      <item>ORAO d.o.o. za proizvodnju i trgovinu, OIB 62919225671, Vinkovačka 1/A,31000 Osijek</item>
      <item>Josip Šimović, OIB 93958797477, Marjanovićev prilaz 13/VIII,10000 Zagreb</item>
      <item>Računovodstvo suda</item>
      <item>OD Maša i Monja Matić, Bednjanska 8/1,10000 Zagreb</item>
      <item>Hrvatska banka za obnovu i razvitak, Strossmayerov trg 9,10000 Zagreb</item>
      <item>Vinko Ilenić, vl. obrta PRIJEVOZ TOPOLIĆ, Žlebec 14,10000 Zagreb</item>
      <item>GRAD ZAGREB, OIB 61817894937, Trg Stjepana Radića 1,10000 Zagreb</item>
      <item>Milan Banić, Ilica 60,10000 Zagreb</item>
      <item>FOND ZA RAZVOJ I ZAPOŠLJAVANJE, OIB 62316313140, Preobraženska 4,10000 Zagreb</item>
      <item>FINA - Osijek, OIB 85821130368, Lorenza Jägera 1-3,31000 Osijek</item>
      <item>Zoran Brica, S. Radića 19,40000 Čakovec</item>
      <item>Credo banka dioničko društvo "u stečaju", OIB 94141384086, Zrinjsko Frankopanska 58,21000 Split</item>
      <item>Nada Ambruš, vl. obrta AMBRUŠ - Agencija za org. transporta, Pleškovec 55,40000 Pleškovec</item>
      <item>Odvjetničko društvo KLIŠANIN &amp; PARTNERI društvo s ograničenom odgovornošću, OIB 06259076695, Zelinska 2I,10000 Zagreb</item>
      <item>V.R. TABERNUS d.o.o. za trgovinu u stečaju, OIB 10817745628, I. Sunekov odvojak 31H,10000 Zagreb</item>
      <item>HRVATSKA AGENCIJA ZA MALO GOSPODARSTVO, INOVACIJE I INVESTICIJE, OIB 25609559342, Prilaz Gjure Deželića 7,10000 Zagreb</item>
      <item>ZOU Tončić Tomislav i Urek Ivica, Teslina 3,10000 Zagreb</item>
      <item>FINA - Zagreb, OIB 85821130368, Šoštarićeva 2,10000 Zagreb</item>
      <item>Marijana Dedić-Lokma, Horvaćanska 21,10000 Zagreb</item>
      <item>Jugoslav Puran, OIB 70582689973, Josipa Jelačića 12,43000 Bjelovar</item>
      <item>GRADSKO STAMBENO KOMUNALNO GOSPODARSTVO društvo s ograničenom odgovornošću za usluge, građevinarstvo i trgovinu, OIB 03744272526, Savska c. 1,10000 Zagreb</item>
      <item>Luka Vuković, Ul. kneza Branimira 39,10000 Zagreb</item>
      <item>OD Praljak &amp; Svić, Centar 2000 - Radnička c. 37b,10000 Zagreb</item>
      <item>REPUBLIKA HRVATSKA MINISTARSTVO FINANCIJA, OIB 18683136487, Av. Dubrovnik 32,10000 Zagreb</item>
      <item>Općinski sud u Našicama, zemljišno-knjižni odjel, x,31500 Našice</item>
      <item>FINA - Našice, OIB 85821130368, J. J. Strosmayera 3,31500 Našice</item>
      <item>OBRT PRIJEVOZ TOPOLIĆ, Žlebec 14,10000 Zagreb</item>
      <item>ZAVOD ZA JAVNO ZDRAVSTVO SVETI ROK VIROVITIČKO-PODRAVSKE ŽUPANIJE, OIB 76860791838, Ljudevita Gaja 21,33000 Virovitica</item>
      <item>Agencija za plaćanja u poljoprivredi, ribarstvu i ruralnom razvoju, OIB 99122235709, Ul. grada Vukovara 269d,10000 Zagreb</item>
      <item>Općinski sud u Osijeku, SS Našice, zk odjel, OIB 38625793303, Dr. F. Tuđmana 14,31500 Našice</item>
      <item>Agencija za osiguranje radničkih potraživanja u slučaju stečaja poslodavca, OIB 04323472109, Frankopanska 11,10000 Zagreb</item>
      <item>OD Radomir Borotić i Darko Novačić, Masarykova 14,33000 Virovitica</item>
      <item>ODVJETNIČKO DRUŠTVO GLINSKA &amp; MIŠKOVIĆ d.o.o., OIB 23426318088, Ulica grada Vukovara 269f,10000 Zagreb</item>
      <item>Matijana Ćulap, Gajeva 53/II,10000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16439277259</item>
      <item>, OIB 27354046277</item>
      <item>, OIB 06285339470</item>
      <item>, OIB 70582689973</item>
      <item>, OIB 93517569919</item>
      <item>, OIB null</item>
      <item>, OIB null</item>
      <item>, OIB null</item>
      <item>, OIB 86522134944</item>
      <item>, OIB 18736141210</item>
      <item>, OIB null</item>
      <item>, OIB 17940814477</item>
      <item>, OIB null</item>
      <item>, OIB null</item>
      <item>, OIB null</item>
      <item>, OIB 91166929650</item>
      <item>, OIB null</item>
      <item>, OIB 57159149897</item>
      <item>, OIB 62919225671</item>
      <item>, OIB 93958797477</item>
      <item>, OIB null</item>
      <item>, OIB null</item>
      <item>, OIB null</item>
      <item>, OIB null</item>
      <item>, OIB 61817894937</item>
      <item>, OIB null</item>
      <item>, OIB 62316313140</item>
      <item>, OIB 85821130368</item>
      <item>, OIB null</item>
      <item>, OIB 94141384086</item>
      <item>, OIB null</item>
      <item>, OIB 06259076695</item>
      <item>, OIB 10817745628</item>
      <item>, OIB 25609559342</item>
      <item>, OIB null</item>
      <item>, OIB 85821130368</item>
      <item>, OIB null</item>
      <item>, OIB 70582689973</item>
      <item>, OIB 03744272526</item>
      <item>, OIB null</item>
      <item>, OIB null</item>
      <item>, OIB 18683136487</item>
      <item>, OIB null</item>
      <item>, OIB 85821130368</item>
      <item>, OIB null</item>
      <item>, OIB 76860791838</item>
      <item>, OIB 99122235709</item>
      <item>, OIB 38625793303</item>
      <item>, OIB 04323472109</item>
      <item>, OIB null</item>
      <item>, OIB 23426318088</item>
      <item>, OIB null</item>
    </izvorni_sadrzaj>
    <derivirana_varijabla naziv="DomainObject.Predmet.SudioniciListNazivOIB_1">
      <item>, OIB 16439277259</item>
      <item>, OIB 27354046277</item>
      <item>, OIB 06285339470</item>
      <item>, OIB 70582689973</item>
      <item>, OIB 93517569919</item>
      <item>, OIB null</item>
      <item>, OIB null</item>
      <item>, OIB null</item>
      <item>, OIB 86522134944</item>
      <item>, OIB 18736141210</item>
      <item>, OIB null</item>
      <item>, OIB 17940814477</item>
      <item>, OIB null</item>
      <item>, OIB null</item>
      <item>, OIB null</item>
      <item>, OIB 91166929650</item>
      <item>, OIB null</item>
      <item>, OIB 57159149897</item>
      <item>, OIB 62919225671</item>
      <item>, OIB 93958797477</item>
      <item>, OIB null</item>
      <item>, OIB null</item>
      <item>, OIB null</item>
      <item>, OIB null</item>
      <item>, OIB 61817894937</item>
      <item>, OIB null</item>
      <item>, OIB 62316313140</item>
      <item>, OIB 85821130368</item>
      <item>, OIB null</item>
      <item>, OIB 94141384086</item>
      <item>, OIB null</item>
      <item>, OIB 06259076695</item>
      <item>, OIB 10817745628</item>
      <item>, OIB 25609559342</item>
      <item>, OIB null</item>
      <item>, OIB 85821130368</item>
      <item>, OIB null</item>
      <item>, OIB 70582689973</item>
      <item>, OIB 03744272526</item>
      <item>, OIB null</item>
      <item>, OIB null</item>
      <item>, OIB 18683136487</item>
      <item>, OIB null</item>
      <item>, OIB 85821130368</item>
      <item>, OIB null</item>
      <item>, OIB 76860791838</item>
      <item>, OIB 99122235709</item>
      <item>, OIB 38625793303</item>
      <item>, OIB 04323472109</item>
      <item>, OIB null</item>
      <item>, OIB 23426318088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listopada 2018.</izvorni_sadrzaj>
    <derivirana_varijabla naziv="DomainObject.Predmet.DatumZadnjeOdrzaneSudskeRadnje_1">10. listopada 2018.</derivirana_varijabla>
  </DomainObject.Predmet.DatumZadnjeOdrzaneSudskeRadnje>
  <DomainObject.PredzadnjaOdlukaIzPredmeta.DatumDonosenjaOdluke>
    <izvorni_sadrzaj>13. ožujka 2019.</izvorni_sadrzaj>
    <derivirana_varijabla naziv="DomainObject.PredzadnjaOdlukaIzPredmeta.DatumDonosenjaOdluke_1">13. ožujka 2019.</derivirana_varijabla>
  </DomainObject.PredzadnjaOdlukaIzPredmeta.DatumDonosenjaOdluke>
  <DomainObject.PredzadnjaOdlukaIzPredmeta.Oznaka>
    <izvorni_sadrzaj>St-465/2014-261</izvorni_sadrzaj>
    <derivirana_varijabla naziv="DomainObject.PredzadnjaOdlukaIzPredmeta.Oznaka_1">St-465/2014-261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149</properties:Words>
  <properties:Characters>706</properties:Characters>
  <properties:Lines>41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2019-06-11T10:45:00Z</dcterms:created>
  <dc:creator>nribaric</dc:creator>
  <cp:lastModifiedBy>Maja Hajtek</cp:lastModifiedBy>
  <cp:lastPrinted>2019-06-11T11:13:00Z</cp:lastPrinted>
  <dcterms:modified xmlns:xsi="http://www.w3.org/2001/XMLSchema-instance" xsi:type="dcterms:W3CDTF">2019-06-11T11:13:00Z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za skupštinu vjerovnika po 203. - voće royal 11.6.2019. - 268.docx)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