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451e" w14:paraId="27d451e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76072D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  <w:r w:rsidRPr="00514469">
        <w:rPr>
          <w:lang w:val="pl-PL"/>
        </w:rPr>
        <w:t>7 St-</w:t>
      </w:r>
      <w:r w:rsidR="0076072D">
        <w:rPr>
          <w:lang w:val="pl-PL"/>
        </w:rPr>
        <w:t>1321/13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4107F0" w:rsidR="004107F0">
      <w:pPr>
        <w:jc w:val="both"/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A8B">
        <w:rPr>
          <w:lang w:val="pt-BR"/>
        </w:rPr>
        <w:t xml:space="preserve">nikom </w:t>
      </w:r>
      <w:r w:rsidR="004107F0" w:rsidRPr="00503794">
        <w:t>EURO ENERGIJA d. o. o. u stečaju, Zagreb, Ivana Keleka 85, OIB 44615370294</w:t>
      </w:r>
      <w:r w:rsidR="004107F0">
        <w:t xml:space="preserve">,  </w:t>
      </w:r>
      <w:r w:rsidR="009C1C96">
        <w:t>1. ožujka</w:t>
      </w:r>
      <w:r w:rsidR="004107F0">
        <w:t xml:space="preserve"> 2016.</w:t>
      </w:r>
    </w:p>
    <w:p w:rsidRDefault="004107F0" w:rsidP="004107F0" w:rsidR="004107F0">
      <w:pPr>
        <w:jc w:val="both"/>
      </w:pPr>
    </w:p>
    <w:p w:rsidRDefault="00B23738" w:rsidP="004107F0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4107F0" w:rsidRPr="00503794">
        <w:t>EURO ENERGIJA d. o. o. u stečaju, Zagreb, Ivana Keleka 85, OIB 44615370294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od </w:t>
      </w:r>
      <w:r w:rsidR="004107F0">
        <w:t>30. prosinca</w:t>
      </w:r>
      <w:r w:rsidR="00961A8B">
        <w:t xml:space="preserve"> 2015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  <w:t xml:space="preserve">Oglas o održavanju Skupštine objavljen je </w:t>
      </w:r>
      <w:r w:rsidR="004107F0">
        <w:t>na e-oglasnoj ploči suda 30. prosinca 2015.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E71D69" w:rsidRPr="00514469">
        <w:t>ci Skupštine vjerovnika  nazočni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9C1C96">
        <w:rPr>
          <w:rFonts w:hAnsi="Times New Roman" w:ascii="Times New Roman"/>
          <w:sz w:val="24"/>
          <w:szCs w:val="24"/>
        </w:rPr>
        <w:t>1. ožujka</w:t>
      </w:r>
      <w:r w:rsidR="004107F0">
        <w:rPr>
          <w:rFonts w:hAnsi="Times New Roman" w:ascii="Times New Roman"/>
          <w:sz w:val="24"/>
          <w:szCs w:val="24"/>
        </w:rPr>
        <w:t xml:space="preserve"> 2016</w:t>
      </w:r>
      <w:r w:rsidR="00961A8B">
        <w:rPr>
          <w:rFonts w:hAnsi="Times New Roman" w:ascii="Times New Roman"/>
          <w:sz w:val="24"/>
          <w:szCs w:val="24"/>
        </w:rPr>
        <w:t>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14147E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4107F0">
      <w:r w:rsidRPr="004107F0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4147E" w:rsidP="00AB7A2F" w:rsidR="0014147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4147E" w:rsidP="00995CE9" w:rsidR="0014147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961A8B" w:rsidP="004E3A48" w:rsidR="00961A8B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14147E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4839D1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4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4107F0">
      <w:rPr>
        <w:rFonts w:hAnsi="Verdana" w:ascii="Verdana"/>
        <w:sz w:val="20"/>
        <w:szCs w:val="20"/>
      </w:rPr>
      <w:t>1321/13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C33CD"/>
    <w:rsid w:val="000E3820"/>
    <w:rsid w:val="000E4225"/>
    <w:rsid w:val="000E63BB"/>
    <w:rsid w:val="00127BEB"/>
    <w:rsid w:val="0014147E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107F0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072D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C1C96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760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4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760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4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St-1321/2013</izvorni_sadrzaj>
    <derivirana_varijabla naziv="DomainObject.Predmet.OznakaBroj_1">St-1321/2013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ENERGIJA društvo s ograničenom odgovornošću</izvorni_sadrzaj>
    <derivirana_varijabla naziv="DomainObject.Predmet.ProtustrankaFormated_1">  EURO ENERGIJA društvo s ograničenom odgovornošću</derivirana_varijabla>
  </DomainObject.Predmet.ProtustrankaFormated>
  <DomainObject.Predmet.ProtustrankaFormatedOIB>
    <izvorni_sadrzaj>  EURO ENERGIJA društvo s ograničenom odgovornošću, OIB 44615370294</izvorni_sadrzaj>
    <derivirana_varijabla naziv="DomainObject.Predmet.ProtustrankaFormatedOIB_1">  EURO ENERGIJA društvo s ograničenom odgovornošću, OIB 44615370294</derivirana_varijabla>
  </DomainObject.Predmet.ProtustrankaFormatedOIB>
  <DomainObject.Predmet.ProtustrankaFormatedWithAdress>
    <izvorni_sadrzaj> EURO ENERGIJA društvo s ograničenom odgovornošću, Ivana Keleka 85, 10360 Sesvete</izvorni_sadrzaj>
    <derivirana_varijabla naziv="DomainObject.Predmet.ProtustrankaFormatedWithAdress_1"> EURO ENERGIJA društvo s ograničenom odgovornošću, Ivana Keleka 85, 10360 Sesvete</derivirana_varijabla>
  </DomainObject.Predmet.ProtustrankaFormatedWithAdress>
  <DomainObject.Predmet.ProtustrankaFormatedWithAdressOIB>
    <izvorni_sadrzaj> EURO ENERGIJA društvo s ograničenom odgovornošću, OIB 44615370294, Ivana Keleka 85, 10360 Sesvete</izvorni_sadrzaj>
    <derivirana_varijabla naziv="DomainObject.Predmet.ProtustrankaFormatedWithAdressOIB_1"> EURO ENERGIJA društvo s ograničenom odgovornošću, OIB 44615370294, Ivana Keleka 85, 10360 Sesvete</derivirana_varijabla>
  </DomainObject.Predmet.ProtustrankaFormatedWithAdressOIB>
  <DomainObject.Predmet.ProtustrankaWithAdress>
    <izvorni_sadrzaj>EURO ENERGIJA društvo s ograničenom odgovornošću Ivana Keleka 85, 10360 Sesvete</izvorni_sadrzaj>
    <derivirana_varijabla naziv="DomainObject.Predmet.ProtustrankaWithAdress_1">EURO ENERGIJA društvo s ograničenom odgovornošću Ivana Keleka 85, 10360 Sesvete</derivirana_varijabla>
  </DomainObject.Predmet.ProtustrankaWithAdress>
  <DomainObject.Predmet.ProtustrankaWithAdressOIB>
    <izvorni_sadrzaj>EURO ENERGIJA društvo s ograničenom odgovornošću, OIB 44615370294, Ivana Keleka 85, 10360 Sesvete</izvorni_sadrzaj>
    <derivirana_varijabla naziv="DomainObject.Predmet.ProtustrankaWithAdressOIB_1">EURO ENERGIJA društvo s ograničenom odgovornošću, OIB 44615370294, Ivana Keleka 85, 10360 Sesvete</derivirana_varijabla>
  </DomainObject.Predmet.ProtustrankaWithAdressOIB>
  <DomainObject.Predmet.ProtustrankaNazivFormated>
    <izvorni_sadrzaj>EURO ENERGIJA društvo s ograničenom odgovornošću</izvorni_sadrzaj>
    <derivirana_varijabla naziv="DomainObject.Predmet.ProtustrankaNazivFormated_1">EURO ENERGIJA društvo s ograničenom odgovornošću</derivirana_varijabla>
  </DomainObject.Predmet.ProtustrankaNazivFormated>
  <DomainObject.Predmet.ProtustrankaNazivFormatedOIB>
    <izvorni_sadrzaj>EURO ENERGIJA društvo s ograničenom odgovornošću, OIB 44615370294</izvorni_sadrzaj>
    <derivirana_varijabla naziv="DomainObject.Predmet.ProtustrankaNazivFormatedOIB_1">EURO ENERGIJA društvo s ograničenom odgovornošću, OIB 44615370294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ENERGIJA društvo s ograničenom odgovornošću</item>
    </izvorni_sadrzaj>
    <derivirana_varijabla naziv="DomainObject.Predmet.ProtuStrankaListFormated_1">
      <item>EURO ENERGIJA društvo s ograničenom odgovornošću</item>
    </derivirana_varijabla>
  </DomainObject.Predmet.ProtuStrankaListFormated>
  <DomainObject.Predmet.ProtuStrankaListFormatedOIB>
    <izvorni_sadrzaj>
      <item>EURO ENERGIJA društvo s ograničenom odgovornošću, OIB 44615370294</item>
    </izvorni_sadrzaj>
    <derivirana_varijabla naziv="DomainObject.Predmet.ProtuStrankaListFormatedOIB_1">
      <item>EURO ENERGIJA društvo s ograničenom odgovornošću, OIB 44615370294</item>
    </derivirana_varijabla>
  </DomainObject.Predmet.ProtuStrankaListFormatedOIB>
  <DomainObject.Predmet.ProtuStrankaListFormatedWithAdress>
    <izvorni_sadrzaj>
      <item>EURO ENERGIJA društvo s ograničenom odgovornošću, Ivana Keleka 85, 10360 Sesvete</item>
    </izvorni_sadrzaj>
    <derivirana_varijabla naziv="DomainObject.Predmet.ProtuStrankaListFormatedWithAdress_1">
      <item>EURO ENERGIJA društvo s ograničenom odgovornošću, Ivana Keleka 85, 10360 Sesvete</item>
    </derivirana_varijabla>
  </DomainObject.Predmet.ProtuStrankaListFormatedWithAdress>
  <DomainObject.Predmet.ProtuStrankaListFormatedWithAdressOIB>
    <izvorni_sadrzaj>
      <item>EURO ENERGIJA društvo s ograničenom odgovornošću, OIB 44615370294, Ivana Keleka 85, 10360 Sesvete</item>
    </izvorni_sadrzaj>
    <derivirana_varijabla naziv="DomainObject.Predmet.ProtuStrankaListFormatedWithAdressOIB_1">
      <item>EURO ENERGIJA društvo s ograničenom odgovornošću, OIB 44615370294, Ivana Keleka 85, 10360 Sesvete</item>
    </derivirana_varijabla>
  </DomainObject.Predmet.ProtuStrankaListFormatedWithAdressOIB>
  <DomainObject.Predmet.ProtuStrankaListNazivFormated>
    <izvorni_sadrzaj>
      <item>EURO ENERGIJA društvo s ograničenom odgovornošću</item>
    </izvorni_sadrzaj>
    <derivirana_varijabla naziv="DomainObject.Predmet.ProtuStrankaListNazivFormated_1">
      <item>EURO ENERGIJA društvo s ograničenom odgovornošću</item>
    </derivirana_varijabla>
  </DomainObject.Predmet.ProtuStrankaListNazivFormated>
  <DomainObject.Predmet.ProtuStrankaListNazivFormatedOIB>
    <izvorni_sadrzaj>
      <item>EURO ENERGIJA društvo s ograničenom odgovornošću, OIB 44615370294</item>
    </izvorni_sadrzaj>
    <derivirana_varijabla naziv="DomainObject.Predmet.ProtuStrankaListNazivFormatedOIB_1">
      <item>EURO ENERGIJA društvo s ograničenom odgovornošću, OIB 44615370294</item>
    </derivirana_varijabla>
  </DomainObject.Predmet.ProtuStrankaListNazivFormatedOIB>
  <DomainObject.Predmet.OstaliListFormated>
    <izvorni_sadrzaj>
      <item>Slaven Gajer</item>
      <item>Vesna Kocbek</item>
    </izvorni_sadrzaj>
    <derivirana_varijabla naziv="DomainObject.Predmet.OstaliListFormated_1">
      <item>Slaven Gajer</item>
      <item>Vesna Kocbek</item>
    </derivirana_varijabla>
  </DomainObject.Predmet.OstaliListFormated>
  <DomainObject.Predmet.OstaliListFormatedOIB>
    <izvorni_sadrzaj>
      <item>Slaven Gajer, OIB 90450203999</item>
      <item>Vesna Kocbek, OIB 64935258953</item>
    </izvorni_sadrzaj>
    <derivirana_varijabla naziv="DomainObject.Predmet.OstaliListFormatedOIB_1">
      <item>Slaven Gajer, OIB 90450203999</item>
      <item>Vesna Kocbek, OIB 64935258953</item>
    </derivirana_varijabla>
  </DomainObject.Predmet.OstaliListFormatedOIB>
  <DomainObject.Predmet.OstaliListFormatedWithAdress>
    <izvorni_sadrzaj>
      <item>Slaven Gajer, Sviba 15, 10431 Strmec</item>
      <item>Vesna Kocbek, Trg Nikole Zrinskog 17, 10000 Zagreb</item>
    </izvorni_sadrzaj>
    <derivirana_varijabla naziv="DomainObject.Predmet.OstaliListFormatedWithAdress_1">
      <item>Slaven Gajer, Sviba 15, 10431 Strmec</item>
      <item>Vesna Kocbek, Trg Nikole Zrinskog 17, 10000 Zagreb</item>
    </derivirana_varijabla>
  </DomainObject.Predmet.OstaliListFormatedWithAdress>
  <DomainObject.Predmet.OstaliListFormatedWithAdressOIB>
    <izvorni_sadrzaj>
      <item>Slaven Gajer, OIB 90450203999, Sviba 15, 10431 Strmec</item>
      <item>Vesna Kocbek, OIB 64935258953, Trg Nikole Zrinskog 17, 10000 Zagreb</item>
    </izvorni_sadrzaj>
    <derivirana_varijabla naziv="DomainObject.Predmet.OstaliListFormatedWithAdressOIB_1">
      <item>Slaven Gajer, OIB 90450203999, Sviba 15, 10431 Strmec</item>
      <item>Vesna Kocbek, OIB 64935258953, Trg Nikole Zrinskog 17, 10000 Zagreb</item>
    </derivirana_varijabla>
  </DomainObject.Predmet.OstaliListFormatedWithAdressOIB>
  <DomainObject.Predmet.OstaliListNazivFormated>
    <izvorni_sadrzaj>
      <item>Slaven Gajer</item>
      <item>Vesna Kocbek</item>
    </izvorni_sadrzaj>
    <derivirana_varijabla naziv="DomainObject.Predmet.OstaliListNazivFormated_1">
      <item>Slaven Gajer</item>
      <item>Vesna Kocbek</item>
    </derivirana_varijabla>
  </DomainObject.Predmet.OstaliListNazivFormated>
  <DomainObject.Predmet.OstaliListNazivFormatedOIB>
    <izvorni_sadrzaj>
      <item>Slaven Gajer, OIB 90450203999</item>
      <item>Vesna Kocbek, OIB 64935258953</item>
    </izvorni_sadrzaj>
    <derivirana_varijabla naziv="DomainObject.Predmet.OstaliListNazivFormatedOIB_1">
      <item>Slaven Gajer, OIB 90450203999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ENERGIJA društvo s ograničenom odgovornošću</izvorni_sadrzaj>
    <derivirana_varijabla naziv="DomainObject.Predmet.ProtustrankaIDrugi_1">EURO ENERGIJA društvo s ograničenom odgovornošću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EURO ENERGIJA društvo s ograničenom odgovornošću, OIB 44615370294, Ivana Keleka 85, 10360 Sesvete</izvorni_sadrzaj>
    <derivirana_varijabla naziv="DomainObject.Predmet.ProtustrankaIDrugiAdressOIB_1">EURO ENERGIJA društvo s ograničenom odgovornošću, OIB 44615370294, Ivana Keleka 85,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ENERGIJA društvo s ograničenom odgovornošću</item>
      <item>FINA</item>
      <item>Slaven Gajer</item>
      <item>Vesna Kocbek</item>
    </izvorni_sadrzaj>
    <derivirana_varijabla naziv="DomainObject.Predmet.SudioniciListNaziv_1">
      <item>EURO ENERGIJA društvo s ograničenom odgovornošću</item>
      <item>FINA</item>
      <item>Slaven Gajer</item>
      <item>Vesna Kocbek</item>
    </derivirana_varijabla>
  </DomainObject.Predmet.SudioniciListNaziv>
  <DomainObject.Predmet.SudioniciListAdressOIB>
    <izvorni_sadrzaj>
      <item>EURO ENERGIJA društvo s ograničenom odgovornošću, OIB 44615370294, Ivana Keleka 85,10360 Sesvete</item>
      <item>FINA, OIB 85821130368, ILICA 307,10000 Zagreb</item>
      <item>Slaven Gajer, OIB 90450203999, Sviba 15,10431 Strmec</item>
      <item>Vesna Kocbek, OIB 64935258953, Trg Nikole Zrinskog 17,10000 Zagreb</item>
    </izvorni_sadrzaj>
    <derivirana_varijabla naziv="DomainObject.Predmet.SudioniciListAdressOIB_1">
      <item>EURO ENERGIJA društvo s ograničenom odgovornošću, OIB 44615370294, Ivana Keleka 85,10360 Sesvete</item>
      <item>FINA, OIB 85821130368, ILICA 307,10000 Zagreb</item>
      <item>Slaven Gajer, OIB 90450203999, Sviba 15,10431 Strmec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44615370294</item>
      <item>, OIB 85821130368</item>
      <item>, OIB 90450203999</item>
      <item>, OIB 64935258953</item>
    </izvorni_sadrzaj>
    <derivirana_varijabla naziv="DomainObject.Predmet.SudioniciListNazivOIB_1">
      <item>, OIB 44615370294</item>
      <item>, OIB 85821130368</item>
      <item>, OIB 90450203999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1585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2016-02-22T10:39:00Z</dcterms:created>
  <dc:creator>Korisnik</dc:creator>
  <cp:lastModifiedBy>Kristina Švajger</cp:lastModifiedBy>
  <cp:lastPrinted>2016-03-01T10:36:00Z</cp:lastPrinted>
  <dcterms:modified xmlns:xsi="http://www.w3.org/2001/XMLSchema-instance" xsi:type="dcterms:W3CDTF">2016-03-01T10:37:00Z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