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47ead" w14:paraId="5947ead" w:rsidRDefault="00B6246B" w:rsidP="00B6246B" w:rsidR="00B6246B">
      <w:pPr>
        <w:jc w:val="both"/>
        <w15:collapsed w:val="false"/>
      </w:pPr>
      <w:r>
        <w:tab/>
      </w:r>
      <w:r>
        <w:tab/>
      </w:r>
      <w:r>
        <w:tab/>
      </w:r>
      <w:r>
        <w:tab/>
      </w:r>
      <w:r>
        <w:tab/>
      </w:r>
      <w:r>
        <w:tab/>
      </w:r>
    </w:p>
    <w:tbl>
      <w:tblPr>
        <w:tblpPr w:tblpY="1" w:vertAnchor="text" w:rightFromText="180" w:leftFromText="180"/>
        <w:tblOverlap w:val="never"/>
        <w:tblW w:type="auto" w:w="0"/>
        <w:tblLook w:val="04A0" w:noVBand="1" w:noHBand="0" w:lastColumn="0" w:firstColumn="1" w:lastRow="0" w:firstRow="1"/>
      </w:tblPr>
      <w:tblGrid>
        <w:gridCol w:w="2985"/>
      </w:tblGrid>
      <w:tr w:rsidTr="00B6246B" w:rsidR="00B6246B">
        <w:tc>
          <w:tcPr>
            <w:tcW w:type="dxa" w:w="2985"/>
            <w:hideMark/>
          </w:tcPr>
          <w:p w:rsidRDefault="00B6246B" w:rsidR="00B6246B">
            <w:pPr>
              <w:jc w:val="center"/>
            </w:pP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B6246B" w:rsidR="00B6246B">
            <w:pPr>
              <w:jc w:val="center"/>
            </w:pPr>
            <w:r>
              <w:t>Republika Hrvatska</w:t>
            </w:r>
          </w:p>
          <w:p w:rsidRDefault="00B6246B" w:rsidR="00B6246B">
            <w:pPr>
              <w:jc w:val="center"/>
            </w:pPr>
            <w:r>
              <w:t>Trgovački sud u Varaždinu</w:t>
            </w:r>
          </w:p>
          <w:p w:rsidRDefault="00B6246B" w:rsidR="00B6246B">
            <w:pPr>
              <w:jc w:val="center"/>
            </w:pPr>
            <w:r>
              <w:t>Varaždin, Braće Radić 2</w:t>
            </w:r>
          </w:p>
        </w:tc>
      </w:tr>
    </w:tbl>
    <w:p w:rsidRDefault="00B6246B" w:rsidP="00B6246B" w:rsidR="00B6246B">
      <w:pPr>
        <w:jc w:val="right"/>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B6246B" w:rsidR="00B6246B">
        <w:trPr>
          <w:jc w:val="right"/>
        </w:trPr>
        <w:tc>
          <w:tcPr>
            <w:tcW w:type="dxa" w:w="4320"/>
            <w:hideMark/>
          </w:tcPr>
          <w:p w:rsidRDefault="00B6246B" w:rsidP="00B6246B" w:rsidR="00B6246B">
            <w:pPr>
              <w:pStyle w:val="VSVerzija"/>
            </w:pPr>
            <w:r>
              <w:t xml:space="preserve">                   Poslovni broj:  6 St-7</w:t>
            </w:r>
            <w:r>
              <w:t>1/2014-250</w:t>
            </w:r>
          </w:p>
        </w:tc>
      </w:tr>
    </w:tbl>
    <w:p w:rsidRDefault="00B6246B" w:rsidP="00B6246B" w:rsidR="00B6246B"/>
    <w:p w:rsidRDefault="00B6246B" w:rsidP="00B6246B" w:rsidR="00B6246B"/>
    <w:p w:rsidRDefault="00B6246B" w:rsidP="00B6246B" w:rsidR="00B6246B"/>
    <w:p w:rsidRDefault="00B6246B" w:rsidP="00B6246B" w:rsidR="00B6246B">
      <w:pPr>
        <w:jc w:val="center"/>
      </w:pPr>
      <w:r>
        <w:t>R E P U B L I K A        H R V A T S K A</w:t>
      </w:r>
    </w:p>
    <w:p w:rsidRDefault="00B6246B" w:rsidP="00B6246B" w:rsidR="00B6246B"/>
    <w:p w:rsidRDefault="00B6246B" w:rsidP="00B6246B" w:rsidR="00B6246B">
      <w:pPr>
        <w:jc w:val="center"/>
      </w:pPr>
      <w:r>
        <w:t>R    J    E    Š    E    N    J</w:t>
      </w:r>
      <w:r>
        <w:rPr>
          <w:b/>
        </w:rPr>
        <w:t xml:space="preserve">    </w:t>
      </w:r>
      <w:r>
        <w:t>E</w:t>
      </w:r>
    </w:p>
    <w:p w:rsidRDefault="00B6246B" w:rsidP="00B6246B" w:rsidR="00B6246B">
      <w:pPr>
        <w:jc w:val="center"/>
        <w:rPr>
          <w:b/>
        </w:rPr>
      </w:pPr>
    </w:p>
    <w:p w:rsidRDefault="00B6246B" w:rsidP="00B6246B" w:rsidR="00B6246B"/>
    <w:p w:rsidRDefault="00B6246B" w:rsidP="00B6246B" w:rsidR="00B6246B">
      <w:pPr>
        <w:jc w:val="both"/>
      </w:pPr>
      <w:r>
        <w:rPr>
          <w:b/>
        </w:rPr>
        <w:t xml:space="preserve">    </w:t>
      </w:r>
      <w:r>
        <w:rPr>
          <w:b/>
        </w:rPr>
        <w:tab/>
      </w:r>
      <w:r>
        <w:t xml:space="preserve">Trgovački sud u Varaždinu, po sucu Hugu </w:t>
      </w:r>
      <w:proofErr w:type="spellStart"/>
      <w:r>
        <w:t>Wedemeyeru</w:t>
      </w:r>
      <w:proofErr w:type="spellEnd"/>
      <w:r>
        <w:t xml:space="preserve">, u stečajnom postupku nad stečajnim INDUSTRIJA MESA IVANEC d.o.o., u stečaju, iz Ivanca, Varaždinska br. 35, OIB: 84489481271, kojeg zastupa stečajni upravitelj Tomislav </w:t>
      </w:r>
      <w:proofErr w:type="spellStart"/>
      <w:r>
        <w:t>Đuričin</w:t>
      </w:r>
      <w:proofErr w:type="spellEnd"/>
      <w:r>
        <w:t>, iz Varaždina, Dravska poljana br. 1,</w:t>
      </w:r>
      <w:r>
        <w:t xml:space="preserve"> izvan ročišta 12</w:t>
      </w:r>
      <w:r>
        <w:t>. prosinca 2018.</w:t>
      </w:r>
    </w:p>
    <w:p w:rsidRDefault="00B6246B" w:rsidP="00B6246B" w:rsidR="00B6246B">
      <w:pPr>
        <w:jc w:val="both"/>
      </w:pPr>
    </w:p>
    <w:p w:rsidRDefault="00B6246B" w:rsidP="00B6246B" w:rsidR="00B6246B">
      <w:pPr>
        <w:jc w:val="center"/>
      </w:pPr>
      <w:r>
        <w:t>r   i   j   e   š   i   o        j   e</w:t>
      </w:r>
    </w:p>
    <w:p w:rsidRDefault="00B6246B" w:rsidP="00B6246B" w:rsidR="00B6246B">
      <w:pPr>
        <w:jc w:val="both"/>
      </w:pPr>
    </w:p>
    <w:p w:rsidRDefault="00B6246B" w:rsidP="00B6246B" w:rsidR="00B6246B">
      <w:pPr>
        <w:jc w:val="both"/>
      </w:pPr>
      <w:r>
        <w:tab/>
        <w:t xml:space="preserve">1) Daje se suglasnost na završnu diobu koju je predložio stečajni upravitelj od </w:t>
      </w:r>
      <w:r>
        <w:t>12. prosinca</w:t>
      </w:r>
      <w:r>
        <w:t xml:space="preserve"> 2018.</w:t>
      </w:r>
    </w:p>
    <w:p w:rsidRDefault="00B6246B" w:rsidP="00B6246B" w:rsidR="00B6246B">
      <w:pPr>
        <w:jc w:val="both"/>
      </w:pPr>
    </w:p>
    <w:p w:rsidRDefault="00B6246B" w:rsidP="00B6246B" w:rsidR="00B6246B">
      <w:pPr>
        <w:ind w:firstLine="708"/>
        <w:jc w:val="both"/>
      </w:pPr>
      <w:r>
        <w:t xml:space="preserve"> 2)  Određuje se  završno  ročište</w:t>
      </w:r>
      <w:r>
        <w:rPr>
          <w:b/>
        </w:rPr>
        <w:t xml:space="preserve"> </w:t>
      </w:r>
      <w:r>
        <w:t xml:space="preserve"> kod ovoga suda u Varaždinu, Braće Radić br. 2, drugi kat, u sobi broj 222, za </w:t>
      </w:r>
      <w:r w:rsidRPr="00B6246B">
        <w:t>dan 27. prosinca 2018.  u 13,30</w:t>
      </w:r>
      <w:r w:rsidRPr="00B6246B">
        <w:t xml:space="preserve"> sati,</w:t>
      </w:r>
    </w:p>
    <w:p w:rsidRDefault="00B6246B" w:rsidP="00B6246B" w:rsidR="00B6246B">
      <w:pPr>
        <w:jc w:val="both"/>
      </w:pPr>
    </w:p>
    <w:p w:rsidRDefault="00B6246B" w:rsidP="00B6246B" w:rsidR="00B6246B">
      <w:pPr>
        <w:jc w:val="center"/>
      </w:pPr>
      <w:r>
        <w:t>D N E V N I           R E D</w:t>
      </w:r>
    </w:p>
    <w:p w:rsidRDefault="00B6246B" w:rsidP="00B6246B" w:rsidR="00B6246B"/>
    <w:p w:rsidRDefault="00B6246B" w:rsidP="00B6246B" w:rsidR="00B6246B">
      <w:r>
        <w:t>-Rasprava o završnom računu stečajnog upravitelja,</w:t>
      </w:r>
    </w:p>
    <w:p w:rsidRDefault="00B6246B" w:rsidP="00B6246B" w:rsidR="00B6246B">
      <w:pPr>
        <w:pStyle w:val="ListaeSPIS"/>
        <w:numPr>
          <w:ilvl w:val="0"/>
          <w:numId w:val="0"/>
        </w:numPr>
        <w:tabs>
          <w:tab w:pos="708" w:val="left"/>
        </w:tabs>
      </w:pPr>
      <w:r>
        <w:t>-Prigovori na završni popis,</w:t>
      </w:r>
    </w:p>
    <w:p w:rsidRDefault="00B6246B" w:rsidP="00B6246B" w:rsidR="00B6246B">
      <w:pPr>
        <w:pStyle w:val="ListaeSPIS"/>
        <w:numPr>
          <w:ilvl w:val="0"/>
          <w:numId w:val="0"/>
        </w:numPr>
        <w:tabs>
          <w:tab w:pos="708" w:val="left"/>
        </w:tabs>
      </w:pPr>
      <w:r>
        <w:t>-Razno.</w:t>
      </w:r>
    </w:p>
    <w:p w:rsidRDefault="00B6246B" w:rsidP="00B6246B" w:rsidR="00B6246B">
      <w:pPr>
        <w:pStyle w:val="ListaeSPIS"/>
        <w:numPr>
          <w:ilvl w:val="0"/>
          <w:numId w:val="0"/>
        </w:numPr>
        <w:tabs>
          <w:tab w:pos="708" w:val="left"/>
        </w:tabs>
      </w:pPr>
    </w:p>
    <w:p w:rsidRDefault="00B6246B" w:rsidP="00B6246B" w:rsidR="00B6246B">
      <w:pPr>
        <w:pStyle w:val="ListaeSPIS"/>
        <w:numPr>
          <w:ilvl w:val="0"/>
          <w:numId w:val="0"/>
        </w:numPr>
        <w:tabs>
          <w:tab w:pos="708" w:val="left"/>
        </w:tabs>
        <w:ind w:firstLine="624"/>
      </w:pPr>
      <w:r>
        <w:t xml:space="preserve">  3) Stečajnim vjerovnicima će se završni račun staviti na uvid u stečajnoj pisarnici ovoga suda i to najkasnije osam (8) dana prije završnog ročišta.</w:t>
      </w:r>
    </w:p>
    <w:p w:rsidRDefault="00B6246B" w:rsidP="00B6246B" w:rsidR="00B6246B">
      <w:pPr>
        <w:pStyle w:val="ListaeSPIS"/>
        <w:numPr>
          <w:ilvl w:val="0"/>
          <w:numId w:val="0"/>
        </w:numPr>
        <w:tabs>
          <w:tab w:pos="708" w:val="left"/>
        </w:tabs>
        <w:ind w:firstLine="624"/>
      </w:pPr>
    </w:p>
    <w:p w:rsidRDefault="00B6246B" w:rsidP="00B6246B" w:rsidR="00B6246B">
      <w:pPr>
        <w:jc w:val="both"/>
      </w:pPr>
      <w:r>
        <w:tab/>
        <w:t>4)   Na završno ročište se ovim rješenjem pozivaju :</w:t>
      </w:r>
    </w:p>
    <w:p w:rsidRDefault="00B6246B" w:rsidP="00B6246B" w:rsidR="00B6246B">
      <w:pPr>
        <w:jc w:val="both"/>
      </w:pPr>
    </w:p>
    <w:p w:rsidRDefault="00B6246B" w:rsidP="00B6246B" w:rsidR="00B6246B">
      <w:pPr>
        <w:jc w:val="both"/>
      </w:pPr>
      <w:r>
        <w:t>- s</w:t>
      </w:r>
      <w:r>
        <w:t xml:space="preserve">tečajni upravitelj </w:t>
      </w:r>
      <w:r>
        <w:t xml:space="preserve">Tomislav </w:t>
      </w:r>
      <w:proofErr w:type="spellStart"/>
      <w:r>
        <w:t>Đuričin</w:t>
      </w:r>
      <w:proofErr w:type="spellEnd"/>
      <w:r>
        <w:t>, iz Varaždina, Dravska poljana br. 1,</w:t>
      </w:r>
    </w:p>
    <w:p w:rsidRDefault="00B6246B" w:rsidP="00B6246B" w:rsidR="00B6246B">
      <w:r>
        <w:t>-svi stečajni vjerovnici objavom na e-Oglasnoj ploči ovoga suda.</w:t>
      </w:r>
    </w:p>
    <w:p w:rsidRDefault="00B6246B" w:rsidP="00B6246B" w:rsidR="00B6246B">
      <w:pPr>
        <w:jc w:val="both"/>
      </w:pPr>
    </w:p>
    <w:p w:rsidRDefault="00B6246B" w:rsidP="00B6246B" w:rsidR="00B6246B">
      <w:pPr>
        <w:jc w:val="center"/>
      </w:pPr>
      <w:r>
        <w:t xml:space="preserve">U Varaždinu </w:t>
      </w:r>
      <w:r>
        <w:t>12</w:t>
      </w:r>
      <w:r>
        <w:t>. prosinca 2018.</w:t>
      </w:r>
    </w:p>
    <w:p w:rsidRDefault="00B6246B" w:rsidP="00B6246B" w:rsidR="00B6246B">
      <w:pPr>
        <w:jc w:val="both"/>
      </w:pPr>
      <w:r>
        <w:tab/>
      </w:r>
      <w:r>
        <w:tab/>
      </w:r>
    </w:p>
    <w:p w:rsidRDefault="00B6246B" w:rsidP="00B6246B" w:rsidR="00B6246B">
      <w:pPr>
        <w:jc w:val="both"/>
      </w:pPr>
      <w:r>
        <w:tab/>
      </w:r>
      <w:r>
        <w:tab/>
      </w:r>
      <w:r>
        <w:tab/>
      </w:r>
      <w:r>
        <w:tab/>
        <w:t xml:space="preserve">             </w:t>
      </w:r>
      <w:r>
        <w:tab/>
      </w:r>
      <w:r>
        <w:tab/>
      </w:r>
      <w:r>
        <w:tab/>
        <w:t xml:space="preserve">               Sudac :</w:t>
      </w:r>
    </w:p>
    <w:p w:rsidRDefault="00B6246B" w:rsidP="00B6246B" w:rsidR="00B6246B">
      <w:pPr>
        <w:jc w:val="both"/>
      </w:pPr>
    </w:p>
    <w:p w:rsidRDefault="00B6246B" w:rsidP="00B6246B" w:rsidR="00B6246B">
      <w:pPr>
        <w:jc w:val="both"/>
      </w:pPr>
      <w:r>
        <w:tab/>
      </w:r>
      <w:r>
        <w:tab/>
      </w:r>
      <w:r>
        <w:tab/>
      </w:r>
      <w:r>
        <w:tab/>
      </w:r>
      <w:r>
        <w:tab/>
      </w:r>
      <w:r>
        <w:tab/>
      </w:r>
      <w:r>
        <w:tab/>
        <w:t xml:space="preserve">               </w:t>
      </w:r>
      <w:r>
        <w:t xml:space="preserve"> </w:t>
      </w:r>
      <w:bookmarkStart w:name="_GoBack" w:id="0"/>
      <w:bookmarkEnd w:id="0"/>
      <w:r>
        <w:t>Hugo Wedemeyer, v. r.</w:t>
      </w:r>
    </w:p>
    <w:p w:rsidRDefault="00B6246B" w:rsidP="00B6246B" w:rsidR="00B6246B">
      <w:pPr>
        <w:jc w:val="both"/>
        <w:rPr>
          <w:b/>
        </w:rPr>
      </w:pPr>
      <w:r>
        <w:tab/>
      </w:r>
      <w:r>
        <w:tab/>
      </w:r>
      <w:r>
        <w:tab/>
      </w:r>
      <w:r>
        <w:tab/>
      </w:r>
      <w:r>
        <w:tab/>
      </w:r>
      <w:r>
        <w:tab/>
      </w:r>
      <w:r>
        <w:tab/>
        <w:t xml:space="preserve">  Za točnost </w:t>
      </w:r>
      <w:proofErr w:type="spellStart"/>
      <w:r>
        <w:t>otpravka</w:t>
      </w:r>
      <w:proofErr w:type="spellEnd"/>
      <w:r>
        <w:t>-ovlašteni službenik :</w:t>
      </w:r>
    </w:p>
    <w:p w:rsidRDefault="00B6246B" w:rsidP="00B6246B" w:rsidR="00B6246B">
      <w:pPr>
        <w:jc w:val="both"/>
      </w:pPr>
    </w:p>
    <w:p w:rsidRDefault="00B6246B" w:rsidP="00B6246B" w:rsidR="00B6246B">
      <w:pPr>
        <w:jc w:val="both"/>
      </w:pPr>
    </w:p>
    <w:p w:rsidRDefault="00B6246B" w:rsidP="00B6246B" w:rsidR="00B6246B">
      <w:pPr>
        <w:jc w:val="both"/>
      </w:pPr>
    </w:p>
    <w:p w:rsidRDefault="00B6246B" w:rsidP="00B6246B" w:rsidR="00B6246B">
      <w:pPr>
        <w:jc w:val="both"/>
      </w:pPr>
      <w:r>
        <w:t>DNA :</w:t>
      </w:r>
    </w:p>
    <w:p w:rsidRDefault="00B6246B" w:rsidP="00B6246B" w:rsidR="00B6246B">
      <w:pPr>
        <w:jc w:val="both"/>
      </w:pPr>
    </w:p>
    <w:p w:rsidRDefault="00B6246B" w:rsidP="00B6246B" w:rsidR="00B6246B">
      <w:pPr>
        <w:jc w:val="both"/>
      </w:pPr>
      <w:r>
        <w:t>Stečajn</w:t>
      </w:r>
      <w:r>
        <w:t xml:space="preserve">i upravitelj </w:t>
      </w:r>
      <w:r>
        <w:t xml:space="preserve">Tomislav </w:t>
      </w:r>
      <w:proofErr w:type="spellStart"/>
      <w:r>
        <w:t>Đuričin</w:t>
      </w:r>
      <w:proofErr w:type="spellEnd"/>
      <w:r>
        <w:t>, iz V</w:t>
      </w:r>
      <w:r>
        <w:t>araždina, Dravska poljana br. 1</w:t>
      </w:r>
      <w:r>
        <w:t>,</w:t>
      </w:r>
    </w:p>
    <w:p w:rsidRDefault="00B6246B" w:rsidP="00B6246B" w:rsidR="00B6246B">
      <w:pPr>
        <w:jc w:val="both"/>
      </w:pPr>
    </w:p>
    <w:p w:rsidRDefault="00B6246B" w:rsidP="00B6246B" w:rsidR="00B6246B">
      <w:pPr>
        <w:jc w:val="both"/>
      </w:pPr>
      <w:r>
        <w:t>e-Oglasna ploča ovoga suda.</w:t>
      </w:r>
    </w:p>
    <w:p w:rsidRDefault="00B6246B" w:rsidP="00B6246B" w:rsidR="00B6246B">
      <w:pPr>
        <w:jc w:val="both"/>
      </w:pPr>
    </w:p>
    <w:p w:rsidRDefault="00B6246B" w:rsidP="00B6246B" w:rsidR="00B6246B">
      <w:pPr>
        <w:jc w:val="both"/>
      </w:pPr>
    </w:p>
    <w:p w:rsidRDefault="00B6246B" w:rsidP="00B6246B" w:rsidR="00B6246B">
      <w:pPr>
        <w:jc w:val="both"/>
      </w:pPr>
    </w:p>
    <w:p w:rsidRDefault="00AE649C" w:rsidP="004F27AE" w:rsidR="00AE649C" w:rsidRPr="00B76F3C">
      <w:pPr>
        <w:pStyle w:val="NormaleSPIS"/>
      </w:pPr>
    </w:p>
    <w:sectPr w:rsidSect="00B6246B"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774A" w:rsidP="00537B78" w:rsidR="00E6774A">
      <w:r>
        <w:separator/>
      </w:r>
    </w:p>
  </w:endnote>
  <w:endnote w:id="0" w:type="continuationSeparator">
    <w:p w:rsidRDefault="00E6774A" w:rsidP="00537B78" w:rsidR="00E677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265841"/>
      <w:docPartObj>
        <w:docPartGallery w:val="Page Numbers (Bottom of Page)"/>
        <w:docPartUnique/>
      </w:docPartObj>
    </w:sdtPr>
    <w:sdtContent>
      <w:p w:rsidRDefault="00B6246B" w:rsidR="00B6246B">
        <w:pPr>
          <w:pStyle w:val="Podnoje"/>
        </w:pPr>
        <w:r>
          <w:fldChar w:fldCharType="begin"/>
        </w:r>
        <w:r>
          <w:instrText>PAGE   \* MERGEFORMAT</w:instrText>
        </w:r>
        <w:r>
          <w:fldChar w:fldCharType="separate"/>
        </w:r>
        <w:r>
          <w:t>2</w:t>
        </w:r>
        <w:r>
          <w:fldChar w:fldCharType="end"/>
        </w:r>
      </w:p>
    </w:sdtContent>
  </w:sdt>
  <w:p w:rsidRDefault="00B6246B" w:rsidR="00B6246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774A" w:rsidP="00537B78" w:rsidR="00E6774A">
      <w:r>
        <w:separator/>
      </w:r>
    </w:p>
  </w:footnote>
  <w:footnote w:id="0" w:type="continuationSeparator">
    <w:p w:rsidRDefault="00E6774A" w:rsidP="00537B78" w:rsidR="00E677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46B" w:rsidR="008333A9">
    <w:pPr>
      <w:pStyle w:val="Zaglavlje"/>
    </w:pPr>
    <w:r>
      <w:rPr>
        <w:rStyle w:val="PozadinaSvijetloCrvena"/>
        <w:shd w:fill="auto" w:color="auto" w:val="clear"/>
      </w:rPr>
      <w:t>Poslovni broj : 6 St-71/2014-250</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46B"/>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74A"/>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B6246B"/>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B6246B"/>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B6246B"/>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B6246B"/>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013902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St-71/2014-250</izvorni_sadrzaj>
    <derivirana_varijabla naziv="DomainObject.Oznaka_1">St-71/2014-250</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2014.</izvorni_sadrzaj>
    <derivirana_varijabla naziv="DomainObject.Predmet.DatumOsnivanja_1">8.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St-71/2014</izvorni_sadrzaj>
    <derivirana_varijabla naziv="DomainObject.Predmet.OznakaBroj_1">St-71/2014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IZVANREDNA REVIZIJA  na presudu 
Pž-7713/15-3 od 17.11.2015.</izvorni_sadrzaj>
    <derivirana_varijabla naziv="DomainObject.Predmet.PrimjedbaSuca_1">IZVANREDNA REVIZIJA  na presudu 
Pž-7713/15-3 od 17.11.2015.</derivirana_varijabla>
  </DomainObject.Predmet.PrimjedbaSuca>
  <DomainObject.Predmet.PrimjedbaUpisnicara>
    <izvorni_sadrzaj/>
    <derivirana_varijabla naziv="DomainObject.Predmet.PrimjedbaUpisnicara_1"/>
  </DomainObject.Predmet.PrimjedbaUpisnicara>
  <DomainObject.Predmet.ProtustrankaFormated>
    <izvorni_sadrzaj>  INDUSTRIJA MESA IVANEC d.o.o. za proizvodnju i promet mesa i mesnih prerađevina u stečaju</izvorni_sadrzaj>
    <derivirana_varijabla naziv="DomainObject.Predmet.ProtustrankaFormated_1">  INDUSTRIJA MESA IVANEC d.o.o. za proizvodnju i promet mesa i mesnih prerađevina u stečaju</derivirana_varijabla>
  </DomainObject.Predmet.ProtustrankaFormated>
  <DomainObject.Predmet.ProtustrankaFormatedOIB>
    <izvorni_sadrzaj>  INDUSTRIJA MESA IVANEC d.o.o. za proizvodnju i promet mesa i mesnih prerađevina u stečaju, OIB 84489481271</izvorni_sadrzaj>
    <derivirana_varijabla naziv="DomainObject.Predmet.ProtustrankaFormatedOIB_1">  INDUSTRIJA MESA IVANEC d.o.o. za proizvodnju i promet mesa i mesnih prerađevina u stečaju, OIB 84489481271</derivirana_varijabla>
  </DomainObject.Predmet.ProtustrankaFormatedOIB>
  <DomainObject.Predmet.ProtustrankaFormatedWithAdress>
    <izvorni_sadrzaj> INDUSTRIJA MESA IVANEC d.o.o. za proizvodnju i promet mesa i mesnih prerađevina u stečaju, Varaždinska 35, 42240 Ivanec</izvorni_sadrzaj>
    <derivirana_varijabla naziv="DomainObject.Predmet.ProtustrankaFormatedWithAdress_1"> INDUSTRIJA MESA IVANEC d.o.o. za proizvodnju i promet mesa i mesnih prerađevina u stečaju, Varaždinska 35, 42240 Ivanec</derivirana_varijabla>
  </DomainObject.Predmet.ProtustrankaFormatedWithAdress>
  <DomainObject.Predmet.ProtustrankaFormatedWithAdressOIB>
    <izvorni_sadrzaj> INDUSTRIJA MESA IVANEC d.o.o. za proizvodnju i promet mesa i mesnih prerađevina u stečaju, OIB 84489481271, Varaždinska 35, 42240 Ivanec</izvorni_sadrzaj>
    <derivirana_varijabla naziv="DomainObject.Predmet.ProtustrankaFormatedWithAdressOIB_1"> INDUSTRIJA MESA IVANEC d.o.o. za proizvodnju i promet mesa i mesnih prerađevina u stečaju, OIB 84489481271, Varaždinska 35, 42240 Ivanec</derivirana_varijabla>
  </DomainObject.Predmet.ProtustrankaFormatedWithAdressOIB>
  <DomainObject.Predmet.ProtustrankaWithAdress>
    <izvorni_sadrzaj>INDUSTRIJA MESA IVANEC d.o.o. za proizvodnju i promet mesa i mesnih prerađevina u stečaju Varaždinska 35, 42240 Ivanec</izvorni_sadrzaj>
    <derivirana_varijabla naziv="DomainObject.Predmet.ProtustrankaWithAdress_1">INDUSTRIJA MESA IVANEC d.o.o. za proizvodnju i promet mesa i mesnih prerađevina u stečaju Varaždinska 35, 42240 Ivanec</derivirana_varijabla>
  </DomainObject.Predmet.ProtustrankaWithAdress>
  <DomainObject.Predmet.ProtustrankaWithAdressOIB>
    <izvorni_sadrzaj>INDUSTRIJA MESA IVANEC d.o.o. za proizvodnju i promet mesa i mesnih prerađevina u stečaju, OIB 84489481271, Varaždinska 35, 42240 Ivanec</izvorni_sadrzaj>
    <derivirana_varijabla naziv="DomainObject.Predmet.ProtustrankaWithAdressOIB_1">INDUSTRIJA MESA IVANEC d.o.o. za proizvodnju i promet mesa i mesnih prerađevina u stečaju, OIB 84489481271, Varaždinska 35, 42240 Ivanec</derivirana_varijabla>
  </DomainObject.Predmet.ProtustrankaWithAdressOIB>
  <DomainObject.Predmet.ProtustrankaNazivFormated>
    <izvorni_sadrzaj>INDUSTRIJA MESA IVANEC d.o.o. za proizvodnju i promet mesa i mesnih prerađevina u stečaju</izvorni_sadrzaj>
    <derivirana_varijabla naziv="DomainObject.Predmet.ProtustrankaNazivFormated_1">INDUSTRIJA MESA IVANEC d.o.o. za proizvodnju i promet mesa i mesnih prerađevina u stečaju</derivirana_varijabla>
  </DomainObject.Predmet.ProtustrankaNazivFormated>
  <DomainObject.Predmet.ProtustrankaNazivFormatedOIB>
    <izvorni_sadrzaj>INDUSTRIJA MESA IVANEC d.o.o. za proizvodnju i promet mesa i mesnih prerađevina u stečaju, OIB 84489481271</izvorni_sadrzaj>
    <derivirana_varijabla naziv="DomainObject.Predmet.ProtustrankaNazivFormatedOIB_1">INDUSTRIJA MESA IVANEC d.o.o. za proizvodnju i promet mesa i mesnih prerađevina u stečaju, OIB 84489481271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izvorni_sadrzaj>
    <derivirana_varijabla naziv="DomainObject.Predmet.StrankaFormated_1">  Vladimir Bahun; Štefica Banek; Bernardica Brežnjak; Ivica Đurasek; Dražen Ferenec; Ivanka Gašpert; Marijan Geček; Milan Glavica; Magda Grđan; Anđela Habrka; Milan Harjač; Slavko Hojsak; Grozdana Hranić; Vesna Hranić; Agata Juren; Marija Kišić; Đurđa Kišićek; Stanko Kolačko; Branko Komes; Zdenka Koščec; Ivan Kreš; Marijan Krog; Zvonko Kušter; Darko Mudri; Đurđa Mudri; Slađana Mudri; Stjepan Mudri; Ivan Sanković; Mirjana Sanković; Dražen Sever; Ivica Sever; Zvonko Strugar; Ana Šambar; Vladimir Šestanj Perić; Ivica Štefanko; Vesna Varga; Božena Vlahek; Blaženka Žuliček; NARODNE NOVINE, dioničko društvo za izdavanje i tiskanje Službenog lista Republike Hrvatske, službenih i drugih obrazaca te ; APS DELTA S.A.</derivirana_varijabla>
  </DomainObject.Predmet.StrankaFormated>
  <DomainObject.Predmet.StrankaFormatedOIB>
    <izvorni_sadrzaj>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izvorni_sadrzaj>
    <derivirana_varijabla naziv="DomainObject.Predmet.StrankaFormatedOIB_1">  Vladimir Bahun, OIB 92913635833; Štefica Banek, OIB 78224119139; Bernardica Brežnjak, OIB 08656418564; Ivica Đurasek, OIB 22732244493; Dražen Ferenec, OIB 80431044204; Ivanka Gašpert, OIB 68573006814; Marijan Geček, OIB 24453141801; Milan Glavica, OIB 24585532630; Magda Grđan, OIB 82917581608; Anđela Habrka, OIB 56535321184; Milan Harjač, OIB 10506885090; Slavko Hojsak, OIB 43437702963; Grozdana Hranić, OIB 14824212474; Vesna Hranić, OIB 21870293369; Agata Juren, OIB 35701611971; Marija Kišić, OIB 74354464194; Đurđa Kišićek, OIB 79394848979; Stanko Kolačko, OIB 04669348220; Branko Komes, OIB 21851763824; Zdenka Koščec, OIB 05956645975; Ivan Kreš, OIB 24534734251; Marijan Krog, OIB 66233198443; Zvonko Kušter, OIB 56827395761; Darko Mudri, OIB 38127739684; Đurđa Mudri, OIB 95038714150; Slađana Mudri, OIB 57850797235; Stjepan Mudri, OIB 14638401617; Ivan Sanković, OIB 06851948578; Mirjana Sanković, OIB 89991104297; Dražen Sever, OIB 14771680911; Ivica Sever, OIB 81717023823; Zvonko Strugar, OIB 68514697784; Ana Šambar, OIB 97747386833; Vladimir Šestanj Perić, OIB 95067050035; Ivica Štefanko, OIB 14176084771; Vesna Varga, OIB 69579647937; Božena Vlahek, OIB 33357039687; Blaženka Žuliček, OIB 86199471703; NARODNE NOVINE, dioničko društvo za izdavanje i tiskanje Službenog lista Republike Hrvatske, službenih i drugih obrazaca te , OIB 64546066176; APS DELTA S.A., OIB 45421012929</derivirana_varijabla>
  </DomainObject.Predmet.StrankaFormatedOIB>
  <DomainObject.Predmet.StrankaFormatedWithAdress>
    <izvorni_sadrzaj>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izvorni_sadrzaj>
    <derivirana_varijabla naziv="DomainObject.Predmet.StrankaFormatedWithAdress_1"> Vladimir Bahun, Bedenec 206, 42240 Bedenec; Štefica Banek, Knapić 12, 42240 Knapić; Bernardica Brežnjak, Cvjetna Ulica 21, 42242 Margečan; Ivica Đurasek, Stažnjevec 51a, 42242 Stažnjevec; Dražen Ferenec, Vladimira Nazora 73, 42240 Ivanec; Ivanka Gašpert, Bistrica 12, 42240 Ivanec; Marijan Geček, Frankopanska 5, 42250 Lepoglava; Milan Glavica, Rudolfa Rajtera 171, 42240 Ivanec; Magda Grđan, Prigorec 119, 42240 Prigorec; Anđela Habrka, Vinogradska 8, 42240 Ivanec; Milan Harjač, Ivanečka Željeznica 41, 42240 Ivanečka Željeznica; Slavko Hojsak, Pleš 20, 42253 Pleš; Grozdana Hranić, Prigorec 51, 42240 Prigorec; Vesna Hranić, Prigorec 98a, 42240 Prigorec; Agata Juren, Kameničko Podgorje 68, 42250 Kameničko Podgorje; Marija Kišić, Jurketinec 9, 42243 Jurketinec; Đurđa Kišićek, Koškovec 50, 42243 Koškovec; Stanko Kolačko, Salinovec 99, 42240 Salinovec; Branko Komes, Donja Voća 284a, 42245 Donja Voća; Zdenka Koščec, Brodarovec 45, 42243 Brodarovec; Ivan Kreš, Mali Gorenec 26a, 42253 Mali Gorenec; Marijan Krog, Varaždinska 48, 42240 Ivanec; Zvonko Kušter, Punikve 115, 42240 Punikve; Darko Mudri, Prigorec 24, 42240 Prigorec; Đurđa Mudri, Prigorec 112, 42240 Prigorec; Slađana Mudri, Prigorec 40c, 42240 Prigorec; Stjepan Mudri, Ivanečko Naselje 2k, 42240 Ivanečko Naselje; Ivan Sanković, Prigorec 85, 42240 Prigorec; Mirjana Sanković, Prigorec 34a, 42240 Prigorec; Dražen Sever, Rudolfa Rajtera 224, 42240 Ivanec; Ivica Sever, Prigorec 16, 42240 Prigorec; Zvonko Strugar, Prigorec 123b, 42240 Prigorec; Ana Šambar, Dubravec 119, 42240 Dubravec; Vladimir Šestanj Perić, Donja Voća 242, 42245 Donja Voća; Ivica Štefanko, Zavojna 21, 42240 Ivanec; Vesna Varga, Salinovec 35, 42240 Salinovec; Božena Vlahek, Punikve 2a, 42240 Punikve; Blaženka Žuliček, Frankopanska 13, 42250 Lepoglava; NARODNE NOVINE, dioničko društvo za izdavanje i tiskanje Službenog lista Republike Hrvatske, službenih i drugih obrazaca te , Savski Gaj XIII. put 6, 10000 Zagreb; APS DELTA S.A., Rue Jean Piret 1, 2350 Luksembourg</derivirana_varijabla>
  </DomainObject.Predmet.StrankaFormatedWithAdress>
  <DomainObject.Predmet.StrankaFormatedWithAdressOIB>
    <izvorni_sadrzaj>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izvorni_sadrzaj>
    <derivirana_varijabla naziv="DomainObject.Predmet.StrankaFormatedWithAdressOIB_1"> Vladimir Bahun, OIB 92913635833, Bedenec 206, 42240 Bedenec; Štefica Banek, OIB 78224119139, Knapić 12, 42240 Knapić; Bernardica Brežnjak, OIB 08656418564, Cvjetna Ulica 21, 42242 Margečan; Ivica Đurasek, OIB 22732244493, Stažnjevec 51a, 42242 Stažnjevec; Dražen Ferenec, OIB 80431044204, Vladimira Nazora 73, 42240 Ivanec; Ivanka Gašpert, OIB 68573006814, Bistrica 12, 42240 Ivanec; Marijan Geček, OIB 24453141801, Frankopanska 5, 42250 Lepoglava; Milan Glavica, OIB 24585532630, Rudolfa Rajtera 171, 42240 Ivanec; Magda Grđan, OIB 82917581608, Prigorec 119, 42240 Prigorec; Anđela Habrka, OIB 56535321184, Vinogradska 8, 42240 Ivanec; Milan Harjač, OIB 10506885090, Ivanečka Željeznica 41, 42240 Ivanečka Željeznica; Slavko Hojsak, OIB 43437702963, Pleš 20, 42253 Pleš; Grozdana Hranić, OIB 14824212474, Prigorec 51, 42240 Prigorec; Vesna Hranić, OIB 21870293369, Prigorec 98a, 42240 Prigorec; Agata Juren, OIB 35701611971, Kameničko Podgorje 68, 42250 Kameničko Podgorje; Marija Kišić, OIB 74354464194, Jurketinec 9, 42243 Jurketinec; Đurđa Kišićek, OIB 79394848979, Koškovec 50, 42243 Koškovec; Stanko Kolačko, OIB 04669348220, Salinovec 99, 42240 Salinovec; Branko Komes, OIB 21851763824, Donja Voća 284a, 42245 Donja Voća; Zdenka Koščec, OIB 05956645975, Brodarovec 45, 42243 Brodarovec; Ivan Kreš, OIB 24534734251, Mali Gorenec 26a, 42253 Mali Gorenec; Marijan Krog, OIB 66233198443, Varaždinska 48, 42240 Ivanec; Zvonko Kušter, OIB 56827395761, Punikve 115, 42240 Punikve; Darko Mudri, OIB 38127739684, Prigorec 24, 42240 Prigorec; Đurđa Mudri, OIB 95038714150, Prigorec 112, 42240 Prigorec; Slađana Mudri, OIB 57850797235, Prigorec 40c, 42240 Prigorec; Stjepan Mudri, OIB 14638401617, Ivanečko Naselje 2k, 42240 Ivanečko Naselje; Ivan Sanković, OIB 06851948578, Prigorec 85, 42240 Prigorec; Mirjana Sanković, OIB 89991104297, Prigorec 34a, 42240 Prigorec; Dražen Sever, OIB 14771680911, Rudolfa Rajtera 224, 42240 Ivanec; Ivica Sever, OIB 81717023823, Prigorec 16, 42240 Prigorec; Zvonko Strugar, OIB 68514697784, Prigorec 123b, 42240 Prigorec; Ana Šambar, OIB 97747386833, Dubravec 119, 42240 Dubravec; Vladimir Šestanj Perić, OIB 95067050035, Donja Voća 242, 42245 Donja Voća; Ivica Štefanko, OIB 14176084771, Zavojna 21, 42240 Ivanec; Vesna Varga, OIB 69579647937, Salinovec 35, 42240 Salinovec; Božena Vlahek, OIB 33357039687, Punikve 2a, 42240 Punikve; Blaženka Žuliček, OIB 86199471703, Frankopanska 13, 42250 Lepoglava; NARODNE NOVINE, dioničko društvo za izdavanje i tiskanje Službenog lista Republike Hrvatske, službenih i drugih obrazaca te , OIB 64546066176, Savski Gaj XIII. put 6, 10000 Zagreb; APS DELTA S.A., OIB 45421012929, Rue Jean Piret 1, 2350 Luksembourg</derivirana_varijabla>
  </DomainObject.Predmet.StrankaFormatedWithAdressOIB>
  <DomainObject.Predmet.StrankaWithAdress>
    <izvorni_sadrzaj>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izvorni_sadrzaj>
    <derivirana_varijabla naziv="DomainObject.Predmet.StrankaWithAdress_1">Vladimir Bahun Bedenec 206,42240 Bedenec,Štefica Banek Knapić 12,42240 Knapić,Bernardica Brežnjak Cvjetna Ulica 21,42242 Margečan,Ivica Đurasek Stažnjevec 51a,42242 Stažnjevec,Dražen Ferenec Vladimira Nazora 73,42240 Ivanec,Ivanka Gašpert Bistrica 12,42240 Ivanec,Marijan Geček Frankopanska 5,42250 Lepoglava,Milan Glavica Rudolfa Rajtera 171,42240 Ivanec,Magda Grđan Prigorec 119,42240 Prigorec,Anđela Habrka Vinogradska 8,42240 Ivanec,Milan Harjač Ivanečka Željeznica 41,42240 Ivanečka Željeznica,Slavko Hojsak Pleš 20,42253 Pleš,Grozdana Hranić Prigorec 51,42240 Prigorec,Vesna Hranić Prigorec 98a,42240 Prigorec,Agata Juren Kameničko Podgorje 68,42250 Kameničko Podgorje,Marija Kišić Jurketinec 9,42243 Jurketinec,Đurđa Kišićek Koškovec 50,42243 Koškovec,Stanko Kolačko Salinovec 99,42240 Salinovec,Branko Komes Donja Voća 284a,42245 Donja Voća,Zdenka Koščec Brodarovec 45,42243 Brodarovec,Ivan Kreš Mali Gorenec 26a,42253 Mali Gorenec,Marijan Krog Varaždinska 48,42240 Ivanec,Zvonko Kušter Punikve 115,42240 Punikve,Darko Mudri Prigorec 24,42240 Prigorec,Đurđa Mudri Prigorec 112,42240 Prigorec,Slađana Mudri Prigorec 40c,42240 Prigorec,Stjepan Mudri Ivanečko Naselje 2k,42240 Ivanečko Naselje,Ivan Sanković Prigorec 85,42240 Prigorec,Mirjana Sanković Prigorec 34a,42240 Prigorec,Dražen Sever Rudolfa Rajtera 224,42240 Ivanec,Ivica Sever Prigorec 16,42240 Prigorec,Zvonko Strugar Prigorec 123b,42240 Prigorec,Ana Šambar Dubravec 119,42240 Dubravec,Vladimir Šestanj Perić Donja Voća 242,42245 Donja Voća,Ivica Štefanko Zavojna 21,42240 Ivanec,Vesna Varga Salinovec 35,42240 Salinovec,Božena Vlahek Punikve 2a,42240 Punikve,Blaženka Žuliček Frankopanska 13,42250 Lepoglava,NARODNE NOVINE, dioničko društvo za izdavanje i tiskanje Službenog lista Republike Hrvatske, službenih i drugih obrazaca te  Savski Gaj XIII. put 6,10000 Zagreb,APS DELTA S.A. Rue Jean Piret 1,2350 Luksembourg</derivirana_varijabla>
  </DomainObject.Predmet.StrankaWithAdress>
  <DomainObject.Predmet.StrankaWithAdressOIB>
    <izvorni_sadrzaj>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izvorni_sadrzaj>
    <derivirana_varijabla naziv="DomainObject.Predmet.StrankaWithAdressOIB_1">Vladimir Bahun, OIB 92913635833, Bedenec 206,42240 Bedenec,Štefica Banek, OIB 78224119139, Knapić 12,42240 Knapić,Bernardica Brežnjak, OIB 08656418564, Cvjetna Ulica 21,42242 Margečan,Ivica Đurasek, OIB 22732244493, Stažnjevec 51a,42242 Stažnjevec,Dražen Ferenec, OIB 80431044204, Vladimira Nazora 73,42240 Ivanec,Ivanka Gašpert, OIB 68573006814, Bistrica 12,42240 Ivanec,Marijan Geček, OIB 24453141801, Frankopanska 5,42250 Lepoglava,Milan Glavica, OIB 24585532630, Rudolfa Rajtera 171,42240 Ivanec,Magda Grđan, OIB 82917581608, Prigorec 119,42240 Prigorec,Anđela Habrka, OIB 56535321184, Vinogradska 8,42240 Ivanec,Milan Harjač, OIB 10506885090, Ivanečka Željeznica 41,42240 Ivanečka Željeznica,Slavko Hojsak, OIB 43437702963, Pleš 20,42253 Pleš,Grozdana Hranić, OIB 14824212474, Prigorec 51,42240 Prigorec,Vesna Hranić, OIB 21870293369, Prigorec 98a,42240 Prigorec,Agata Juren, OIB 35701611971, Kameničko Podgorje 68,42250 Kameničko Podgorje,Marija Kišić, OIB 74354464194, Jurketinec 9,42243 Jurketinec,Đurđa Kišićek, OIB 79394848979, Koškovec 50,42243 Koškovec,Stanko Kolačko, OIB 04669348220, Salinovec 99,42240 Salinovec,Branko Komes, OIB 21851763824, Donja Voća 284a,42245 Donja Voća,Zdenka Koščec, OIB 05956645975, Brodarovec 45,42243 Brodarovec,Ivan Kreš, OIB 24534734251, Mali Gorenec 26a,42253 Mali Gorenec,Marijan Krog, OIB 66233198443, Varaždinska 48,42240 Ivanec,Zvonko Kušter, OIB 56827395761, Punikve 115,42240 Punikve,Darko Mudri, OIB 38127739684, Prigorec 24,42240 Prigorec,Đurđa Mudri, OIB 95038714150, Prigorec 112,42240 Prigorec,Slađana Mudri, OIB 57850797235, Prigorec 40c,42240 Prigorec,Stjepan Mudri, OIB 14638401617, Ivanečko Naselje 2k,42240 Ivanečko Naselje,Ivan Sanković, OIB 06851948578, Prigorec 85,42240 Prigorec,Mirjana Sanković, OIB 89991104297, Prigorec 34a,42240 Prigorec,Dražen Sever, OIB 14771680911, Rudolfa Rajtera 224,42240 Ivanec,Ivica Sever, OIB 81717023823, Prigorec 16,42240 Prigorec,Zvonko Strugar, OIB 68514697784, Prigorec 123b,42240 Prigorec,Ana Šambar, OIB 97747386833, Dubravec 119,42240 Dubravec,Vladimir Šestanj Perić, OIB 95067050035, Donja Voća 242,42245 Donja Voća,Ivica Štefanko, OIB 14176084771, Zavojna 21,42240 Ivanec,Vesna Varga, OIB 69579647937, Salinovec 35,42240 Salinovec,Božena Vlahek, OIB 33357039687, Punikve 2a,42240 Punikve,Blaženka Žuliček, OIB 86199471703, Frankopanska 13,42250 Lepoglava,NARODNE NOVINE, dioničko društvo za izdavanje i tiskanje Službenog lista Republike Hrvatske, službenih i drugih obrazaca te , OIB 64546066176, Savski Gaj XIII. put 6,10000 Zagreb,APS DELTA S.A., OIB 45421012929, Rue Jean Piret 1,2350 Luksembourg</derivirana_varijabla>
  </DomainObject.Predmet.StrankaWithAdressOIB>
  <DomainObject.Predmet.StrankaNazivFormated>
    <izvorni_sadrzaj>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izvorni_sadrzaj>
    <derivirana_varijabla naziv="DomainObject.Predmet.StrankaNazivFormated_1">Vladimir Bahun,Štefica Banek,Bernardica Brežnjak,Ivica Đurasek,Dražen Ferenec,Ivanka Gašpert,Marijan Geček,Milan Glavica,Magda Grđan,Anđela Habrka,Milan Harjač,Slavko Hojsak,Grozdana Hranić,Vesna Hranić,Agata Juren,Marija Kišić,Đurđa Kišićek,Stanko Kolačko,Branko Komes,Zdenka Koščec,Ivan Kreš,Marijan Krog,Zvonko Kušter,Darko Mudri,Đurđa Mudri,Slađana Mudri,Stjepan Mudri,Ivan Sanković,Mirjana Sanković,Dražen Sever,Ivica Sever,Zvonko Strugar,Ana Šambar,Vladimir Šestanj Perić,Ivica Štefanko,Vesna Varga,Božena Vlahek,Blaženka Žuliček,NARODNE NOVINE, dioničko društvo za izdavanje i tiskanje Službenog lista Republike Hrvatske, službenih i drugih obrazaca te ,APS DELTA S.A.</derivirana_varijabla>
  </DomainObject.Predmet.StrankaNazivFormated>
  <DomainObject.Predmet.StrankaNazivFormatedOIB>
    <izvorni_sadrzaj>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izvorni_sadrzaj>
    <derivirana_varijabla naziv="DomainObject.Predmet.StrankaNazivFormatedOIB_1">Vladimir Bahun, OIB 92913635833,Štefica Banek, OIB 78224119139,Bernardica Brežnjak, OIB 08656418564,Ivica Đurasek, OIB 22732244493,Dražen Ferenec, OIB 80431044204,Ivanka Gašpert, OIB 68573006814,Marijan Geček, OIB 24453141801,Milan Glavica, OIB 24585532630,Magda Grđan, OIB 82917581608,Anđela Habrka, OIB 56535321184,Milan Harjač, OIB 10506885090,Slavko Hojsak, OIB 43437702963,Grozdana Hranić, OIB 14824212474,Vesna Hranić, OIB 21870293369,Agata Juren, OIB 35701611971,Marija Kišić, OIB 74354464194,Đurđa Kišićek, OIB 79394848979,Stanko Kolačko, OIB 04669348220,Branko Komes, OIB 21851763824,Zdenka Koščec, OIB 05956645975,Ivan Kreš, OIB 24534734251,Marijan Krog, OIB 66233198443,Zvonko Kušter, OIB 56827395761,Darko Mudri, OIB 38127739684,Đurđa Mudri, OIB 95038714150,Slađana Mudri, OIB 57850797235,Stjepan Mudri, OIB 14638401617,Ivan Sanković, OIB 06851948578,Mirjana Sanković, OIB 89991104297,Dražen Sever, OIB 14771680911,Ivica Sever, OIB 81717023823,Zvonko Strugar, OIB 68514697784,Ana Šambar, OIB 97747386833,Vladimir Šestanj Perić, OIB 95067050035,Ivica Štefanko, OIB 14176084771,Vesna Varga, OIB 69579647937,Božena Vlahek, OIB 33357039687,Blaženka Žuliček, OIB 86199471703,NARODNE NOVINE, dioničko društvo za izdavanje i tiskanje Službenog lista Republike Hrvatske, službenih i drugih obrazaca te , OIB 64546066176,APS DELTA S.A., OIB 45421012929</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Formated>
  <DomainObject.Predmet.StrankaList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FormatedOIB>
  <DomainObject.Predmet.StrankaListFormatedWithAdress>
    <izvorni_sadrzaj>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izvorni_sadrzaj>
    <derivirana_varijabla naziv="DomainObject.Predmet.StrankaListFormatedWithAdress_1">
      <item>Vladimir Bahun, Bedenec 206, 42240 Bedenec</item>
      <item>Štefica Banek, Knapić 12, 42240 Knapić</item>
      <item>Bernardica Brežnjak, Cvjetna Ulica 21, 42242 Margečan</item>
      <item>Ivica Đurasek, Stažnjevec 51a, 42242 Stažnjevec</item>
      <item>Dražen Ferenec, Vladimira Nazora 73, 42240 Ivanec</item>
      <item>Ivanka Gašpert, Bistrica 12, 42240 Ivanec</item>
      <item>Marijan Geček, Frankopanska 5, 42250 Lepoglava</item>
      <item>Milan Glavica, Rudolfa Rajtera 171, 42240 Ivanec</item>
      <item>Magda Grđan, Prigorec 119, 42240 Prigorec</item>
      <item>Anđela Habrka, Vinogradska 8, 42240 Ivanec</item>
      <item>Milan Harjač, Ivanečka Željeznica 41, 42240 Ivanečka Željeznica</item>
      <item>Slavko Hojsak, Pleš 20, 42253 Pleš</item>
      <item>Grozdana Hranić, Prigorec 51, 42240 Prigorec</item>
      <item>Vesna Hranić, Prigorec 98a, 42240 Prigorec</item>
      <item>Agata Juren, Kameničko Podgorje 68, 42250 Kameničko Podgorje</item>
      <item>Marija Kišić, Jurketinec 9, 42243 Jurketinec</item>
      <item>Đurđa Kišićek, Koškovec 50, 42243 Koškovec</item>
      <item>Stanko Kolačko, Salinovec 99, 42240 Salinovec</item>
      <item>Branko Komes, Donja Voća 284a, 42245 Donja Voća</item>
      <item>Zdenka Koščec, Brodarovec 45, 42243 Brodarovec</item>
      <item>Ivan Kreš, Mali Gorenec 26a, 42253 Mali Gorenec</item>
      <item>Marijan Krog, Varaždinska 48, 42240 Ivanec</item>
      <item>Zvonko Kušter, Punikve 115, 42240 Punikve</item>
      <item>Darko Mudri, Prigorec 24, 42240 Prigorec</item>
      <item>Đurđa Mudri, Prigorec 112, 42240 Prigorec</item>
      <item>Slađana Mudri, Prigorec 40c, 42240 Prigorec</item>
      <item>Stjepan Mudri, Ivanečko Naselje 2k, 42240 Ivanečko Naselje</item>
      <item>Ivan Sanković, Prigorec 85, 42240 Prigorec</item>
      <item>Mirjana Sanković, Prigorec 34a, 42240 Prigorec</item>
      <item>Dražen Sever, Rudolfa Rajtera 224, 42240 Ivanec</item>
      <item>Ivica Sever, Prigorec 16, 42240 Prigorec</item>
      <item>Zvonko Strugar, Prigorec 123b, 42240 Prigorec</item>
      <item>Ana Šambar, Dubravec 119, 42240 Dubravec</item>
      <item>Vladimir Šestanj Perić, Donja Voća 242, 42245 Donja Voća</item>
      <item>Ivica Štefanko, Zavojna 21, 42240 Ivanec</item>
      <item>Vesna Varga, Salinovec 35, 42240 Salinovec</item>
      <item>Božena Vlahek, Punikve 2a, 42240 Punikve</item>
      <item>Blaženka Žuliček, Frankopanska 13, 42250 Lepoglava</item>
      <item>NARODNE NOVINE, dioničko društvo za izdavanje i tiskanje Službenog lista Republike Hrvatske, službenih i drugih obrazaca te , Savski Gaj XIII. put 6, 10000 Zagreb</item>
      <item>APS DELTA S.A., Rue Jean Piret 1, 2350 Luksembourg</item>
    </derivirana_varijabla>
  </DomainObject.Predmet.StrankaListFormatedWithAdress>
  <DomainObject.Predmet.StrankaListFormatedWithAdressOIB>
    <izvorni_sadrzaj>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izvorni_sadrzaj>
    <derivirana_varijabla naziv="DomainObject.Predmet.StrankaListFormatedWithAdressOIB_1">
      <item>Vladimir Bahun, OIB 92913635833, Bedenec 206, 42240 Bedenec</item>
      <item>Štefica Banek, OIB 78224119139, Knapić 12, 42240 Knapić</item>
      <item>Bernardica Brežnjak, OIB 08656418564, Cvjetna Ulica 21, 42242 Margečan</item>
      <item>Ivica Đurasek, OIB 22732244493, Stažnjevec 51a, 42242 Stažnjevec</item>
      <item>Dražen Ferenec, OIB 80431044204, Vladimira Nazora 73, 42240 Ivanec</item>
      <item>Ivanka Gašpert, OIB 68573006814, Bistrica 12, 42240 Ivanec</item>
      <item>Marijan Geček, OIB 24453141801, Frankopanska 5, 42250 Lepoglava</item>
      <item>Milan Glavica, OIB 24585532630, Rudolfa Rajtera 171, 42240 Ivanec</item>
      <item>Magda Grđan, OIB 82917581608, Prigorec 119, 42240 Prigorec</item>
      <item>Anđela Habrka, OIB 56535321184, Vinogradska 8, 42240 Ivanec</item>
      <item>Milan Harjač, OIB 10506885090, Ivanečka Željeznica 41, 42240 Ivanečka Željeznica</item>
      <item>Slavko Hojsak, OIB 43437702963, Pleš 20, 42253 Pleš</item>
      <item>Grozdana Hranić, OIB 14824212474, Prigorec 51, 42240 Prigorec</item>
      <item>Vesna Hranić, OIB 21870293369, Prigorec 98a, 42240 Prigorec</item>
      <item>Agata Juren, OIB 35701611971, Kameničko Podgorje 68, 42250 Kameničko Podgorje</item>
      <item>Marija Kišić, OIB 74354464194, Jurketinec 9, 42243 Jurketinec</item>
      <item>Đurđa Kišićek, OIB 79394848979, Koškovec 50, 42243 Koškovec</item>
      <item>Stanko Kolačko, OIB 04669348220, Salinovec 99, 42240 Salinovec</item>
      <item>Branko Komes, OIB 21851763824, Donja Voća 284a, 42245 Donja Voća</item>
      <item>Zdenka Koščec, OIB 05956645975, Brodarovec 45, 42243 Brodarovec</item>
      <item>Ivan Kreš, OIB 24534734251, Mali Gorenec 26a, 42253 Mali Gorenec</item>
      <item>Marijan Krog, OIB 66233198443, Varaždinska 48, 42240 Ivanec</item>
      <item>Zvonko Kušter, OIB 56827395761, Punikve 115, 42240 Punikve</item>
      <item>Darko Mudri, OIB 38127739684, Prigorec 24, 42240 Prigorec</item>
      <item>Đurđa Mudri, OIB 95038714150, Prigorec 112, 42240 Prigorec</item>
      <item>Slađana Mudri, OIB 57850797235, Prigorec 40c, 42240 Prigorec</item>
      <item>Stjepan Mudri, OIB 14638401617, Ivanečko Naselje 2k, 42240 Ivanečko Naselje</item>
      <item>Ivan Sanković, OIB 06851948578, Prigorec 85, 42240 Prigorec</item>
      <item>Mirjana Sanković, OIB 89991104297, Prigorec 34a, 42240 Prigorec</item>
      <item>Dražen Sever, OIB 14771680911, Rudolfa Rajtera 224, 42240 Ivanec</item>
      <item>Ivica Sever, OIB 81717023823, Prigorec 16, 42240 Prigorec</item>
      <item>Zvonko Strugar, OIB 68514697784, Prigorec 123b, 42240 Prigorec</item>
      <item>Ana Šambar, OIB 97747386833, Dubravec 119, 42240 Dubravec</item>
      <item>Vladimir Šestanj Perić, OIB 95067050035, Donja Voća 242, 42245 Donja Voća</item>
      <item>Ivica Štefanko, OIB 14176084771, Zavojna 21, 42240 Ivanec</item>
      <item>Vesna Varga, OIB 69579647937, Salinovec 35, 42240 Salinovec</item>
      <item>Božena Vlahek, OIB 33357039687, Punikve 2a, 42240 Punikve</item>
      <item>Blaženka Žuliček, OIB 86199471703, Frankopanska 13, 42250 Lepoglava</item>
      <item>NARODNE NOVINE, dioničko društvo za izdavanje i tiskanje Službenog lista Republike Hrvatske, službenih i drugih obrazaca te , OIB 64546066176, Savski Gaj XIII. put 6, 10000 Zagreb</item>
      <item>APS DELTA S.A., OIB 45421012929, Rue Jean Piret 1, 2350 Luksembourg</item>
    </derivirana_varijabla>
  </DomainObject.Predmet.StrankaListFormatedWithAdressOIB>
  <DomainObject.Predmet.StrankaListNazivFormated>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izvorni_sadrzaj>
    <derivirana_varijabla naziv="DomainObject.Predmet.StrankaListNazivFormated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NARODNE NOVINE, dioničko društvo za izdavanje i tiskanje Službenog lista Republike Hrvatske, službenih i drugih obrazaca te </item>
      <item>APS DELTA S.A.</item>
    </derivirana_varijabla>
  </DomainObject.Predmet.StrankaListNazivFormated>
  <DomainObject.Predmet.StrankaListNazivFormatedOIB>
    <izvorni_sadrzaj>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izvorni_sadrzaj>
    <derivirana_varijabla naziv="DomainObject.Predmet.StrankaListNazivFormatedOIB_1">
      <item>Vladimir Bahun, OIB 92913635833</item>
      <item>Štefica Banek, OIB 78224119139</item>
      <item>Bernardica Brežnjak, OIB 08656418564</item>
      <item>Ivica Đurasek, OIB 22732244493</item>
      <item>Dražen Ferenec, OIB 80431044204</item>
      <item>Ivanka Gašpert, OIB 68573006814</item>
      <item>Marijan Geček, OIB 24453141801</item>
      <item>Milan Glavica, OIB 24585532630</item>
      <item>Magda Grđan, OIB 82917581608</item>
      <item>Anđela Habrka, OIB 56535321184</item>
      <item>Milan Harjač, OIB 10506885090</item>
      <item>Slavko Hojsak, OIB 43437702963</item>
      <item>Grozdana Hranić, OIB 14824212474</item>
      <item>Vesna Hranić, OIB 21870293369</item>
      <item>Agata Juren, OIB 35701611971</item>
      <item>Marija Kišić, OIB 74354464194</item>
      <item>Đurđa Kišićek, OIB 79394848979</item>
      <item>Stanko Kolačko, OIB 04669348220</item>
      <item>Branko Komes, OIB 21851763824</item>
      <item>Zdenka Koščec, OIB 05956645975</item>
      <item>Ivan Kreš, OIB 24534734251</item>
      <item>Marijan Krog, OIB 66233198443</item>
      <item>Zvonko Kušter, OIB 56827395761</item>
      <item>Darko Mudri, OIB 38127739684</item>
      <item>Đurđa Mudri, OIB 95038714150</item>
      <item>Slađana Mudri, OIB 57850797235</item>
      <item>Stjepan Mudri, OIB 14638401617</item>
      <item>Ivan Sanković, OIB 06851948578</item>
      <item>Mirjana Sanković, OIB 89991104297</item>
      <item>Dražen Sever, OIB 14771680911</item>
      <item>Ivica Sever, OIB 81717023823</item>
      <item>Zvonko Strugar, OIB 68514697784</item>
      <item>Ana Šambar, OIB 97747386833</item>
      <item>Vladimir Šestanj Perić, OIB 95067050035</item>
      <item>Ivica Štefanko, OIB 14176084771</item>
      <item>Vesna Varga, OIB 69579647937</item>
      <item>Božena Vlahek, OIB 33357039687</item>
      <item>Blaženka Žuliček, OIB 86199471703</item>
      <item>NARODNE NOVINE, dioničko društvo za izdavanje i tiskanje Službenog lista Republike Hrvatske, službenih i drugih obrazaca te , OIB 64546066176</item>
      <item>APS DELTA S.A., OIB 45421012929</item>
    </derivirana_varijabla>
  </DomainObject.Predmet.StrankaListNazivFormatedOIB>
  <DomainObject.Predmet.ProtuStrankaListFormated>
    <izvorni_sadrzaj>
      <item>INDUSTRIJA MESA IVANEC d.o.o. za proizvodnju i promet mesa i mesnih prerađevina u stečaju</item>
    </izvorni_sadrzaj>
    <derivirana_varijabla naziv="DomainObject.Predmet.ProtuStrankaListFormated_1">
      <item>INDUSTRIJA MESA IVANEC d.o.o. za proizvodnju i promet mesa i mesnih prerađevina u stečaju</item>
    </derivirana_varijabla>
  </DomainObject.Predmet.ProtuStrankaListFormated>
  <DomainObject.Predmet.ProtuStrankaListFormatedOIB>
    <izvorni_sadrzaj>
      <item>INDUSTRIJA MESA IVANEC d.o.o. za proizvodnju i promet mesa i mesnih prerađevina u stečaju, OIB 84489481271</item>
    </izvorni_sadrzaj>
    <derivirana_varijabla naziv="DomainObject.Predmet.ProtuStrankaListFormatedOIB_1">
      <item>INDUSTRIJA MESA IVANEC d.o.o. za proizvodnju i promet mesa i mesnih prerađevina u stečaju, OIB 84489481271</item>
    </derivirana_varijabla>
  </DomainObject.Predmet.ProtuStrankaListFormatedOIB>
  <DomainObject.Predmet.ProtuStrankaListFormatedWithAdress>
    <izvorni_sadrzaj>
      <item>INDUSTRIJA MESA IVANEC d.o.o. za proizvodnju i promet mesa i mesnih prerađevina u stečaju, Varaždinska 35, 42240 Ivanec</item>
    </izvorni_sadrzaj>
    <derivirana_varijabla naziv="DomainObject.Predmet.ProtuStrankaListFormatedWithAdress_1">
      <item>INDUSTRIJA MESA IVANEC d.o.o. za proizvodnju i promet mesa i mesnih prerađevina u stečaju, Varaždinska 35, 42240 Ivanec</item>
    </derivirana_varijabla>
  </DomainObject.Predmet.ProtuStrankaListFormatedWithAdress>
  <DomainObject.Predmet.ProtuStrankaListFormatedWithAdressOIB>
    <izvorni_sadrzaj>
      <item>INDUSTRIJA MESA IVANEC d.o.o. za proizvodnju i promet mesa i mesnih prerađevina u stečaju, OIB 84489481271, Varaždinska 35, 42240 Ivanec</item>
    </izvorni_sadrzaj>
    <derivirana_varijabla naziv="DomainObject.Predmet.ProtuStrankaListFormatedWithAdressOIB_1">
      <item>INDUSTRIJA MESA IVANEC d.o.o. za proizvodnju i promet mesa i mesnih prerađevina u stečaju, OIB 84489481271, Varaždinska 35, 42240 Ivanec</item>
    </derivirana_varijabla>
  </DomainObject.Predmet.ProtuStrankaListFormatedWithAdressOIB>
  <DomainObject.Predmet.ProtuStrankaListNazivFormated>
    <izvorni_sadrzaj>
      <item>INDUSTRIJA MESA IVANEC d.o.o. za proizvodnju i promet mesa i mesnih prerađevina u stečaju</item>
    </izvorni_sadrzaj>
    <derivirana_varijabla naziv="DomainObject.Predmet.ProtuStrankaListNazivFormated_1">
      <item>INDUSTRIJA MESA IVANEC d.o.o. za proizvodnju i promet mesa i mesnih prerađevina u stečaju</item>
    </derivirana_varijabla>
  </DomainObject.Predmet.ProtuStrankaListNazivFormated>
  <DomainObject.Predmet.ProtuStrankaListNazivFormatedOIB>
    <izvorni_sadrzaj>
      <item>INDUSTRIJA MESA IVANEC d.o.o. za proizvodnju i promet mesa i mesnih prerađevina u stečaju, OIB 84489481271</item>
    </izvorni_sadrzaj>
    <derivirana_varijabla naziv="DomainObject.Predmet.ProtuStrankaListNazivFormatedOIB_1">
      <item>INDUSTRIJA MESA IVANEC d.o.o. za proizvodnju i promet mesa i mesnih prerađevina u stečaju, OIB 84489481271</item>
    </derivirana_varijabla>
  </DomainObject.Predmet.ProtuStrankaListNazivFormatedOIB>
  <DomainObject.Predmet.OstaliList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Formated>
  <DomainObject.Predmet.OstaliList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FormatedOIB>
  <DomainObject.Predmet.OstaliListFormatedWithAdress>
    <izvorni_sadrzaj>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izvorni_sadrzaj>
    <derivirana_varijabla naziv="DomainObject.Predmet.OstaliListFormatedWithAdress_1">
      <item>DAVOR VRBEK, Sindikat zaposlenih</item>
      <item>KOGUTEX d.o.o. Jertovec, Jertovec 170, 49282 Jertovec</item>
      <item>MINI MAJOR doo, Zvonimira Rogoza 14, 10000 Zagreb</item>
      <item>Mario Raos, Zelinska Ulica 7, Zagreb</item>
      <item>PALAMED doo,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Dubašljanska 80, 51511 Malinska</item>
      <item>Želimir Uršulin, Ulica Ivanuševec 1 C, 42240 Ivanec</item>
      <item>Ante Dragičević, Zadarska 77, 10000 Zagreb</item>
      <item>UniCredit Leasing Croatia društvo s ograničenom odgovornošću za leasing, Heinzelova 33, 10000 Zagreb</item>
      <item>Saša Čačić, J. Dalmatinca 20, 32100 Vinkovci</item>
      <item>Nebojša Antolić, Ulica Pavla Hatza 3, Zagreb</item>
      <item>HRVATSKA POŠTANSKA BANKA, dioničko društvo, Jurišićeva 4, 10000 Zagreb</item>
      <item>HRVATSKA POŠTANSKA BANKA, dioničko društvo, Jurišićeva 4, 10000 Zagreb</item>
      <item>HRVATSKA POŠTANSKA BANKA, dioničko društvo, Jurišićeva 4, Zagreb</item>
      <item>Tomislav Đuričin, Dravska Poljana 1, 42000 Varaždin</item>
      <item>Snježana Čipčić, Z.Rogoza 13, Savica, 10000 Zagreb</item>
      <item>CROATIA osiguranje d.d., Vatroslava Jagića 33, 10000 Zagreb</item>
      <item>Saša Stanišić, Kneza Višeslava 14, 10000 Zagreb</item>
      <item>ZOU Fosin i dr.</item>
      <item>Tomo Božić, zamjenik ŽDO</item>
      <item>Davor Vrbek, predstavnik radnika</item>
    </derivirana_varijabla>
  </DomainObject.Predmet.OstaliListFormatedWithAdress>
  <DomainObject.Predmet.OstaliListFormatedWithAdressOIB>
    <izvorni_sadrzaj>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izvorni_sadrzaj>
    <derivirana_varijabla naziv="DomainObject.Predmet.OstaliListFormatedWithAdressOIB_1">
      <item>DAVOR VRBEK, Sindikat zaposlenih</item>
      <item>KOGUTEX d.o.o. Jertovec, Jertovec 170, 49282 Jertovec</item>
      <item>MINI MAJOR doo, OIB 90403797522, Zvonimira Rogoza 14, 10000 Zagreb</item>
      <item>Mario Raos, OIB 02624212028, Zelinska Ulica 7, Zagreb</item>
      <item>PALAMED doo, OIB 67152109713, Zelinska 4, 10000 Zagreb</item>
      <item>Ivkom d.d., Vladimira Nazora 96b, 42240 Ivanec</item>
      <item>Hrvatska poštanska banka d.d., Jurišićeva 4, 10000 Zagreb</item>
      <item>Županijsko državno odvjetništvo u Varaždinu</item>
      <item>Arsenal Ivezić d.o.o., Pavlinska 5, 42000 Varaždin</item>
      <item>ZOU Josip Kozjak i Miroslav Rendić, Franjevački trg 11, 42000 Varaždin</item>
      <item>Boris Ravić, Zagrebačka 2, 42220 Novi Marof</item>
      <item>TRGOVINA KRK dioničko društvo za maloprodaju i veleprodaju, OIB 66548420466, Dubašljanska 80, 51511 Malinska</item>
      <item>Želimir Uršulin, OIB 03842320752, Ulica Ivanuševec 1 C, 42240 Ivanec</item>
      <item>Ante Dragičević, OIB 06997798972, Zadarska 77, 10000 Zagreb</item>
      <item>UniCredit Leasing Croatia društvo s ograničenom odgovornošću za leasing, OIB 18736141210, Heinzelova 33, 10000 Zagreb</item>
      <item>Saša Čačić, OIB 63328646642, J. Dalmatinca 20, 32100 Vinkovci</item>
      <item>Nebojša Antolić, OIB 94511496457, Ulica Pavla Hatza 3, Zagreb</item>
      <item>HRVATSKA POŠTANSKA BANKA, dioničko društvo, OIB 87939104217, Jurišićeva 4, 10000 Zagreb</item>
      <item>HRVATSKA POŠTANSKA BANKA, dioničko društvo, OIB 87939104217, Jurišićeva 4, 10000 Zagreb</item>
      <item>HRVATSKA POŠTANSKA BANKA, dioničko društvo, OIB 87939104217, Jurišićeva 4, Zagreb</item>
      <item>Tomislav Đuričin, OIB 01733609458, Dravska Poljana 1, 42000 Varaždin</item>
      <item>Snježana Čipčić, Z.Rogoza 13, Savica, 10000 Zagreb</item>
      <item>CROATIA osiguranje d.d., OIB 26187994862, Vatroslava Jagića 33, 10000 Zagreb</item>
      <item>Saša Stanišić, OIB 92357252089, Kneza Višeslava 14, 10000 Zagreb</item>
      <item>ZOU Fosin i dr.</item>
      <item>Tomo Božić, zamjenik ŽDO</item>
      <item>Davor Vrbek, predstavnik radnika</item>
    </derivirana_varijabla>
  </DomainObject.Predmet.OstaliListFormatedWithAdressOIB>
  <DomainObject.Predmet.OstaliListNazivFormated>
    <izvorni_sadrzaj>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izvorni_sadrzaj>
    <derivirana_varijabla naziv="DomainObject.Predmet.OstaliListNazivFormated_1">
      <item>DAVOR VRBEK, Sindikat zaposlenih</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CROATIA osiguranje d.d.</item>
      <item>Saša Stanišić</item>
      <item>ZOU Fosin i dr.</item>
      <item>Tomo Božić, zamjenik ŽDO</item>
      <item>Davor Vrbek, predstavnik radnika</item>
    </derivirana_varijabla>
  </DomainObject.Predmet.OstaliListNazivFormated>
  <DomainObject.Predmet.OstaliListNazivFormatedOIB>
    <izvorni_sadrzaj>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izvorni_sadrzaj>
    <derivirana_varijabla naziv="DomainObject.Predmet.OstaliListNazivFormatedOIB_1">
      <item>DAVOR VRBEK, Sindikat zaposlenih</item>
      <item>KOGUTEX d.o.o. Jertovec</item>
      <item>MINI MAJOR doo, OIB 90403797522</item>
      <item>Mario Raos, OIB 02624212028</item>
      <item>PALAMED doo, OIB 67152109713</item>
      <item>Ivkom d.d.</item>
      <item>Hrvatska poštanska banka d.d.</item>
      <item>Županijsko državno odvjetništvo u Varaždinu</item>
      <item>Arsenal Ivezić d.o.o.</item>
      <item>ZOU Josip Kozjak i Miroslav Rendić</item>
      <item>Boris Ravić</item>
      <item>TRGOVINA KRK dioničko društvo za maloprodaju i veleprodaju, OIB 66548420466</item>
      <item>Želimir Uršulin, OIB 03842320752</item>
      <item>Ante Dragičević, OIB 06997798972</item>
      <item>UniCredit Leasing Croatia društvo s ograničenom odgovornošću za leasing, OIB 18736141210</item>
      <item>Saša Čačić, OIB 63328646642</item>
      <item>Nebojša Antolić, OIB 94511496457</item>
      <item>HRVATSKA POŠTANSKA BANKA, dioničko društvo, OIB 87939104217</item>
      <item>HRVATSKA POŠTANSKA BANKA, dioničko društvo, OIB 87939104217</item>
      <item>HRVATSKA POŠTANSKA BANKA, dioničko društvo, OIB 87939104217</item>
      <item>Tomislav Đuričin, OIB 01733609458</item>
      <item>Snježana Čipčić</item>
      <item>CROATIA osiguranje d.d., OIB 26187994862</item>
      <item>Saša Stanišić, OIB 92357252089</item>
      <item>ZOU Fosin i dr.</item>
      <item>Tomo Božić, zamjenik ŽDO</item>
      <item>Davor Vrbek, predstavnik radnika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St-71/2014-250</izvorni_sadrzaj>
    <derivirana_varijabla naziv="DomainObject.PoslovniBrojDokumenta_1">St-71/2014-250</derivirana_varijabla>
  </DomainObject.PoslovniBrojDokumenta>
  <DomainObject.Predmet.StrankaIDrugi>
    <izvorni_sadrzaj>Vladimir Bahun i dr.</izvorni_sadrzaj>
    <derivirana_varijabla naziv="DomainObject.Predmet.StrankaIDrugi_1">Vladimir Bahun i dr.</derivirana_varijabla>
  </DomainObject.Predmet.StrankaIDrugi>
  <DomainObject.Predmet.ProtustrankaIDrugi>
    <izvorni_sadrzaj>INDUSTRIJA MESA IVANEC d.o.o. za proizvodnju i promet mesa i mesnih prerađevina u stečaju</izvorni_sadrzaj>
    <derivirana_varijabla naziv="DomainObject.Predmet.ProtustrankaIDrugi_1">INDUSTRIJA MESA IVANEC d.o.o. za proizvodnju i promet mesa i mesnih prerađevina u stečaju</derivirana_varijabla>
  </DomainObject.Predmet.ProtustrankaIDrugi>
  <DomainObject.Predmet.StrankaIDrugiAdressOIB>
    <izvorni_sadrzaj>Vladimir Bahun, OIB 92913635833, Bedenec 206, 42240 Bedenec i dr.</izvorni_sadrzaj>
    <derivirana_varijabla naziv="DomainObject.Predmet.StrankaIDrugiAdressOIB_1">Vladimir Bahun, OIB 92913635833, Bedenec 206, 42240 Bedenec i dr.</derivirana_varijabla>
  </DomainObject.Predmet.StrankaIDrugiAdressOIB>
  <DomainObject.Predmet.ProtustrankaIDrugiAdressOIB>
    <izvorni_sadrzaj>INDUSTRIJA MESA IVANEC d.o.o. za proizvodnju i promet mesa i mesnih prerađevina u stečaju, OIB 84489481271, Varaždinska 35, 42240 Ivanec</izvorni_sadrzaj>
    <derivirana_varijabla naziv="DomainObject.Predmet.ProtustrankaIDrugiAdressOIB_1">INDUSTRIJA MESA IVANEC d.o.o. za proizvodnju i promet mesa i mesnih prerađevina u stečaju, OIB 84489481271, Varaždinska 35,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izvorni_sadrzaj>
    <derivirana_varijabla naziv="DomainObject.Predmet.SudioniciListNaziv_1">
      <item>Vladimir Bahun</item>
      <item>Štefica Banek</item>
      <item>Bernardica Brežnjak</item>
      <item>Ivica Đurasek</item>
      <item>Dražen Ferenec</item>
      <item>Ivanka Gašpert</item>
      <item>Marijan Geček</item>
      <item>Milan Glavica</item>
      <item>Magda Grđan</item>
      <item>Anđela Habrka</item>
      <item>Milan Harjač</item>
      <item>Slavko Hojsak</item>
      <item>Grozdana Hranić</item>
      <item>Vesna Hranić</item>
      <item>Agata Juren</item>
      <item>Marija Kišić</item>
      <item>Đurđa Kišićek</item>
      <item>Stanko Kolačko</item>
      <item>Branko Komes</item>
      <item>Zdenka Koščec</item>
      <item>Ivan Kreš</item>
      <item>Marijan Krog</item>
      <item>Zvonko Kušter</item>
      <item>Darko Mudri</item>
      <item>Đurđa Mudri</item>
      <item>Slađana Mudri</item>
      <item>Stjepan Mudri</item>
      <item>Ivan Sanković</item>
      <item>Mirjana Sanković</item>
      <item>Dražen Sever</item>
      <item>Ivica Sever</item>
      <item>Zvonko Strugar</item>
      <item>Ana Šambar</item>
      <item>Vladimir Šestanj Perić</item>
      <item>Ivica Štefanko</item>
      <item>Vesna Varga</item>
      <item>Božena Vlahek</item>
      <item>Blaženka Žuliček</item>
      <item>INDUSTRIJA MESA IVANEC d.o.o. za proizvodnju i promet mesa i mesnih prerađevina u stečaju</item>
      <item>DAVOR VRBEK, Sindikat zaposlenih</item>
      <item>NARODNE NOVINE, dioničko društvo za izdavanje i tiskanje Službenog lista Republike Hrvatske, službenih i drugih obrazaca te </item>
      <item>KOGUTEX d.o.o. Jertovec</item>
      <item>MINI MAJOR doo</item>
      <item>Mario Raos</item>
      <item>PALAMED doo</item>
      <item>Ivkom d.d.</item>
      <item>Hrvatska poštanska banka d.d.</item>
      <item>Županijsko državno odvjetništvo u Varaždinu</item>
      <item>Arsenal Ivezić d.o.o.</item>
      <item>ZOU Josip Kozjak i Miroslav Rendić</item>
      <item>Boris Ravić</item>
      <item>TRGOVINA KRK dioničko društvo za maloprodaju i veleprodaju</item>
      <item>Želimir Uršulin</item>
      <item>Ante Dragičević</item>
      <item>UniCredit Leasing Croatia društvo s ograničenom odgovornošću za leasing</item>
      <item>Saša Čačić</item>
      <item>Nebojša Antolić</item>
      <item>HRVATSKA POŠTANSKA BANKA, dioničko društvo</item>
      <item>HRVATSKA POŠTANSKA BANKA, dioničko društvo</item>
      <item>HRVATSKA POŠTANSKA BANKA, dioničko društvo</item>
      <item>Tomislav Đuričin</item>
      <item>Snježana Čipčić</item>
      <item>APS DELTA S.A.</item>
      <item>CROATIA osiguranje d.d.</item>
      <item>Saša Stanišić</item>
      <item>ZOU Fosin i dr.</item>
      <item>Tomo Božić, zamjenik ŽDO</item>
      <item>Davor Vrbek, predstavnik radnika</item>
    </derivirana_varijabla>
  </DomainObject.Predmet.SudioniciListNaziv>
  <DomainObject.Predmet.SudioniciListAdressOIB>
    <izvorni_sadrzaj>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izvorni_sadrzaj>
    <derivirana_varijabla naziv="DomainObject.Predmet.SudioniciListAdressOIB_1">
      <item>Vladimir Bahun, OIB 92913635833, Bedenec 206,42240 Bedenec</item>
      <item>Štefica Banek, OIB 78224119139, Knapić 12,42240 Knapić</item>
      <item>Bernardica Brežnjak, OIB 08656418564, Cvjetna Ulica 21,42242 Margečan</item>
      <item>Ivica Đurasek, OIB 22732244493, Stažnjevec 51a,42242 Stažnjevec</item>
      <item>Dražen Ferenec, OIB 80431044204, Vladimira Nazora 73,42240 Ivanec</item>
      <item>Ivanka Gašpert, OIB 68573006814, Bistrica 12,42240 Ivanec</item>
      <item>Marijan Geček, OIB 24453141801, Frankopanska 5,42250 Lepoglava</item>
      <item>Milan Glavica, OIB 24585532630, Rudolfa Rajtera 171,42240 Ivanec</item>
      <item>Magda Grđan, OIB 82917581608, Prigorec 119,42240 Prigorec</item>
      <item>Anđela Habrka, OIB 56535321184, Vinogradska 8,42240 Ivanec</item>
      <item>Milan Harjač, OIB 10506885090, Ivanečka Željeznica 41,42240 Ivanečka Željeznica</item>
      <item>Slavko Hojsak, OIB 43437702963, Pleš 20,42253 Pleš</item>
      <item>Grozdana Hranić, OIB 14824212474, Prigorec 51,42240 Prigorec</item>
      <item>Vesna Hranić, OIB 21870293369, Prigorec 98a,42240 Prigorec</item>
      <item>Agata Juren, OIB 35701611971, Kameničko Podgorje 68,42250 Kameničko Podgorje</item>
      <item>Marija Kišić, OIB 74354464194, Jurketinec 9,42243 Jurketinec</item>
      <item>Đurđa Kišićek, OIB 79394848979, Koškovec 50,42243 Koškovec</item>
      <item>Stanko Kolačko, OIB 04669348220, Salinovec 99,42240 Salinovec</item>
      <item>Branko Komes, OIB 21851763824, Donja Voća 284a,42245 Donja Voća</item>
      <item>Zdenka Koščec, OIB 05956645975, Brodarovec 45,42243 Brodarovec</item>
      <item>Ivan Kreš, OIB 24534734251, Mali Gorenec 26a,42253 Mali Gorenec</item>
      <item>Marijan Krog, OIB 66233198443, Varaždinska 48,42240 Ivanec</item>
      <item>Zvonko Kušter, OIB 56827395761, Punikve 115,42240 Punikve</item>
      <item>Darko Mudri, OIB 38127739684, Prigorec 24,42240 Prigorec</item>
      <item>Đurđa Mudri, OIB 95038714150, Prigorec 112,42240 Prigorec</item>
      <item>Slađana Mudri, OIB 57850797235, Prigorec 40c,42240 Prigorec</item>
      <item>Stjepan Mudri, OIB 14638401617, Ivanečko Naselje 2k,42240 Ivanečko Naselje</item>
      <item>Ivan Sanković, OIB 06851948578, Prigorec 85,42240 Prigorec</item>
      <item>Mirjana Sanković, OIB 89991104297, Prigorec 34a,42240 Prigorec</item>
      <item>Dražen Sever, OIB 14771680911, Rudolfa Rajtera 224,42240 Ivanec</item>
      <item>Ivica Sever, OIB 81717023823, Prigorec 16,42240 Prigorec</item>
      <item>Zvonko Strugar, OIB 68514697784, Prigorec 123b,42240 Prigorec</item>
      <item>Ana Šambar, OIB 97747386833, Dubravec 119,42240 Dubravec</item>
      <item>Vladimir Šestanj Perić, OIB 95067050035, Donja Voća 242,42245 Donja Voća</item>
      <item>Ivica Štefanko, OIB 14176084771, Zavojna 21,42240 Ivanec</item>
      <item>Vesna Varga, OIB 69579647937, Salinovec 35,42240 Salinovec</item>
      <item>Božena Vlahek, OIB 33357039687, Punikve 2a,42240 Punikve</item>
      <item>Blaženka Žuliček, OIB 86199471703, Frankopanska 13,42250 Lepoglava</item>
      <item>INDUSTRIJA MESA IVANEC d.o.o. za proizvodnju i promet mesa i mesnih prerađevina u stečaju, OIB 84489481271, Varaždinska 35,42240 Ivanec</item>
      <item>DAVOR VRBEK, Sindikat zaposlenih</item>
      <item>NARODNE NOVINE, dioničko društvo za izdavanje i tiskanje Službenog lista Republike Hrvatske, službenih i drugih obrazaca te , OIB 64546066176, Savski Gaj XIII. put 6,10000 Zagreb</item>
      <item>KOGUTEX d.o.o. Jertovec, Jertovec 170,49282 Jertovec</item>
      <item>MINI MAJOR doo, OIB 90403797522, Zvonimira Rogoza 14,10000 Zagreb</item>
      <item>Mario Raos, OIB 02624212028, Zelinska Ulica 7,Zagreb</item>
      <item>PALAMED doo, OIB 67152109713, Zelinska 4,10000 Zagreb</item>
      <item>Ivkom d.d., Vladimira Nazora 96b,42240 Ivanec</item>
      <item>Hrvatska poštanska banka d.d., Jurišićeva 4,10000 Zagreb</item>
      <item>Županijsko državno odvjetništvo u Varaždinu</item>
      <item>Arsenal Ivezić d.o.o., Pavlinska 5,42000 Varaždin</item>
      <item>ZOU Josip Kozjak i Miroslav Rendić, Franjevački trg 11,42000 Varaždin</item>
      <item>Boris Ravić, Zagrebačka 2,42220 Novi Marof</item>
      <item>TRGOVINA KRK dioničko društvo za maloprodaju i veleprodaju, OIB 66548420466, Dubašljanska 80,51511 Malinska</item>
      <item>Želimir Uršulin, OIB 03842320752, Ulica Ivanuševec 1 C,42240 Ivanec</item>
      <item>Ante Dragičević, OIB 06997798972, Zadarska 77,10000 Zagreb</item>
      <item>UniCredit Leasing Croatia društvo s ograničenom odgovornošću za leasing, OIB 18736141210, Heinzelova 33,10000 Zagreb</item>
      <item>Saša Čačić, OIB 63328646642, J. Dalmatinca 20,32100 Vinkovci</item>
      <item>Nebojša Antolić, OIB 94511496457, Ulica Pavla Hatza 3,Zagreb</item>
      <item>HRVATSKA POŠTANSKA BANKA, dioničko društvo, OIB 87939104217, Jurišićeva 4,10000 Zagreb</item>
      <item>HRVATSKA POŠTANSKA BANKA, dioničko društvo, OIB 87939104217, Jurišićeva 4,10000 Zagreb</item>
      <item>HRVATSKA POŠTANSKA BANKA, dioničko društvo, OIB 87939104217, Jurišićeva 4,Zagreb</item>
      <item>Tomislav Đuričin, OIB 01733609458, Dravska Poljana 1,42000 Varaždin</item>
      <item>Snježana Čipčić, Z.Rogoza 13, Savica,10000 Zagreb</item>
      <item>APS DELTA S.A., OIB 45421012929, Rue Jean Piret 1,2350 Luksembourg</item>
      <item>CROATIA osiguranje d.d., OIB 26187994862, Vatroslava Jagića 33,10000 Zagreb</item>
      <item>Saša Stanišić, OIB 92357252089, Kneza Višeslava 14,10000 Zagreb</item>
      <item>ZOU Fosin i dr.</item>
      <item>Tomo Božić, zamjenik ŽDO</item>
      <item>Davor Vrbek, predstavnik radnika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F5FD3A-E37B-4E35-AD1E-7E5CF295CE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240</properties:Words>
  <properties:Characters>1134</properties:Characters>
  <properties:Lines>60</properties:Lines>
  <properties:Paragraphs>25</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2018-12-12T10:59:00Z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St-71/2014-250 / Odluka - Rješenje - određivanje završnog ročišta vjerovnika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