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8a50" w14:paraId="70b8a50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FF15BC">
        <w:rPr>
          <w:b/>
        </w:rPr>
        <w:t>311</w:t>
      </w:r>
      <w:r w:rsidR="00227BE6" w:rsidRPr="00227BE6">
        <w:rPr>
          <w:b/>
        </w:rPr>
        <w:t>/201</w:t>
      </w:r>
      <w:r w:rsidR="0065787D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F15BC" w:rsidRPr="00FF15BC">
        <w:t>ŠTALA d.o.o., Javorska 20, Kaštel Štafilić, OIB: 15787961687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F15BC">
        <w:t>ŠTALA d.o.o., Javorska 20,</w:t>
      </w:r>
      <w:r w:rsidR="00FF15BC" w:rsidRPr="00FF15BC">
        <w:t xml:space="preserve"> Kaštel Štafilić, OIB: 15787961687</w:t>
      </w:r>
      <w:r w:rsidR="00FF15BC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FF15BC">
        <w:t>311</w:t>
      </w:r>
      <w:r w:rsidR="005A5C16">
        <w:t>201</w:t>
      </w:r>
      <w:r w:rsidR="0065787D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FF15BC">
        <w:t>311</w:t>
      </w:r>
      <w:r w:rsidR="005A5C16">
        <w:t>/</w:t>
      </w:r>
      <w:r w:rsidR="005577B3">
        <w:t>20</w:t>
      </w:r>
      <w:r w:rsidR="005A5C16">
        <w:t>1</w:t>
      </w:r>
      <w:r w:rsidR="0065787D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FF15BC" w:rsidP="0013183F" w:rsidR="0065787D">
      <w:pPr>
        <w:ind w:firstLine="708"/>
        <w:jc w:val="both"/>
      </w:pPr>
      <w:r w:rsidRPr="00FF15BC">
        <w:t>Predlagatelj Financijska agencija je prijedlogom predložio otvaranje stečajnog postupka nad dužnikom ŠTALA d.o.o., Javorska 20, 21217 Kaštel Štafilić, OIB: 15787961687. U prijedlogu se u bitnome navodi da temeljem čl. 110. st. 1. SZ-a podnosi prijedlog, te da na dan 13.03.2017.g. dužnik ima u očevidniku redoslijeda osnova za plaćanje evidentirane osnove za plaćanje u neprekinutom razdoblju od 120 dana u ukupnom iznosu od 136.500,29 kuna u koji iznos je uračunata kamata i naknada predlagatelja za provedbu ovrhe na novčanim sredstvima. Navodi se da dužnik ima 7 zaposlenih, te da ima otvoren račun kod Erste &amp; Steiermarkische  bank d.d.</w:t>
      </w:r>
    </w:p>
    <w:p w:rsidRDefault="0013183F" w:rsidP="0013183F" w:rsidR="0013183F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FF15BC">
        <w:t xml:space="preserve">Iz uvjerenja </w:t>
      </w:r>
      <w:r w:rsidR="00FF15BC" w:rsidRPr="00FF15BC">
        <w:t>Centra za vozila Hrvatske d.d.</w:t>
      </w:r>
      <w:r w:rsidR="00FF15BC">
        <w:t xml:space="preserve"> je vidljivo da dužnik nije upisan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FF15BC">
        <w:t>18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FF15BC">
        <w:t>598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7786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F15BC">
      <w:rPr>
        <w:rFonts w:hAnsi="Book Antiqua" w:ascii="Book Antiqua"/>
        <w:b/>
        <w:sz w:val="20"/>
        <w:szCs w:val="20"/>
      </w:rPr>
      <w:t>311</w:t>
    </w:r>
    <w:r w:rsidR="005A5C16">
      <w:rPr>
        <w:rFonts w:hAnsi="Book Antiqua" w:ascii="Book Antiqua"/>
        <w:b/>
        <w:sz w:val="20"/>
        <w:szCs w:val="20"/>
      </w:rPr>
      <w:t>/201</w:t>
    </w:r>
    <w:r w:rsidR="0065787D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7786E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7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8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8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8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8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7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8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8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8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8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ŠTALA d.o.o. za ugostiteljstvo</izvorni_sadrzaj>
    <derivirana_varijabla naziv="DomainObject.Predmet.ProtustrankaFormated_1">  ŠTALA d.o.o. za ugostiteljstvo</derivirana_varijabla>
  </DomainObject.Predmet.ProtustrankaFormated>
  <DomainObject.Predmet.ProtustrankaFormatedOIB>
    <izvorni_sadrzaj>  ŠTALA d.o.o. za ugostiteljstvo, OIB 15787961687</izvorni_sadrzaj>
    <derivirana_varijabla naziv="DomainObject.Predmet.ProtustrankaFormatedOIB_1">  ŠTALA d.o.o. za ugostiteljstvo, OIB 15787961687</derivirana_varijabla>
  </DomainObject.Predmet.ProtustrankaFormatedOIB>
  <DomainObject.Predmet.ProtustrankaFormatedWithAdress>
    <izvorni_sadrzaj> ŠTALA d.o.o. za ugostiteljstvo, Javorska 20, 21217 Kaštel Štafilić</izvorni_sadrzaj>
    <derivirana_varijabla naziv="DomainObject.Predmet.ProtustrankaFormatedWithAdress_1"> ŠTALA d.o.o. za ugostiteljstvo, Javorska 20, 21217 Kaštel Štafilić</derivirana_varijabla>
  </DomainObject.Predmet.ProtustrankaFormatedWithAdress>
  <DomainObject.Predmet.ProtustrankaFormatedWithAdressOIB>
    <izvorni_sadrzaj> ŠTALA d.o.o. za ugostiteljstvo, OIB 15787961687, Javorska 20, 21217 Kaštel Štafilić</izvorni_sadrzaj>
    <derivirana_varijabla naziv="DomainObject.Predmet.ProtustrankaFormatedWithAdressOIB_1"> ŠTALA d.o.o. za ugostiteljstvo, OIB 15787961687, Javorska 20, 21217 Kaštel Štafilić</derivirana_varijabla>
  </DomainObject.Predmet.ProtustrankaFormatedWithAdressOIB>
  <DomainObject.Predmet.ProtustrankaWithAdress>
    <izvorni_sadrzaj>ŠTALA d.o.o. za ugostiteljstvo Javorska 20, 21217 Kaštel Štafilić</izvorni_sadrzaj>
    <derivirana_varijabla naziv="DomainObject.Predmet.ProtustrankaWithAdress_1">ŠTALA d.o.o. za ugostiteljstvo Javorska 20, 21217 Kaštel Štafilić</derivirana_varijabla>
  </DomainObject.Predmet.ProtustrankaWithAdress>
  <DomainObject.Predmet.ProtustrankaWithAdressOIB>
    <izvorni_sadrzaj>ŠTALA d.o.o. za ugostiteljstvo, OIB 15787961687, Javorska 20, 21217 Kaštel Štafilić</izvorni_sadrzaj>
    <derivirana_varijabla naziv="DomainObject.Predmet.ProtustrankaWithAdressOIB_1">ŠTALA d.o.o. za ugostiteljstvo, OIB 15787961687, Javorska 20, 21217 Kaštel Štafilić</derivirana_varijabla>
  </DomainObject.Predmet.ProtustrankaWithAdressOIB>
  <DomainObject.Predmet.ProtustrankaNazivFormated>
    <izvorni_sadrzaj>ŠTALA d.o.o. za ugostiteljstvo</izvorni_sadrzaj>
    <derivirana_varijabla naziv="DomainObject.Predmet.ProtustrankaNazivFormated_1">ŠTALA d.o.o. za ugostiteljstvo</derivirana_varijabla>
  </DomainObject.Predmet.ProtustrankaNazivFormated>
  <DomainObject.Predmet.ProtustrankaNazivFormatedOIB>
    <izvorni_sadrzaj>ŠTALA d.o.o. za ugostiteljstvo, OIB 15787961687</izvorni_sadrzaj>
    <derivirana_varijabla naziv="DomainObject.Predmet.ProtustrankaNazivFormatedOIB_1">ŠTALA d.o.o. za ugostiteljstvo, OIB 15787961687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136500.29</izvorni_sadrzaj>
    <derivirana_varijabla naziv="DomainObject.Predmet.TrenutnaVrijednost_1">136500.29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ŠTALA d.o.o. za ugostiteljstvo</item>
    </izvorni_sadrzaj>
    <derivirana_varijabla naziv="DomainObject.Predmet.ProtuStrankaListFormated_1">
      <item>ŠTALA d.o.o. za ugostiteljstvo</item>
    </derivirana_varijabla>
  </DomainObject.Predmet.ProtuStrankaListFormated>
  <DomainObject.Predmet.ProtuStrankaListFormatedOIB>
    <izvorni_sadrzaj>
      <item>ŠTALA d.o.o. za ugostiteljstvo, OIB 15787961687</item>
    </izvorni_sadrzaj>
    <derivirana_varijabla naziv="DomainObject.Predmet.ProtuStrankaListFormatedOIB_1">
      <item>ŠTALA d.o.o. za ugostiteljstvo, OIB 15787961687</item>
    </derivirana_varijabla>
  </DomainObject.Predmet.ProtuStrankaListFormatedOIB>
  <DomainObject.Predmet.ProtuStrankaListFormatedWithAdress>
    <izvorni_sadrzaj>
      <item>ŠTALA d.o.o. za ugostiteljstvo, Javorska 20, 21217 Kaštel Štafilić</item>
    </izvorni_sadrzaj>
    <derivirana_varijabla naziv="DomainObject.Predmet.ProtuStrankaListFormatedWithAdress_1">
      <item>ŠTALA d.o.o. za ugostiteljstvo, Javorska 20, 21217 Kaštel Štafilić</item>
    </derivirana_varijabla>
  </DomainObject.Predmet.ProtuStrankaListFormatedWithAdress>
  <DomainObject.Predmet.ProtuStrankaListFormatedWithAdressOIB>
    <izvorni_sadrzaj>
      <item>ŠTALA d.o.o. za ugostiteljstvo, OIB 15787961687, Javorska 20, 21217 Kaštel Štafilić</item>
    </izvorni_sadrzaj>
    <derivirana_varijabla naziv="DomainObject.Predmet.ProtuStrankaListFormatedWithAdressOIB_1">
      <item>ŠTALA d.o.o. za ugostiteljstvo, OIB 15787961687, Javorska 20, 21217 Kaštel Štafilić</item>
    </derivirana_varijabla>
  </DomainObject.Predmet.ProtuStrankaListFormatedWithAdressOIB>
  <DomainObject.Predmet.ProtuStrankaListNazivFormated>
    <izvorni_sadrzaj>
      <item>ŠTALA d.o.o. za ugostiteljstvo</item>
    </izvorni_sadrzaj>
    <derivirana_varijabla naziv="DomainObject.Predmet.ProtuStrankaListNazivFormated_1">
      <item>ŠTALA d.o.o. za ugostiteljstvo</item>
    </derivirana_varijabla>
  </DomainObject.Predmet.ProtuStrankaListNazivFormated>
  <DomainObject.Predmet.ProtuStrankaListNazivFormatedOIB>
    <izvorni_sadrzaj>
      <item>ŠTALA d.o.o. za ugostiteljstvo, OIB 15787961687</item>
    </izvorni_sadrzaj>
    <derivirana_varijabla naziv="DomainObject.Predmet.ProtuStrankaListNazivFormatedOIB_1">
      <item>ŠTALA d.o.o. za ugostiteljstvo, OIB 15787961687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ŠTALA d.o.o. za ugostiteljstvo</izvorni_sadrzaj>
    <derivirana_varijabla naziv="DomainObject.Predmet.ProtustrankaIDrugi_1">ŠTALA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ŠTALA d.o.o. za ugostiteljstvo, OIB 15787961687, Javorska 20, 21217 Kaštel Štafilić</izvorni_sadrzaj>
    <derivirana_varijabla naziv="DomainObject.Predmet.ProtustrankaIDrugiAdressOIB_1">ŠTALA d.o.o. za ugostiteljstvo, OIB 15787961687, Javorska 20,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ŠTALA d.o.o. za ugostiteljstvo</item>
      <item>FINANCIJSKA AGENCIJA, RC SPLIT</item>
    </izvorni_sadrzaj>
    <derivirana_varijabla naziv="DomainObject.Predmet.SudioniciListNaziv_1">
      <item>ŠTALA d.o.o. za ugostiteljstvo</item>
      <item>FINANCIJSKA AGENCIJA, RC SPLIT</item>
    </derivirana_varijabla>
  </DomainObject.Predmet.SudioniciListNaziv>
  <DomainObject.Predmet.SudioniciListAdressOIB>
    <izvorni_sadrzaj>
      <item>ŠTALA d.o.o. za ugostiteljstvo, OIB 15787961687, Javorska 20,21217 Kaštel Štafilić</item>
      <item>FINANCIJSKA AGENCIJA, RC SPLIT, OIB 85821130368, Mažuranićevo šetalište 24 b,21000 Split</item>
    </izvorni_sadrzaj>
    <derivirana_varijabla naziv="DomainObject.Predmet.SudioniciListAdressOIB_1">
      <item>ŠTALA d.o.o. za ugostiteljstvo, OIB 15787961687, Javorska 20,21217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15787961687</item>
      <item>, OIB 85821130368</item>
    </izvorni_sadrzaj>
    <derivirana_varijabla naziv="DomainObject.Predmet.SudioniciListNazivOIB_1">
      <item>, OIB 15787961687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3765E-2036-4C58-A775-C736ABC76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4669</properties:Characters>
  <properties:Lines>125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2018-07-17T10:32:00Z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2018-07-17T10:32:00Z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(311 -17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