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f8b6" w14:paraId="9fff8b6" w:rsidRDefault="006A7BA9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TRGOVAČKI SUD U OSIJEKU                                                   Broj: 3/St-</w:t>
      </w:r>
      <w:r>
        <w:rPr>
          <w:color w:val="222222"/>
        </w:rPr>
        <w:t>1699/2016-5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6A7BA9" w:rsidP="006A7BA9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8B2B57">
        <w:rPr>
          <w:color w:val="222222"/>
        </w:rPr>
        <w:t>AGAPE GRADNJA d.o.o., Slavonski Brod, Željeznička 10, OIB: 45002282502</w:t>
      </w:r>
      <w:r w:rsidRPr="006A7BA9">
        <w:rPr>
          <w:color w:val="222222"/>
        </w:rPr>
        <w:t xml:space="preserve">, 1. </w:t>
      </w:r>
      <w:r w:rsidR="008B2B57">
        <w:rPr>
          <w:color w:val="222222"/>
        </w:rPr>
        <w:t>lipnja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Pr="008B2B57">
        <w:rPr>
          <w:b/>
          <w:color w:val="222222"/>
          <w:u w:val="single"/>
        </w:rPr>
        <w:t>1</w:t>
      </w:r>
      <w:r w:rsidR="008B2B57">
        <w:rPr>
          <w:b/>
          <w:color w:val="222222"/>
          <w:u w:val="single"/>
        </w:rPr>
        <w:t>0. kolovoza 2016. u 9,3</w:t>
      </w:r>
      <w:r w:rsidRPr="008B2B57">
        <w:rPr>
          <w:b/>
          <w:color w:val="222222"/>
          <w:u w:val="single"/>
        </w:rPr>
        <w:t>0 sati, soba 73, III kat, Stalna služba u Slavonskom Brodu, Trg pobjede 13, Slavonski Brod.</w:t>
      </w:r>
    </w:p>
    <w:p w:rsidRDefault="006A7BA9" w:rsidP="008B2B57" w:rsidR="006A7BA9" w:rsidRPr="006A7BA9">
      <w:pPr>
        <w:spacing w:beforeAutospacing="true" w:before="100"/>
        <w:ind w:firstLine="708"/>
        <w:rPr>
          <w:color w:val="222222"/>
        </w:rPr>
      </w:pPr>
      <w:r w:rsidRPr="006A7BA9">
        <w:rPr>
          <w:color w:val="222222"/>
        </w:rPr>
        <w:t xml:space="preserve">Na ročište se poziva predlagatelj i direktor </w:t>
      </w:r>
      <w:r w:rsidR="008B2B57" w:rsidRPr="008B2B57">
        <w:rPr>
          <w:b/>
          <w:color w:val="222222"/>
        </w:rPr>
        <w:t>Ante Galić iz Slobodnice, Gornja Mala 61</w:t>
      </w:r>
      <w:r w:rsidRPr="006A7BA9">
        <w:rPr>
          <w:color w:val="2222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6A7BA9" w:rsidP="008B2B57" w:rsidR="006A7BA9" w:rsidRPr="006A7BA9">
      <w:pPr>
        <w:spacing w:beforeAutospacing="true" w:before="100"/>
        <w:ind w:firstLine="708"/>
        <w:rPr>
          <w:color w:val="222222"/>
        </w:rPr>
      </w:pPr>
      <w:r w:rsidRPr="006A7BA9">
        <w:rPr>
          <w:color w:val="222222"/>
        </w:rPr>
        <w:t xml:space="preserve"> U Slavonskom Brodu 1. </w:t>
      </w:r>
      <w:r w:rsidR="008B2B57">
        <w:rPr>
          <w:color w:val="222222"/>
        </w:rPr>
        <w:t xml:space="preserve">lipnja </w:t>
      </w:r>
      <w:r w:rsidRPr="006A7BA9">
        <w:rPr>
          <w:color w:val="222222"/>
        </w:rPr>
        <w:t>2016.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Stečajna sutkinja: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-dostaviti, Fini, putem eOglasne ploče i direktoru na adresu iz registra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A6D3B"/>
    <w:rsid w:val="00265A16"/>
    <w:rsid w:val="00323158"/>
    <w:rsid w:val="003367F6"/>
    <w:rsid w:val="003560A3"/>
    <w:rsid w:val="003B002D"/>
    <w:rsid w:val="00480C95"/>
    <w:rsid w:val="00554082"/>
    <w:rsid w:val="006A7BA9"/>
    <w:rsid w:val="006C0965"/>
    <w:rsid w:val="0089514C"/>
    <w:rsid w:val="008B2B57"/>
    <w:rsid w:val="009130E7"/>
    <w:rsid w:val="009D2E8B"/>
    <w:rsid w:val="00AD74EB"/>
    <w:rsid w:val="00AE1B76"/>
    <w:rsid w:val="00C95E1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67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67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7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7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7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67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67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7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7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7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</izvorni_sadrzaj>
    <derivirana_varijabla naziv="DomainObject.Predmet.Opis_1">čl. 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St-1699/2016</izvorni_sadrzaj>
    <derivirana_varijabla naziv="DomainObject.Predmet.OznakaBroj_1">St-1699/2016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AGAPE GRADNJA, d.o.o. za graditeljstvo, proizvodnju, trgovinu i usluge</izvorni_sadrzaj>
    <derivirana_varijabla naziv="DomainObject.Predmet.ProtustrankaFormated_1">  AGAPE GRADNJA, d.o.o. za graditeljstvo, proizvodnju, trgovinu i usluge</derivirana_varijabla>
  </DomainObject.Predmet.ProtustrankaFormated>
  <DomainObject.Predmet.ProtustrankaFormatedOIB>
    <izvorni_sadrzaj>  AGAPE GRADNJA, d.o.o. za graditeljstvo, proizvodnju, trgovinu i usluge, OIB 45002282502</izvorni_sadrzaj>
    <derivirana_varijabla naziv="DomainObject.Predmet.ProtustrankaFormatedOIB_1">  AGAPE GRADNJA, d.o.o. za graditeljstvo, proizvodnju, trgovinu i usluge, OIB 45002282502</derivirana_varijabla>
  </DomainObject.Predmet.ProtustrankaFormatedOIB>
  <DomainObject.Predmet.ProtustrankaFormatedWithAdress>
    <izvorni_sadrzaj> AGAPE GRADNJA, d.o.o. za graditeljstvo, proizvodnju, trgovinu i usluge, Željeznička 10, 35000 Slavonski Brod</izvorni_sadrzaj>
    <derivirana_varijabla naziv="DomainObject.Predmet.ProtustrankaFormatedWithAdress_1"> AGAPE GRADNJA, d.o.o. za graditeljstvo, proizvodnju, trgovinu i usluge, Željeznička 10, 35000 Slavonski Brod</derivirana_varijabla>
  </DomainObject.Predmet.ProtustrankaFormatedWithAdress>
  <DomainObject.Predmet.ProtustrankaFormatedWithAdressOIB>
    <izvorni_sadrzaj> AGAPE GRADNJA, d.o.o. za graditeljstvo, proizvodnju, trgovinu i usluge, OIB 45002282502, Željeznička 10, 35000 Slavonski Brod</izvorni_sadrzaj>
    <derivirana_varijabla naziv="DomainObject.Predmet.ProtustrankaFormatedWithAdressOIB_1"> AGAPE GRADNJA, d.o.o. za graditeljstvo, proizvodnju, trgovinu i usluge, OIB 45002282502, Željeznička 10, 35000 Slavonski Brod</derivirana_varijabla>
  </DomainObject.Predmet.ProtustrankaFormatedWithAdressOIB>
  <DomainObject.Predmet.ProtustrankaWithAdress>
    <izvorni_sadrzaj>AGAPE GRADNJA, d.o.o. za graditeljstvo, proizvodnju, trgovinu i usluge Željeznička 10, 35000 Slavonski Brod</izvorni_sadrzaj>
    <derivirana_varijabla naziv="DomainObject.Predmet.ProtustrankaWithAdress_1">AGAPE GRADNJA, d.o.o. za graditeljstvo, proizvodnju, trgovinu i usluge Željeznička 10, 35000 Slavonski Brod</derivirana_varijabla>
  </DomainObject.Predmet.ProtustrankaWithAdress>
  <DomainObject.Predmet.ProtustrankaWithAdressOIB>
    <izvorni_sadrzaj>AGAPE GRADNJA, d.o.o. za graditeljstvo, proizvodnju, trgovinu i usluge, OIB 45002282502, Željeznička 10, 35000 Slavonski Brod</izvorni_sadrzaj>
    <derivirana_varijabla naziv="DomainObject.Predmet.ProtustrankaWithAdressOIB_1">AGAPE GRADNJA, d.o.o. za graditeljstvo, proizvodnju, trgovinu i usluge, OIB 45002282502, Željeznička 10, 35000 Slavonski Brod</derivirana_varijabla>
  </DomainObject.Predmet.ProtustrankaWithAdressOIB>
  <DomainObject.Predmet.ProtustrankaNazivFormated>
    <izvorni_sadrzaj>AGAPE GRADNJA, d.o.o. za graditeljstvo, proizvodnju, trgovinu i usluge</izvorni_sadrzaj>
    <derivirana_varijabla naziv="DomainObject.Predmet.ProtustrankaNazivFormated_1">AGAPE GRADNJA, d.o.o. za graditeljstvo, proizvodnju, trgovinu i usluge</derivirana_varijabla>
  </DomainObject.Predmet.ProtustrankaNazivFormated>
  <DomainObject.Predmet.ProtustrankaNazivFormatedOIB>
    <izvorni_sadrzaj>AGAPE GRADNJA, d.o.o. za graditeljstvo, proizvodnju, trgovinu i usluge, OIB 45002282502</izvorni_sadrzaj>
    <derivirana_varijabla naziv="DomainObject.Predmet.ProtustrankaNazivFormatedOIB_1">AGAPE GRADNJA, d.o.o. za graditeljstvo, proizvodnju, trgovinu i usluge, OIB 45002282502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44540.17</izvorni_sadrzaj>
    <derivirana_varijabla naziv="DomainObject.Predmet.TrenutnaVrijednost_1">44540.17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AGAPE GRADNJA, d.o.o. za graditeljstvo, proizvodnju, trgovinu i usluge</item>
    </izvorni_sadrzaj>
    <derivirana_varijabla naziv="DomainObject.Predmet.ProtuStrankaListFormated_1">
      <item>AGAPE GRADNJA, d.o.o. za graditeljstvo, proizvodnju, trgovinu i usluge</item>
    </derivirana_varijabla>
  </DomainObject.Predmet.ProtuStrankaListFormated>
  <DomainObject.Predmet.ProtuStrankaListFormatedOIB>
    <izvorni_sadrzaj>
      <item>AGAPE GRADNJA, d.o.o. za graditeljstvo, proizvodnju, trgovinu i usluge, OIB 45002282502</item>
    </izvorni_sadrzaj>
    <derivirana_varijabla naziv="DomainObject.Predmet.ProtuStrankaListFormatedOIB_1">
      <item>AGAPE GRADNJA, d.o.o. za graditeljstvo, proizvodnju, trgovinu i usluge, OIB 45002282502</item>
    </derivirana_varijabla>
  </DomainObject.Predmet.ProtuStrankaListFormatedOIB>
  <DomainObject.Predmet.ProtuStrankaListFormatedWithAdress>
    <izvorni_sadrzaj>
      <item>AGAPE GRADNJA, d.o.o. za graditeljstvo, proizvodnju, trgovinu i usluge, Željeznička 10, 35000 Slavonski Brod</item>
    </izvorni_sadrzaj>
    <derivirana_varijabla naziv="DomainObject.Predmet.ProtuStrankaListFormatedWithAdress_1">
      <item>AGAPE GRADNJA, d.o.o. za graditeljstvo, proizvodnju, trgovinu i usluge, Željeznička 10, 35000 Slavonski Brod</item>
    </derivirana_varijabla>
  </DomainObject.Predmet.ProtuStrankaListFormatedWithAdress>
  <DomainObject.Predmet.ProtuStrankaListFormatedWithAdressOIB>
    <izvorni_sadrzaj>
      <item>AGAPE GRADNJA, d.o.o. za graditeljstvo, proizvodnju, trgovinu i usluge, OIB 45002282502, Željeznička 10, 35000 Slavonski Brod</item>
    </izvorni_sadrzaj>
    <derivirana_varijabla naziv="DomainObject.Predmet.ProtuStrankaListFormatedWithAdressOIB_1">
      <item>AGAPE GRADNJA, d.o.o. za graditeljstvo, proizvodnju, trgovinu i usluge, OIB 45002282502, Željeznička 10, 35000 Slavonski Brod</item>
    </derivirana_varijabla>
  </DomainObject.Predmet.ProtuStrankaListFormatedWithAdressOIB>
  <DomainObject.Predmet.ProtuStrankaListNazivFormated>
    <izvorni_sadrzaj>
      <item>AGAPE GRADNJA, d.o.o. za graditeljstvo, proizvodnju, trgovinu i usluge</item>
    </izvorni_sadrzaj>
    <derivirana_varijabla naziv="DomainObject.Predmet.ProtuStrankaListNazivFormated_1">
      <item>AGAPE GRADNJA, d.o.o. za graditeljstvo, proizvodnju, trgovinu i usluge</item>
    </derivirana_varijabla>
  </DomainObject.Predmet.ProtuStrankaListNazivFormated>
  <DomainObject.Predmet.ProtuStrankaListNazivFormatedOIB>
    <izvorni_sadrzaj>
      <item>AGAPE GRADNJA, d.o.o. za graditeljstvo, proizvodnju, trgovinu i usluge, OIB 45002282502</item>
    </izvorni_sadrzaj>
    <derivirana_varijabla naziv="DomainObject.Predmet.ProtuStrankaListNazivFormatedOIB_1">
      <item>AGAPE GRADNJA, d.o.o. za graditeljstvo, proizvodnju, trgovinu i usluge, OIB 45002282502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AGAPE GRADNJA, d.o.o. za graditeljstvo, proizvodnju, trgovinu i usluge</izvorni_sadrzaj>
    <derivirana_varijabla naziv="DomainObject.Predmet.ProtustrankaIDrugi_1">AGAPE GRADNJA, d.o.o. za graditeljstvo,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AGAPE GRADNJA, d.o.o. za graditeljstvo, proizvodnju, trgovinu i usluge, OIB 45002282502, Željeznička 10, 35000 Slavonski Brod</izvorni_sadrzaj>
    <derivirana_varijabla naziv="DomainObject.Predmet.ProtustrankaIDrugiAdressOIB_1">AGAPE GRADNJA, d.o.o. za graditeljstvo, proizvodnju, trgovinu i usluge, OIB 45002282502, Željeznička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AGAPE GRADNJA, d.o.o. za graditeljstvo, proizvodnju, trgovinu i usluge</item>
    </izvorni_sadrzaj>
    <derivirana_varijabla naziv="DomainObject.Predmet.SudioniciListNaziv_1">
      <item>Financijska agencija</item>
      <item>AGAPE GRADNJA, d.o.o. za graditeljstvo,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AGAPE GRADNJA, d.o.o. za graditeljstvo, proizvodnju, trgovinu i usluge, OIB 45002282502, Željeznička 10,35000 Slavonski Brod</item>
    </izvorni_sadrzaj>
    <derivirana_varijabla naziv="DomainObject.Predmet.SudioniciListAdressOIB_1">
      <item>Financijska agencija, OIB 85821130368, Ulica grada Vukovara 70,10000 Zagreb</item>
      <item>AGAPE GRADNJA, d.o.o. za graditeljstvo, proizvodnju, trgovinu i usluge, OIB 45002282502, Željeznička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45002282502</item>
    </izvorni_sadrzaj>
    <derivirana_varijabla naziv="DomainObject.Predmet.SudioniciListNazivOIB_1">
      <item>, OIB 85821130368</item>
      <item>, OIB 45002282502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224</properties:Words>
  <properties:Characters>1216</properties:Characters>
  <properties:Lines>37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2016-06-01T06:14:00Z</dcterms:created>
  <dc:creator>mjankovic3</dc:creator>
  <cp:lastModifiedBy>wsadmin</cp:lastModifiedBy>
  <cp:lastPrinted>2016-06-01T06:16:00Z</cp:lastPrinted>
  <dcterms:modified xmlns:xsi="http://www.w3.org/2001/XMLSchema-instance" xsi:type="dcterms:W3CDTF">2016-06-01T06:18:00Z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