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a2ad" w14:paraId="f37a2ad" w:rsidRDefault="000D6A2C" w:rsidP="000D6A2C" w:rsidR="000D6A2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St-1</w:t>
      </w:r>
      <w:r>
        <w:rPr>
          <w:szCs w:val="24"/>
        </w:rPr>
        <w:t>198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0D6A2C" w:rsidP="000D6A2C" w:rsidR="000D6A2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D6A2C" w:rsidP="000D6A2C" w:rsidR="000D6A2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D6A2C" w:rsidP="000D6A2C" w:rsidR="000D6A2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D6A2C" w:rsidP="000D6A2C" w:rsidR="000D6A2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</w:t>
      </w:r>
      <w:r>
        <w:t>MARE NOSTRUM turistička agencija j.d.o.o., Varaždin, Dravska 7/A, OIB: 98947109312</w:t>
      </w:r>
      <w:r>
        <w:t>, dana 04. ožujka 2016. godine</w:t>
      </w:r>
    </w:p>
    <w:p w:rsidRDefault="000D6A2C" w:rsidP="000D6A2C" w:rsidR="000D6A2C">
      <w:pPr>
        <w:jc w:val="both"/>
      </w:pPr>
    </w:p>
    <w:p w:rsidRDefault="000D6A2C" w:rsidP="000D6A2C" w:rsidR="000D6A2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MARE NOSTRUM</w:t>
      </w:r>
      <w:r w:rsidRPr="000D6A2C">
        <w:t xml:space="preserve"> </w:t>
      </w:r>
      <w:r>
        <w:t>turistička agencija j.d.o.o., Varaždin, Dravska 7/A, OIB: 98947109312</w:t>
      </w:r>
      <w:r>
        <w:rPr>
          <w:szCs w:val="24"/>
        </w:rPr>
        <w:t>, s danom 04. ožujka 2016. u 13,00 sati.</w:t>
      </w:r>
    </w:p>
    <w:p w:rsidRDefault="000D6A2C" w:rsidP="000D6A2C" w:rsidR="000D6A2C">
      <w:pPr>
        <w:jc w:val="both"/>
        <w:rPr>
          <w:szCs w:val="24"/>
        </w:rPr>
      </w:pPr>
    </w:p>
    <w:p w:rsidRDefault="000D6A2C" w:rsidP="000D6A2C" w:rsidR="000D6A2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MARE NOSTRUM turistička agencija</w:t>
      </w:r>
      <w:r>
        <w:t xml:space="preserve"> </w:t>
      </w:r>
      <w:r>
        <w:t>j.d.o.o., Varaždin, Dravska 7/A, OIB: 98947109312.</w:t>
      </w:r>
    </w:p>
    <w:p w:rsidRDefault="000D6A2C" w:rsidP="000D6A2C" w:rsidR="000D6A2C">
      <w:pPr>
        <w:jc w:val="both"/>
      </w:pPr>
    </w:p>
    <w:p w:rsidRDefault="000D6A2C" w:rsidP="000D6A2C" w:rsidR="000D6A2C">
      <w:pPr>
        <w:jc w:val="both"/>
      </w:pPr>
      <w:r>
        <w:tab/>
        <w:t xml:space="preserve">III Za stečajnog upravitelja imenuje se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Srebrnjak 20B, Sveta </w:t>
      </w:r>
      <w:proofErr w:type="spellStart"/>
      <w:r>
        <w:t>Nedelja</w:t>
      </w:r>
      <w:proofErr w:type="spellEnd"/>
      <w:r>
        <w:t xml:space="preserve">, OIB: 45619494339. </w:t>
      </w:r>
      <w:r>
        <w:t xml:space="preserve"> </w:t>
      </w:r>
    </w:p>
    <w:p w:rsidRDefault="000D6A2C" w:rsidP="000D6A2C" w:rsidR="000D6A2C">
      <w:pPr>
        <w:jc w:val="both"/>
        <w:rPr>
          <w:color w:val="FF0000"/>
        </w:rPr>
      </w:pP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D6A2C" w:rsidP="000D6A2C" w:rsidR="000D6A2C">
      <w:pPr>
        <w:jc w:val="both"/>
        <w:rPr>
          <w:szCs w:val="24"/>
        </w:rPr>
      </w:pP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MARE NOSTRUM</w:t>
      </w:r>
      <w:r w:rsidRPr="000D6A2C">
        <w:t xml:space="preserve"> </w:t>
      </w:r>
      <w:r>
        <w:t>turistička agencija j.d.o.o., Varaždin, Dravska 7/A, OIB: 98947109312</w:t>
      </w:r>
      <w:r>
        <w:rPr>
          <w:szCs w:val="24"/>
        </w:rPr>
        <w:t>, bit će brisan iz sudskog registra.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31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4</w:t>
      </w:r>
      <w:r>
        <w:rPr>
          <w:szCs w:val="24"/>
        </w:rPr>
        <w:t>. ožujka 2016.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 xml:space="preserve">     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D6A2C" w:rsidP="000D6A2C" w:rsidR="000D6A2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D6A2C" w:rsidP="000D6A2C" w:rsidR="000D6A2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  <w:r>
        <w:rPr>
          <w:szCs w:val="24"/>
        </w:rPr>
        <w:t>DNA:</w:t>
      </w:r>
    </w:p>
    <w:p w:rsidRDefault="000D6A2C" w:rsidP="000D6A2C" w:rsidR="000D6A2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D6A2C" w:rsidP="000D6A2C" w:rsidR="000D6A2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D6A2C" w:rsidP="000D6A2C" w:rsidR="000D6A2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MARE NOSTRUM</w:t>
      </w:r>
      <w:r w:rsidRPr="000D6A2C">
        <w:t xml:space="preserve"> </w:t>
      </w:r>
      <w:r>
        <w:t xml:space="preserve"> </w:t>
      </w:r>
      <w:r>
        <w:t>turistička agencija j.d.o.o., Varaždin, Dravska 7/A, OIB: 98947109312</w:t>
      </w:r>
    </w:p>
    <w:p w:rsidRDefault="000D6A2C" w:rsidP="000D6A2C" w:rsidR="000D6A2C">
      <w:pPr>
        <w:numPr>
          <w:ilvl w:val="0"/>
          <w:numId w:val="47"/>
        </w:numPr>
        <w:rPr>
          <w:szCs w:val="24"/>
        </w:rPr>
      </w:pPr>
      <w:r>
        <w:t xml:space="preserve">Direktor dužnika Gordan </w:t>
      </w:r>
      <w:proofErr w:type="spellStart"/>
      <w:r>
        <w:t>Žamić</w:t>
      </w:r>
      <w:proofErr w:type="spellEnd"/>
      <w:r>
        <w:t>, Varaždin, Dravska 7/A</w:t>
      </w:r>
    </w:p>
    <w:p w:rsidRDefault="000D6A2C" w:rsidP="000D6A2C" w:rsidR="000D6A2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D6A2C" w:rsidP="000D6A2C" w:rsidR="000D6A2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0D6A2C" w:rsidP="000D6A2C" w:rsidR="000D6A2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Milan </w:t>
      </w:r>
      <w:proofErr w:type="spellStart"/>
      <w:r>
        <w:t>Bariša</w:t>
      </w:r>
      <w:proofErr w:type="spellEnd"/>
      <w:r>
        <w:t xml:space="preserve"> Obradović, Sveta Nedjelja, Srebrnjak 20 B</w:t>
      </w:r>
    </w:p>
    <w:p w:rsidRDefault="000D6A2C" w:rsidP="000D6A2C" w:rsidR="000D6A2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>
      <w:pPr>
        <w:rPr>
          <w:szCs w:val="24"/>
        </w:rPr>
      </w:pPr>
    </w:p>
    <w:p w:rsidRDefault="000D6A2C" w:rsidP="000D6A2C" w:rsidR="000D6A2C"/>
    <w:p w:rsidRDefault="000D6A2C" w:rsidP="000D6A2C" w:rsidR="000D6A2C"/>
    <w:p w:rsidRDefault="000D6A2C" w:rsidP="000D6A2C" w:rsidR="000D6A2C"/>
    <w:p w:rsidRDefault="000D6A2C" w:rsidP="000D6A2C" w:rsidR="000D6A2C"/>
    <w:p w:rsidRDefault="000D6A2C" w:rsidP="000D6A2C" w:rsidR="000D6A2C"/>
    <w:p w:rsidRDefault="00DA0242" w:rsidP="000D6A2C" w:rsidR="00DA0242" w:rsidRPr="000D6A2C"/>
    <w:sectPr w:rsidSect="00EB0D4C" w:rsidR="00DA0242" w:rsidRPr="000D6A2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A2C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8EC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D6A2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D6A2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6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St-1198/2015-5</izvorni_sadrzaj>
    <derivirana_varijabla naziv="DomainObject.Oznaka_1">St-1198/2015-5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turistička agencija jednostavno društvo s ograničenom odgovornošću za turizam, usluge i trgovinu</izvorni_sadrzaj>
    <derivirana_varijabla naziv="DomainObject.Predmet.ProtustrankaFormated_1">  MARE NOSTRUM turistička agencija jednostavno društvo s ograničenom odgovornošću za turizam, usluge i trgovinu</derivirana_varijabla>
  </DomainObject.Predmet.ProtustrankaFormated>
  <DomainObject.Predmet.ProtustrankaFormatedOIB>
    <izvorni_sadrzaj>  MARE NOSTRUM turistička agencija jednostavno društvo s ograničenom odgovornošću za turizam, usluge i trgovinu, OIB 98947109312</izvorni_sadrzaj>
    <derivirana_varijabla naziv="DomainObject.Predmet.ProtustrankaFormatedOIB_1">  MARE NOSTRUM turistička agencija jednostavno društvo s ograničenom odgovornošću za turizam, usluge i trgovinu, OIB 98947109312</derivirana_varijabla>
  </DomainObject.Predmet.ProtustrankaFormatedOIB>
  <DomainObject.Predmet.ProtustrankaFormatedWithAdress>
    <izvorni_sadrzaj> MARE NOSTRUM turistička agencija jednostavno društvo s ograničenom odgovornošću za turizam, usluge i trgovinu, Dravska 7/A, 42000 Varaždin</izvorni_sadrzaj>
    <derivirana_varijabla naziv="DomainObject.Predmet.ProtustrankaFormatedWithAdress_1"> MARE NOSTRUM turistička agencija jednostavno društvo s ograničenom odgovornošću za turizam, usluge i trgovinu, Dravska 7/A, 42000 Varaždin</derivirana_varijabla>
  </DomainObject.Predmet.ProtustrankaFormatedWithAdress>
  <DomainObject.Predmet.ProtustrankaFormatedWithAdressOIB>
    <izvorni_sadrzaj> MARE NOSTRUM turistička agencija jednostavno društvo s ograničenom odgovornošću za turizam, usluge i trgovinu, OIB 98947109312, Dravska 7/A, 42000 Varaždin</izvorni_sadrzaj>
    <derivirana_varijabla naziv="DomainObject.Predmet.ProtustrankaFormatedWithAdressOIB_1"> MARE NOSTRUM turistička agencija jednostavno društvo s ograničenom odgovornošću za turizam, usluge i trgovinu, OIB 98947109312, Dravska 7/A, 42000 Varaždin</derivirana_varijabla>
  </DomainObject.Predmet.ProtustrankaFormatedWithAdressOIB>
  <DomainObject.Predmet.ProtustrankaWithAdress>
    <izvorni_sadrzaj>MARE NOSTRUM turistička agencija jednostavno društvo s ograničenom odgovornošću za turizam, usluge i trgovinu Dravska 7/A, 42000 Varaždin</izvorni_sadrzaj>
    <derivirana_varijabla naziv="DomainObject.Predmet.ProtustrankaWithAdress_1">MARE NOSTRUM turistička agencija jednostavno društvo s ograničenom odgovornošću za turizam, usluge i trgovinu Dravska 7/A, 42000 Varaždin</derivirana_varijabla>
  </DomainObject.Predmet.ProtustrankaWithAdress>
  <DomainObject.Predmet.ProtustrankaWithAdressOIB>
    <izvorni_sadrzaj>MARE NOSTRUM turistička agencija jednostavno društvo s ograničenom odgovornošću za turizam, usluge i trgovinu, OIB 98947109312, Dravska 7/A, 42000 Varaždin</izvorni_sadrzaj>
    <derivirana_varijabla naziv="DomainObject.Predmet.ProtustrankaWithAdressOIB_1">MARE NOSTRUM turistička agencija jednostavno društvo s ograničenom odgovornošću za turizam, usluge i trgovinu, OIB 98947109312, Dravska 7/A, 42000 Varaždin</derivirana_varijabla>
  </DomainObject.Predmet.ProtustrankaWithAdressOIB>
  <DomainObject.Predmet.ProtustrankaNazivFormated>
    <izvorni_sadrzaj>MARE NOSTRUM turistička agencija jednostavno društvo s ograničenom odgovornošću za turizam, usluge i trgovinu</izvorni_sadrzaj>
    <derivirana_varijabla naziv="DomainObject.Predmet.ProtustrankaNazivFormated_1">MARE NOSTRUM turistička agencija jednostavno društvo s ograničenom odgovornošću za turizam, usluge i trgovinu</derivirana_varijabla>
  </DomainObject.Predmet.ProtustrankaNazivFormated>
  <DomainObject.Predmet.ProtustrankaNazivFormatedOIB>
    <izvorni_sadrzaj>MARE NOSTRUM turistička agencija jednostavno društvo s ograničenom odgovornošću za turizam, usluge i trgovinu, OIB 98947109312</izvorni_sadrzaj>
    <derivirana_varijabla naziv="DomainObject.Predmet.ProtustrankaNazivFormatedOIB_1">MARE NOSTRUM turistička agencija jednostavno društvo s ograničenom odgovornošću za turizam, usluge i trgovinu, OIB 98947109312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2740.16</izvorni_sadrzaj>
    <derivirana_varijabla naziv="DomainObject.Predmet.TrenutnaVrijednost_1">2740.16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 NOSTRUM turistička agencija jednostavno društvo s ograničenom odgovornošću za turizam, usluge i trgovinu</item>
    </izvorni_sadrzaj>
    <derivirana_varijabla naziv="DomainObject.Predmet.ProtuStrankaListFormated_1">
      <item>MARE NOSTRUM turistička agencija jednostavno društvo s ograničenom odgovornošću za turizam, usluge i trgovinu</item>
    </derivirana_varijabla>
  </DomainObject.Predmet.ProtuStrankaListFormated>
  <DomainObject.Predmet.ProtuStrankaListFormatedOIB>
    <izvorni_sadrzaj>
      <item>MARE NOSTRUM turistička agencija jednostavno društvo s ograničenom odgovornošću za turizam, usluge i trgovinu, OIB 98947109312</item>
    </izvorni_sadrzaj>
    <derivirana_varijabla naziv="DomainObject.Predmet.ProtuStrankaListFormatedOIB_1">
      <item>MARE NOSTRUM turistička agencija jednostavno društvo s ograničenom odgovornošću za turizam, usluge i trgovinu, OIB 98947109312</item>
    </derivirana_varijabla>
  </DomainObject.Predmet.ProtuStrankaListFormatedOIB>
  <DomainObject.Predmet.ProtuStrankaListFormatedWithAdress>
    <izvorni_sadrzaj>
      <item>MARE NOSTRUM turistička agencija jednostavno društvo s ograničenom odgovornošću za turizam, usluge i trgovinu, Dravska 7/A, 42000 Varaždin</item>
    </izvorni_sadrzaj>
    <derivirana_varijabla naziv="DomainObject.Predmet.ProtuStrankaListFormatedWithAdress_1">
      <item>MARE NOSTRUM turistička agencija jednostavno društvo s ograničenom odgovornošću za turizam, usluge i trgovinu, Dravska 7/A, 42000 Varaždin</item>
    </derivirana_varijabla>
  </DomainObject.Predmet.ProtuStrankaListFormatedWithAdress>
  <DomainObject.Predmet.ProtuStrankaListFormatedWithAdressOIB>
    <izvorni_sadrzaj>
      <item>MARE NOSTRUM turistička agencija jednostavno društvo s ograničenom odgovornošću za turizam, usluge i trgovinu, OIB 98947109312, Dravska 7/A, 42000 Varaždin</item>
    </izvorni_sadrzaj>
    <derivirana_varijabla naziv="DomainObject.Predmet.ProtuStrankaListFormatedWithAdressOIB_1">
      <item>MARE NOSTRUM turistička agencija jednostavno društvo s ograničenom odgovornošću za turizam, usluge i trgovinu, OIB 98947109312, Dravska 7/A, 42000 Varaždin</item>
    </derivirana_varijabla>
  </DomainObject.Predmet.ProtuStrankaListFormatedWithAdressOIB>
  <DomainObject.Predmet.ProtuStrankaListNazivFormated>
    <izvorni_sadrzaj>
      <item>MARE NOSTRUM turistička agencija jednostavno društvo s ograničenom odgovornošću za turizam, usluge i trgovinu</item>
    </izvorni_sadrzaj>
    <derivirana_varijabla naziv="DomainObject.Predmet.ProtuStrankaListNazivFormated_1">
      <item>MARE NOSTRUM turistička agencija jednostavno društvo s ograničenom odgovornošću za turizam, usluge i trgovinu</item>
    </derivirana_varijabla>
  </DomainObject.Predmet.ProtuStrankaListNazivFormated>
  <DomainObject.Predmet.ProtuStrankaListNazivFormatedOIB>
    <izvorni_sadrzaj>
      <item>MARE NOSTRUM turistička agencija jednostavno društvo s ograničenom odgovornošću za turizam, usluge i trgovinu, OIB 98947109312</item>
    </izvorni_sadrzaj>
    <derivirana_varijabla naziv="DomainObject.Predmet.ProtuStrankaListNazivFormatedOIB_1">
      <item>MARE NOSTRUM turistička agencija jednostavno društvo s ograničenom odgovornošću za turizam, usluge i trgovinu, OIB 98947109312</item>
    </derivirana_varijabla>
  </DomainObject.Predmet.ProtuStrankaListNazivFormatedOIB>
  <DomainObject.Predmet.OstaliListFormated>
    <izvorni_sadrzaj>
      <item>E-oglasna ploča</item>
      <item>Sudski registar, Trgovački sud u Varaždinu</item>
      <item>Gordan Žamić</item>
    </izvorni_sadrzaj>
    <derivirana_varijabla naziv="DomainObject.Predmet.OstaliListFormated_1">
      <item>E-oglasna ploča</item>
      <item>Sudski registar, Trgovački sud u Varaždinu</item>
      <item>Gordan Žamić</item>
    </derivirana_varijabla>
  </DomainObject.Predmet.OstaliListFormated>
  <DomainObject.Predmet.OstaliListFormatedOIB>
    <izvorni_sadrzaj>
      <item>E-oglasna ploča</item>
      <item>Sudski registar, Trgovački sud u Varaždinu</item>
      <item>Gordan Žamić, OIB 62391170332</item>
    </izvorni_sadrzaj>
    <derivirana_varijabla naziv="DomainObject.Predmet.OstaliListFormatedOIB_1">
      <item>E-oglasna ploča</item>
      <item>Sudski registar, Trgovački sud u Varaždinu</item>
      <item>Gordan Žamić, OIB 62391170332</item>
    </derivirana_varijabla>
  </DomainObject.Predmet.OstaliListFormatedOIB>
  <DomainObject.Predmet.OstaliListFormatedWithAdress>
    <izvorni_sadrzaj>
      <item>E-oglasna ploča</item>
      <item>Sudski registar, Trgovački sud u Varaždinu</item>
      <item>Gordan Žamić, Dravska 7a, 42000 Varaždin</item>
    </izvorni_sadrzaj>
    <derivirana_varijabla naziv="DomainObject.Predmet.OstaliListFormatedWithAdress_1">
      <item>E-oglasna ploča</item>
      <item>Sudski registar, Trgovački sud u Varaždinu</item>
      <item>Gordan Žamić, Dravska 7a,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Gordan Žamić, OIB 62391170332, Dravska 7a, 42000 Varaždin</item>
    </izvorni_sadrzaj>
    <derivirana_varijabla naziv="DomainObject.Predmet.OstaliListFormatedWithAdressOIB_1">
      <item>E-oglasna ploča</item>
      <item>Sudski registar, Trgovački sud u Varaždinu</item>
      <item>Gordan Žamić, OIB 62391170332, Dravska 7a,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Gordan Žamić</item>
    </izvorni_sadrzaj>
    <derivirana_varijabla naziv="DomainObject.Predmet.OstaliListNazivFormated_1">
      <item>E-oglasna ploča</item>
      <item>Sudski registar, Trgovački sud u Varaždinu</item>
      <item>Gordan Žamić</item>
    </derivirana_varijabla>
  </DomainObject.Predmet.OstaliListNazivFormated>
  <DomainObject.Predmet.OstaliListNazivFormatedOIB>
    <izvorni_sadrzaj>
      <item>E-oglasna ploča</item>
      <item>Sudski registar, Trgovački sud u Varaždinu</item>
      <item>Gordan Žamić, OIB 62391170332</item>
    </izvorni_sadrzaj>
    <derivirana_varijabla naziv="DomainObject.Predmet.OstaliListNazivFormatedOIB_1">
      <item>E-oglasna ploča</item>
      <item>Sudski registar, Trgovački sud u Varaždinu</item>
      <item>Gordan Žamić, OIB 62391170332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St-1198/2015-5</izvorni_sadrzaj>
    <derivirana_varijabla naziv="DomainObject.PoslovniBrojDokumenta_1">St-1198/2015-5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 NOSTRUM turistička agencija jednostavno društvo s ograničenom odgovornošću za turizam, usluge i trgovinu</izvorni_sadrzaj>
    <derivirana_varijabla naziv="DomainObject.Predmet.ProtustrankaIDrugi_1">MARE NOSTRUM turistička agencija jednostavno društvo s ograničenom odgovornošću za turizam,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MARE NOSTRUM turistička agencija jednostavno društvo s ograničenom odgovornošću za turizam, usluge i trgovinu, OIB 98947109312, Dravska 7/A, 42000 Varaždin</izvorni_sadrzaj>
    <derivirana_varijabla naziv="DomainObject.Predmet.ProtustrankaIDrugiAdressOIB_1">MARE NOSTRUM turistička agencija jednostavno društvo s ograničenom odgovornošću za turizam, usluge i trgovinu, OIB 98947109312, Dravska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MARE NOSTRUM turistička agencija jednostavno društvo s ograničenom odgovornošću za turizam, usluge i trgovinu</item>
      <item>E-oglasna ploča</item>
      <item>Sudski registar, Trgovački sud u Varaždinu</item>
      <item>Gordan Žamić</item>
    </izvorni_sadrzaj>
    <derivirana_varijabla naziv="DomainObject.Predmet.SudioniciListNaziv_1">
      <item>Financijska agencija</item>
      <item>MARE NOSTRUM turistička agencija jednostavno društvo s ograničenom odgovornošću za turizam, usluge i trgovinu</item>
      <item>E-oglasna ploča</item>
      <item>Sudski registar, Trgovački sud u Varaždinu</item>
      <item>Gordan Žamić</item>
    </derivirana_varijabla>
  </DomainObject.Predmet.SudioniciListNaziv>
  <DomainObject.Predmet.SudioniciListAdressOIB>
    <izvorni_sadrzaj>
      <item>Financijska agencija, OIB 85821130368, A. Cesarca 2,42000 Varaždin</item>
      <item>MARE NOSTRUM turistička agencija jednostavno društvo s ograničenom odgovornošću za turizam, usluge i trgovinu, OIB 98947109312, Dravska 7/A,42000 Varaždin</item>
      <item>E-oglasna ploča</item>
      <item>Sudski registar, Trgovački sud u Varaždinu</item>
      <item>Gordan Žamić, OIB 62391170332, Dravska 7a,42000 Varaždin</item>
    </izvorni_sadrzaj>
    <derivirana_varijabla naziv="DomainObject.Predmet.SudioniciListAdressOIB_1">
      <item>Financijska agencija, OIB 85821130368, A. Cesarca 2,42000 Varaždin</item>
      <item>MARE NOSTRUM turistička agencija jednostavno društvo s ograničenom odgovornošću za turizam, usluge i trgovinu, OIB 98947109312, Dravska 7/A,42000 Varaždin</item>
      <item>E-oglasna ploča</item>
      <item>Sudski registar, Trgovački sud u Varaždinu</item>
      <item>Gordan Žamić, OIB 62391170332, Dravska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D651C-2BC8-4686-8576-403A9BDAB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2821</properties:Characters>
  <properties:Lines>91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2016-03-04T06:57:00Z</cp:lastPrinted>
  <dcterms:modified xmlns:xsi="http://www.w3.org/2001/XMLSchema-instance" xsi:type="dcterms:W3CDTF">2016-03-04T06:58:00Z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