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13ed" w14:paraId="9ea13ed" w:rsidRDefault="00E053A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5420B">
        <w:t>-1026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5420B">
        <w:t xml:space="preserve">A.P. CHARTER </w:t>
      </w:r>
      <w:r w:rsidR="00F945BC">
        <w:t>d.o.o.</w:t>
      </w:r>
      <w:r w:rsidR="0085420B">
        <w:t>, Pučišća, Pučišća bb</w:t>
      </w:r>
      <w:r w:rsidR="00F945BC">
        <w:t>,</w:t>
      </w:r>
      <w:r w:rsidR="0085420B">
        <w:t xml:space="preserve"> OIB: 81190014266, MBS: 060246681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5420B" w:rsidRPr="0085420B">
        <w:t xml:space="preserve">A.P. CHARTER d.o.o., Pučišća, Pučišća bb, OIB: 81190014266, MBS: 060246681,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D0EEC">
        <w:t>127</w:t>
      </w:r>
      <w:r w:rsidR="00F945BC">
        <w:t>4</w:t>
      </w:r>
      <w:r>
        <w:t xml:space="preserve"> dana, u </w:t>
      </w:r>
      <w:r w:rsidR="00E076CF">
        <w:t>u</w:t>
      </w:r>
      <w:r w:rsidR="001E6581">
        <w:t>kupnom iznosu o</w:t>
      </w:r>
      <w:r w:rsidR="002D0EEC">
        <w:t>d 133.959,44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2D0EEC">
        <w:t>ju</w:t>
      </w:r>
      <w:r>
        <w:t xml:space="preserve"> se </w:t>
      </w:r>
      <w:r w:rsidR="00D36A52">
        <w:t>o</w:t>
      </w:r>
      <w:r w:rsidR="002D0EEC">
        <w:t>vlaštene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5420B">
        <w:t>3. ST-1026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E053A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2D0EEC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D0EEC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D66C2"/>
    <w:rsid w:val="001E0A16"/>
    <w:rsid w:val="001E6581"/>
    <w:rsid w:val="0025689E"/>
    <w:rsid w:val="00296435"/>
    <w:rsid w:val="002A16B1"/>
    <w:rsid w:val="002A267F"/>
    <w:rsid w:val="002D0EEC"/>
    <w:rsid w:val="002D1607"/>
    <w:rsid w:val="003D3A71"/>
    <w:rsid w:val="0043500C"/>
    <w:rsid w:val="00466E36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8F5"/>
    <w:rsid w:val="0085420B"/>
    <w:rsid w:val="008607FF"/>
    <w:rsid w:val="00861307"/>
    <w:rsid w:val="008922FD"/>
    <w:rsid w:val="008A2CF5"/>
    <w:rsid w:val="008A36EF"/>
    <w:rsid w:val="008D189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53AE"/>
    <w:rsid w:val="00E076CF"/>
    <w:rsid w:val="00E634A0"/>
    <w:rsid w:val="00EA213A"/>
    <w:rsid w:val="00EB7A0E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53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53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53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53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St-1026/2015</izvorni_sadrzaj>
    <derivirana_varijabla naziv="DomainObject.Predmet.OznakaBroj_1">St-1026/2015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CHARTER d.o.o. za nautički turizam, putnička agencija</izvorni_sadrzaj>
    <derivirana_varijabla naziv="DomainObject.Predmet.ProtustrankaFormated_1">  A.P. CHARTER d.o.o. za nautički turizam, putnička agencija</derivirana_varijabla>
  </DomainObject.Predmet.ProtustrankaFormated>
  <DomainObject.Predmet.ProtustrankaFormatedOIB>
    <izvorni_sadrzaj>  A.P. CHARTER d.o.o. za nautički turizam, putnička agencija, OIB 81190014266</izvorni_sadrzaj>
    <derivirana_varijabla naziv="DomainObject.Predmet.ProtustrankaFormatedOIB_1">  A.P. CHARTER d.o.o. za nautički turizam, putnička agencija, OIB 81190014266</derivirana_varijabla>
  </DomainObject.Predmet.ProtustrankaFormatedOIB>
  <DomainObject.Predmet.ProtustrankaFormatedWithAdress>
    <izvorni_sadrzaj> A.P. CHARTER d.o.o. za nautički turizam, putnička agencija, Pučišća bb, 21412 Pučišća</izvorni_sadrzaj>
    <derivirana_varijabla naziv="DomainObject.Predmet.ProtustrankaFormatedWithAdress_1"> A.P. CHARTER d.o.o. za nautički turizam, putnička agencija, Pučišća bb, 21412 Pučišća</derivirana_varijabla>
  </DomainObject.Predmet.ProtustrankaFormatedWithAdress>
  <DomainObject.Predmet.ProtustrankaFormatedWithAdressOIB>
    <izvorni_sadrzaj> A.P. CHARTER d.o.o. za nautički turizam, putnička agencija, OIB 81190014266, Pučišća bb, 21412 Pučišća</izvorni_sadrzaj>
    <derivirana_varijabla naziv="DomainObject.Predmet.ProtustrankaFormatedWithAdressOIB_1"> A.P. CHARTER d.o.o. za nautički turizam, putnička agencija, OIB 81190014266, Pučišća bb, 21412 Pučišća</derivirana_varijabla>
  </DomainObject.Predmet.ProtustrankaFormatedWithAdressOIB>
  <DomainObject.Predmet.ProtustrankaWithAdress>
    <izvorni_sadrzaj>A.P. CHARTER d.o.o. za nautički turizam, putnička agencija Pučišća bb, 21412 Pučišća</izvorni_sadrzaj>
    <derivirana_varijabla naziv="DomainObject.Predmet.ProtustrankaWithAdress_1">A.P. CHARTER d.o.o. za nautički turizam, putnička agencija Pučišća bb, 21412 Pučišća</derivirana_varijabla>
  </DomainObject.Predmet.ProtustrankaWithAdress>
  <DomainObject.Predmet.ProtustrankaWithAdressOIB>
    <izvorni_sadrzaj>A.P. CHARTER d.o.o. za nautički turizam, putnička agencija, OIB 81190014266, Pučišća bb, 21412 Pučišća</izvorni_sadrzaj>
    <derivirana_varijabla naziv="DomainObject.Predmet.ProtustrankaWithAdressOIB_1">A.P. CHARTER d.o.o. za nautički turizam, putnička agencija, OIB 81190014266, Pučišća bb, 21412 Pučišća</derivirana_varijabla>
  </DomainObject.Predmet.ProtustrankaWithAdressOIB>
  <DomainObject.Predmet.ProtustrankaNazivFormated>
    <izvorni_sadrzaj>A.P. CHARTER d.o.o. za nautički turizam, putnička agencija</izvorni_sadrzaj>
    <derivirana_varijabla naziv="DomainObject.Predmet.ProtustrankaNazivFormated_1">A.P. CHARTER d.o.o. za nautički turizam, putnička agencija</derivirana_varijabla>
  </DomainObject.Predmet.ProtustrankaNazivFormated>
  <DomainObject.Predmet.ProtustrankaNazivFormatedOIB>
    <izvorni_sadrzaj>A.P. CHARTER d.o.o. za nautički turizam, putnička agencija, OIB 81190014266</izvorni_sadrzaj>
    <derivirana_varijabla naziv="DomainObject.Predmet.ProtustrankaNazivFormatedOIB_1">A.P. CHARTER d.o.o. za nautički turizam, putnička agencija, OIB 81190014266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133959.44</izvorni_sadrzaj>
    <derivirana_varijabla naziv="DomainObject.Predmet.TrenutnaVrijednost_1">133959.44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 CHARTER d.o.o. za nautički turizam, putnička agencija</item>
    </izvorni_sadrzaj>
    <derivirana_varijabla naziv="DomainObject.Predmet.ProtuStrankaListFormated_1">
      <item>A.P. CHARTER d.o.o. za nautički turizam, putnička agencija</item>
    </derivirana_varijabla>
  </DomainObject.Predmet.ProtuStrankaListFormated>
  <DomainObject.Predmet.ProtuStrankaListFormatedOIB>
    <izvorni_sadrzaj>
      <item>A.P. CHARTER d.o.o. za nautički turizam, putnička agencija, OIB 81190014266</item>
    </izvorni_sadrzaj>
    <derivirana_varijabla naziv="DomainObject.Predmet.ProtuStrankaListFormatedOIB_1">
      <item>A.P. CHARTER d.o.o. za nautički turizam, putnička agencija, OIB 81190014266</item>
    </derivirana_varijabla>
  </DomainObject.Predmet.ProtuStrankaListFormatedOIB>
  <DomainObject.Predmet.ProtuStrankaListFormatedWithAdress>
    <izvorni_sadrzaj>
      <item>A.P. CHARTER d.o.o. za nautički turizam, putnička agencija, Pučišća bb, 21412 Pučišća</item>
    </izvorni_sadrzaj>
    <derivirana_varijabla naziv="DomainObject.Predmet.ProtuStrankaListFormatedWithAdress_1">
      <item>A.P. CHARTER d.o.o. za nautički turizam, putnička agencija, Pučišća bb, 21412 Pučišća</item>
    </derivirana_varijabla>
  </DomainObject.Predmet.ProtuStrankaListFormatedWithAdress>
  <DomainObject.Predmet.ProtuStrankaListFormatedWithAdressOIB>
    <izvorni_sadrzaj>
      <item>A.P. CHARTER d.o.o. za nautički turizam, putnička agencija, OIB 81190014266, Pučišća bb, 21412 Pučišća</item>
    </izvorni_sadrzaj>
    <derivirana_varijabla naziv="DomainObject.Predmet.ProtuStrankaListFormatedWithAdressOIB_1">
      <item>A.P. CHARTER d.o.o. za nautički turizam, putnička agencija, OIB 81190014266, Pučišća bb, 21412 Pučišća</item>
    </derivirana_varijabla>
  </DomainObject.Predmet.ProtuStrankaListFormatedWithAdressOIB>
  <DomainObject.Predmet.ProtuStrankaListNazivFormated>
    <izvorni_sadrzaj>
      <item>A.P. CHARTER d.o.o. za nautički turizam, putnička agencija</item>
    </izvorni_sadrzaj>
    <derivirana_varijabla naziv="DomainObject.Predmet.ProtuStrankaListNazivFormated_1">
      <item>A.P. CHARTER d.o.o. za nautički turizam, putnička agencija</item>
    </derivirana_varijabla>
  </DomainObject.Predmet.ProtuStrankaListNazivFormated>
  <DomainObject.Predmet.ProtuStrankaListNazivFormatedOIB>
    <izvorni_sadrzaj>
      <item>A.P. CHARTER d.o.o. za nautički turizam, putnička agencija, OIB 81190014266</item>
    </izvorni_sadrzaj>
    <derivirana_varijabla naziv="DomainObject.Predmet.ProtuStrankaListNazivFormatedOIB_1">
      <item>A.P. CHARTER d.o.o. za nautički turizam, putnička agencija, OIB 81190014266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 CHARTER d.o.o. za nautički turizam, putnička agencija</izvorni_sadrzaj>
    <derivirana_varijabla naziv="DomainObject.Predmet.ProtustrankaIDrugi_1">A.P. CHARTER d.o.o. za nautički turizam, putnička agencija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A.P. CHARTER d.o.o. za nautički turizam, putnička agencija, OIB 81190014266, Pučišća bb, 21412 Pučišća</izvorni_sadrzaj>
    <derivirana_varijabla naziv="DomainObject.Predmet.ProtustrankaIDrugiAdressOIB_1">A.P. CHARTER d.o.o. za nautički turizam, putnička agencija, OIB 81190014266, Pučišća bb, 21412 Pučišća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 CHARTER d.o.o. za nautički turizam, putnička agencija</item>
      <item>FINANCIJSKA AGENCIJA, RC SPLIT</item>
    </izvorni_sadrzaj>
    <derivirana_varijabla naziv="DomainObject.Predmet.SudioniciListNaziv_1">
      <item>A.P. CHARTER d.o.o. za nautički turizam, putnička agencija</item>
      <item>FINANCIJSKA AGENCIJA, RC SPLIT</item>
    </derivirana_varijabla>
  </DomainObject.Predmet.SudioniciListNaziv>
  <DomainObject.Predmet.SudioniciListAdressOIB>
    <izvorni_sadrzaj>
      <item>A.P. CHARTER d.o.o. za nautički turizam, putnička agencija, OIB 81190014266, Pučišća bb,21412 Pučišća</item>
      <item>FINANCIJSKA AGENCIJA, RC SPLIT, OIB 85821130368, Mažuranićevo šet. 24 b,21000 Split</item>
    </izvorni_sadrzaj>
    <derivirana_varijabla naziv="DomainObject.Predmet.SudioniciListAdressOIB_1">
      <item>A.P. CHARTER d.o.o. za nautički turizam, putnička agencija, OIB 81190014266, Pučišća bb,21412 Pučišća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81190014266</item>
      <item>, OIB 85821130368</item>
    </izvorni_sadrzaj>
    <derivirana_varijabla naziv="DomainObject.Predmet.SudioniciListNazivOIB_1">
      <item>, OIB 81190014266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2015-11-11T07:21:00Z</dcterms:created>
  <dc:creator>Lari Glavaš</dc:creator>
  <cp:lastModifiedBy>Lari Glavaš</cp:lastModifiedBy>
  <cp:lastPrinted>2015-11-11T07:21:00Z</cp:lastPrinted>
  <dcterms:modified xmlns:xsi="http://www.w3.org/2001/XMLSchema-instance" xsi:type="dcterms:W3CDTF">2015-11-11T07:21:00Z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