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7fdf" w14:paraId="7ba7fdf" w:rsidRDefault="00997550" w:rsidP="00997550" w:rsidR="00997550">
      <w:pPr>
        <w15:collapsed w:val="false"/>
      </w:pPr>
      <w:bookmarkStart w:name="_GoBack" w:id="0"/>
      <w:bookmarkEnd w:id="0"/>
      <w:r>
        <w:t xml:space="preserve">   </w:t>
      </w:r>
    </w:p>
    <w:p w:rsidRDefault="00997550" w:rsidP="00997550" w:rsidR="00997550" w:rsidRPr="0053649B">
      <w:r>
        <w:t xml:space="preserve">      </w:t>
      </w:r>
      <w:r w:rsidRPr="0053649B">
        <w:t>REPUBLIKA HRVATSKA</w:t>
      </w:r>
    </w:p>
    <w:p w:rsidRDefault="00997550" w:rsidP="00997550" w:rsidR="00997550" w:rsidRPr="0053649B">
      <w:r w:rsidRPr="0053649B">
        <w:t>TRGOVAČKI SUD U ZAGREBU</w:t>
      </w:r>
    </w:p>
    <w:p w:rsidRDefault="00997550" w:rsidP="00997550" w:rsidR="00997550" w:rsidRPr="0053649B">
      <w:r>
        <w:t xml:space="preserve">         </w:t>
      </w:r>
      <w:r w:rsidRPr="0053649B">
        <w:t xml:space="preserve">Zagreb, </w:t>
      </w:r>
      <w:proofErr w:type="spellStart"/>
      <w:r w:rsidRPr="0053649B">
        <w:t>Amruševa</w:t>
      </w:r>
      <w:proofErr w:type="spellEnd"/>
      <w:r w:rsidRPr="0053649B">
        <w:t xml:space="preserve"> </w:t>
      </w:r>
      <w:r>
        <w:t>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</w:p>
    <w:p w:rsidRDefault="00997550" w:rsidP="00997550" w:rsidR="00997550" w:rsidRPr="0053649B">
      <w:r w:rsidRPr="0053649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89. St-</w:t>
      </w:r>
      <w:r w:rsidR="00FD0216">
        <w:t>5090/15-</w:t>
      </w:r>
      <w:r w:rsidR="00F02017">
        <w:t>81</w:t>
      </w:r>
    </w:p>
    <w:p w:rsidRDefault="00997550" w:rsidP="00997550" w:rsidR="00997550" w:rsidRPr="0053649B">
      <w:pPr>
        <w:jc w:val="center"/>
      </w:pPr>
      <w:r w:rsidRPr="0053649B">
        <w:t>R E P U B L I K A   H R V A T S K A</w:t>
      </w:r>
    </w:p>
    <w:p w:rsidRDefault="00997550" w:rsidP="00997550" w:rsidR="00997550" w:rsidRPr="0053649B">
      <w:pPr>
        <w:jc w:val="center"/>
      </w:pPr>
    </w:p>
    <w:p w:rsidRDefault="00997550" w:rsidP="00997550" w:rsidR="00997550">
      <w:pPr>
        <w:jc w:val="center"/>
      </w:pPr>
      <w:r w:rsidRPr="0053649B">
        <w:t>R J E Š E NJ E</w:t>
      </w:r>
    </w:p>
    <w:p w:rsidRDefault="00997550" w:rsidP="00997550" w:rsidR="00997550" w:rsidRPr="00D351D0">
      <w:pPr>
        <w:jc w:val="center"/>
      </w:pPr>
    </w:p>
    <w:p w:rsidRDefault="00FD0216" w:rsidP="00FD0216" w:rsidR="00997550">
      <w:pPr>
        <w:ind w:firstLine="708"/>
        <w:jc w:val="both"/>
      </w:pPr>
      <w:r>
        <w:t xml:space="preserve">Trgovački sud u Zagrebu po sutkinji </w:t>
      </w:r>
      <w:r w:rsidRPr="00022862">
        <w:t>Nikolini Dorić Hadžisejdić, u stečajnom  postupku nad dužnikom IVALA LARON d.o.o. u stečaju, Zagreb, Radnička cesta</w:t>
      </w:r>
      <w:r w:rsidR="00D544EA">
        <w:t xml:space="preserve"> 59 A, OIB: 80999950273, 26</w:t>
      </w:r>
      <w:r w:rsidRPr="00022862">
        <w:t xml:space="preserve">. </w:t>
      </w:r>
      <w:r>
        <w:t>veljače 2019</w:t>
      </w:r>
      <w:r w:rsidRPr="00022862">
        <w:t>.,</w:t>
      </w:r>
      <w:r w:rsidRPr="008F3DCC">
        <w:t xml:space="preserve"> </w:t>
      </w:r>
    </w:p>
    <w:p w:rsidRDefault="00FE610A" w:rsidP="00FD0216" w:rsidR="00FE610A" w:rsidRPr="008F3DCC">
      <w:pPr>
        <w:ind w:firstLine="708"/>
        <w:jc w:val="both"/>
      </w:pPr>
    </w:p>
    <w:p w:rsidRDefault="00997550" w:rsidP="00997550" w:rsidR="00997550" w:rsidRPr="008F3DCC">
      <w:pPr>
        <w:jc w:val="center"/>
      </w:pPr>
      <w:r w:rsidRPr="008F3DCC">
        <w:t>r i j e š i o    j e</w:t>
      </w:r>
    </w:p>
    <w:p w:rsidRDefault="00997550" w:rsidP="00997550" w:rsidR="00997550" w:rsidRPr="008F3DCC"/>
    <w:p w:rsidRDefault="00997550" w:rsidP="006E7CAF" w:rsidR="00997550" w:rsidRPr="00607E10">
      <w:pPr>
        <w:ind w:firstLine="708"/>
        <w:jc w:val="both"/>
      </w:pPr>
      <w:r w:rsidRPr="008F3DCC">
        <w:t xml:space="preserve">I. Iz iznosa </w:t>
      </w:r>
      <w:proofErr w:type="spellStart"/>
      <w:r w:rsidRPr="008F3DCC">
        <w:t>kupovnine</w:t>
      </w:r>
      <w:proofErr w:type="spellEnd"/>
      <w:r w:rsidRPr="008F3DCC">
        <w:t xml:space="preserve"> od </w:t>
      </w:r>
      <w:r w:rsidR="00FD0216">
        <w:t>1.246.813,25</w:t>
      </w:r>
      <w:r>
        <w:t xml:space="preserve"> </w:t>
      </w:r>
      <w:r w:rsidRPr="00A32675">
        <w:t xml:space="preserve">kn </w:t>
      </w:r>
      <w:r>
        <w:t xml:space="preserve">ostvarene </w:t>
      </w:r>
      <w:r w:rsidRPr="00607E10">
        <w:t xml:space="preserve">prodajom pojedinačnog predmeta prodaje </w:t>
      </w:r>
      <w:r w:rsidR="00FD0216">
        <w:t>i to nekretnine</w:t>
      </w:r>
      <w:r w:rsidRPr="00607E10">
        <w:t xml:space="preserve"> upisan</w:t>
      </w:r>
      <w:r w:rsidR="00FD0216">
        <w:t>e</w:t>
      </w:r>
      <w:r w:rsidRPr="00607E10">
        <w:t xml:space="preserve"> u zemljišnim knjigama </w:t>
      </w:r>
      <w:r w:rsidR="00FD0216">
        <w:t xml:space="preserve">Općinskog građanskog suda u Zagrebu i to u </w:t>
      </w:r>
      <w:proofErr w:type="spellStart"/>
      <w:r w:rsidR="00FD0216">
        <w:t>zk</w:t>
      </w:r>
      <w:proofErr w:type="spellEnd"/>
      <w:r w:rsidR="00FD0216">
        <w:t xml:space="preserve">. ul. br. 3809, (E-126),  k.o. 335649 Trnje koja se sastoji od 338/100000 dijela  </w:t>
      </w:r>
      <w:proofErr w:type="spellStart"/>
      <w:r w:rsidR="00FD0216">
        <w:t>kčbr</w:t>
      </w:r>
      <w:proofErr w:type="spellEnd"/>
      <w:r w:rsidR="00FD0216">
        <w:t>. 81/1 zgrada 1 (TS), stambeno-poslovna zgrada br. 1A,1b,</w:t>
      </w:r>
      <w:proofErr w:type="spellStart"/>
      <w:r w:rsidR="00FD0216">
        <w:t>ac</w:t>
      </w:r>
      <w:proofErr w:type="spellEnd"/>
      <w:r w:rsidR="00FD0216">
        <w:t xml:space="preserve">, 55, 55A, 57, 59, 59A, dvorište i podzemna garaža, Frana </w:t>
      </w:r>
      <w:proofErr w:type="spellStart"/>
      <w:r w:rsidR="00FD0216">
        <w:t>Folnegovića</w:t>
      </w:r>
      <w:proofErr w:type="spellEnd"/>
      <w:r w:rsidR="00FD0216">
        <w:t xml:space="preserve">-Radnička cesta površine 9438 m2 povezano s vlasništvom stana oznake ST-B5-4D, koji se nalazi na četvrtom katu petog stubišta građevine B (Radnička cesta 59A) površine 102,90 m2, a orijentiran je u smjeru sjever-jug, zajedno s pripadajućim parkirališnim mjestom oznake PM36  i  nekretnina u vlasništvu dužnika upisana u zemljišnim knjigama Općinskog građanskog suda u Zagrebu i to u </w:t>
      </w:r>
      <w:proofErr w:type="spellStart"/>
      <w:r w:rsidR="00FD0216">
        <w:t>zk</w:t>
      </w:r>
      <w:proofErr w:type="spellEnd"/>
      <w:r w:rsidR="00FD0216">
        <w:t xml:space="preserve">. ul. br. 3809, (E-525),  k.o. 335649 Trnje koja se sastoji od 51/100000 dijela  </w:t>
      </w:r>
      <w:proofErr w:type="spellStart"/>
      <w:r w:rsidR="00FD0216">
        <w:t>kčbr</w:t>
      </w:r>
      <w:proofErr w:type="spellEnd"/>
      <w:r w:rsidR="00FD0216">
        <w:t>. 81/1 zgrada 1 (TS), stambeno-poslovna zgrada br. 1A,1b,</w:t>
      </w:r>
      <w:proofErr w:type="spellStart"/>
      <w:r w:rsidR="00FD0216">
        <w:t>ac</w:t>
      </w:r>
      <w:proofErr w:type="spellEnd"/>
      <w:r w:rsidR="00FD0216">
        <w:t xml:space="preserve">, 55, 55A, 57, 59, 59A, dvorište i podzemna garaža, Frana </w:t>
      </w:r>
      <w:proofErr w:type="spellStart"/>
      <w:r w:rsidR="00FD0216">
        <w:t>Folnegovića</w:t>
      </w:r>
      <w:proofErr w:type="spellEnd"/>
      <w:r w:rsidR="00FD0216">
        <w:t>-Radnička cesta površine 9438 m2 povezano s vlasništvom garaže oznake G56-2, garaža površine 15,57 m2, a nalazi se u podrumu dva</w:t>
      </w:r>
      <w:r w:rsidRPr="00607E10">
        <w:t>, namiruju se:</w:t>
      </w:r>
    </w:p>
    <w:p w:rsidRDefault="00997550" w:rsidP="006E7CAF" w:rsidR="00997550">
      <w:pPr>
        <w:ind w:firstLine="708"/>
        <w:jc w:val="both"/>
      </w:pPr>
      <w:r>
        <w:t>1.</w:t>
      </w:r>
      <w:r w:rsidRPr="008F3DCC">
        <w:t xml:space="preserve"> troškovi stečajnog postupka</w:t>
      </w:r>
      <w:r>
        <w:t xml:space="preserve"> u iznosu od</w:t>
      </w:r>
      <w:r w:rsidR="00E23543">
        <w:t xml:space="preserve"> 226.591,84</w:t>
      </w:r>
      <w:r>
        <w:t xml:space="preserve"> kn,</w:t>
      </w:r>
    </w:p>
    <w:p w:rsidRDefault="00997550" w:rsidP="006E7CAF" w:rsidR="00997550">
      <w:pPr>
        <w:ind w:firstLine="708"/>
        <w:jc w:val="both"/>
      </w:pPr>
      <w:r>
        <w:t xml:space="preserve">2. </w:t>
      </w:r>
      <w:proofErr w:type="spellStart"/>
      <w:r>
        <w:t>razlučni</w:t>
      </w:r>
      <w:proofErr w:type="spellEnd"/>
      <w:r>
        <w:t xml:space="preserve"> </w:t>
      </w:r>
      <w:r w:rsidRPr="00E96E08">
        <w:t xml:space="preserve">vjerovnik </w:t>
      </w:r>
      <w:proofErr w:type="spellStart"/>
      <w:r w:rsidR="00E23543" w:rsidRPr="00A27083">
        <w:t>Imex</w:t>
      </w:r>
      <w:proofErr w:type="spellEnd"/>
      <w:r w:rsidR="00E23543" w:rsidRPr="00A27083">
        <w:t xml:space="preserve"> banka d.d. Split, Tolstojeva 6, OIB: 99326633206</w:t>
      </w:r>
      <w:r w:rsidRPr="00E96E08">
        <w:rPr>
          <w:color w:val="FF0000"/>
        </w:rPr>
        <w:t>,</w:t>
      </w:r>
      <w:r w:rsidRPr="00E96E08">
        <w:t xml:space="preserve"> u iznosu od</w:t>
      </w:r>
      <w:r w:rsidR="00E23543">
        <w:t xml:space="preserve"> </w:t>
      </w:r>
      <w:r w:rsidR="00E23543" w:rsidRPr="00E23543">
        <w:t>1.020.221,41</w:t>
      </w:r>
      <w:r w:rsidRPr="00E96E08">
        <w:t xml:space="preserve"> kn.</w:t>
      </w:r>
    </w:p>
    <w:p w:rsidRDefault="00997550" w:rsidP="006E7CAF" w:rsidR="00997550" w:rsidRPr="00E96E08">
      <w:pPr>
        <w:ind w:firstLine="708"/>
        <w:jc w:val="both"/>
        <w:rPr>
          <w:color w:val="FF0000"/>
        </w:rPr>
      </w:pPr>
    </w:p>
    <w:p w:rsidRDefault="00997550" w:rsidP="006E7CAF" w:rsidR="00997550">
      <w:pPr>
        <w:ind w:firstLine="708"/>
        <w:jc w:val="both"/>
      </w:pPr>
      <w:r w:rsidRPr="00E96E08">
        <w:t>II. Nalaže se Financijskoj agenciji, Zagreb, Ulica grada Vukovara</w:t>
      </w:r>
      <w:r w:rsidRPr="006E1FD3">
        <w:t xml:space="preserve"> 70, OIB: 85821130368, u roku 8 dana</w:t>
      </w:r>
      <w:r>
        <w:t xml:space="preserve"> </w:t>
      </w:r>
      <w:r w:rsidRPr="00013427">
        <w:t>od pravomoćnosti ovog rješenja iznos</w:t>
      </w:r>
      <w:r w:rsidRPr="006E1FD3">
        <w:t xml:space="preserve"> od</w:t>
      </w:r>
      <w:r w:rsidR="00FD0216">
        <w:t xml:space="preserve"> 165.575,10</w:t>
      </w:r>
      <w:r>
        <w:t xml:space="preserve"> </w:t>
      </w:r>
      <w:r w:rsidRPr="006E1FD3">
        <w:t xml:space="preserve">kn s posebnog računa </w:t>
      </w:r>
      <w:r w:rsidRPr="0015566F">
        <w:t>broj HR3323900011300028779 prenijeti na račun IBAN: HR1123900011300028787.</w:t>
      </w:r>
    </w:p>
    <w:p w:rsidRDefault="00997550" w:rsidP="006E7CAF" w:rsidR="00997550" w:rsidRPr="0015566F">
      <w:pPr>
        <w:ind w:firstLine="708"/>
        <w:jc w:val="both"/>
      </w:pPr>
    </w:p>
    <w:p w:rsidRDefault="00997550" w:rsidP="006E7CAF" w:rsidR="00997550">
      <w:pPr>
        <w:ind w:firstLine="708"/>
        <w:jc w:val="both"/>
      </w:pPr>
      <w:r>
        <w:t xml:space="preserve">III. Nalaže se Financijskoj agenciji, Zagreb, Ulica grada Vukovara 70, OIB: </w:t>
      </w:r>
      <w:r w:rsidRPr="00DB673D">
        <w:t>85821130368</w:t>
      </w:r>
      <w:r>
        <w:t>, u roku 8 dana, od pravomoćnosti ovog rješenja s računa broj HR</w:t>
      </w:r>
      <w:r w:rsidRPr="00803385">
        <w:t>1123900011300028787</w:t>
      </w:r>
      <w:r>
        <w:t xml:space="preserve">, isplatiti iznos od </w:t>
      </w:r>
      <w:r w:rsidR="00E23543">
        <w:t xml:space="preserve">226.591,84 </w:t>
      </w:r>
      <w:r>
        <w:t>kn</w:t>
      </w:r>
      <w:r w:rsidRPr="00D351D0">
        <w:rPr>
          <w:bCs/>
          <w:color w:val="FF0000"/>
        </w:rPr>
        <w:t xml:space="preserve"> </w:t>
      </w:r>
      <w:r>
        <w:t>stečajnom dužniku</w:t>
      </w:r>
      <w:r w:rsidRPr="00DB673D">
        <w:rPr>
          <w:bCs/>
          <w:lang w:val="pt-BR"/>
        </w:rPr>
        <w:t xml:space="preserve"> </w:t>
      </w:r>
      <w:r w:rsidR="00FD0216" w:rsidRPr="00022862">
        <w:t>IVALA LARON d.o.o. u stečaju, Z</w:t>
      </w:r>
      <w:r w:rsidR="00FD0216" w:rsidRPr="00E23543">
        <w:t>agreb, Radnička cesta 59 A, OIB: 80999950273</w:t>
      </w:r>
      <w:r w:rsidRPr="00E23543">
        <w:rPr>
          <w:bCs/>
          <w:lang w:val="pt-BR"/>
        </w:rPr>
        <w:t>,</w:t>
      </w:r>
      <w:r w:rsidRPr="00E23543">
        <w:t xml:space="preserve"> na račun IBAN: HR</w:t>
      </w:r>
      <w:r w:rsidR="000B01A7" w:rsidRPr="00E23543">
        <w:t>7023400091190025233</w:t>
      </w:r>
      <w:r w:rsidRPr="00013427">
        <w:t>.</w:t>
      </w:r>
    </w:p>
    <w:p w:rsidRDefault="00D544EA" w:rsidP="006E7CAF" w:rsidR="00D544EA" w:rsidRPr="00013427">
      <w:pPr>
        <w:ind w:firstLine="708"/>
        <w:jc w:val="both"/>
      </w:pPr>
    </w:p>
    <w:p w:rsidRDefault="00997550" w:rsidP="006E7CAF" w:rsidR="00997550" w:rsidRPr="00013427">
      <w:pPr>
        <w:ind w:firstLine="708"/>
        <w:jc w:val="both"/>
      </w:pPr>
      <w:r>
        <w:t xml:space="preserve">IV. </w:t>
      </w:r>
      <w:r w:rsidRPr="00B84B47">
        <w:t>Nalaže se Financijskoj agenciji, Zagreb, Ulica grada Vukovara 70, OIB: 85821130368, u roku 8 dana,</w:t>
      </w:r>
      <w:r>
        <w:t xml:space="preserve"> od pravomoćnosti ovog rješenja</w:t>
      </w:r>
      <w:r w:rsidRPr="00B84B47">
        <w:t xml:space="preserve"> s računa broj </w:t>
      </w:r>
      <w:r w:rsidR="000B01A7">
        <w:t>HR</w:t>
      </w:r>
      <w:r w:rsidR="000B01A7" w:rsidRPr="00803385">
        <w:t>1123900011300028787</w:t>
      </w:r>
      <w:r w:rsidRPr="00013427">
        <w:t xml:space="preserve">, </w:t>
      </w:r>
      <w:r w:rsidRPr="00E96E08">
        <w:t>isplatiti iznos od</w:t>
      </w:r>
      <w:r w:rsidR="00E23543">
        <w:t xml:space="preserve"> </w:t>
      </w:r>
      <w:r w:rsidR="00E23543" w:rsidRPr="00E23543">
        <w:t>1.020.221,41</w:t>
      </w:r>
      <w:r w:rsidR="00E23543" w:rsidRPr="00E96E08">
        <w:t xml:space="preserve"> </w:t>
      </w:r>
      <w:r w:rsidRPr="00E96E08">
        <w:t>k</w:t>
      </w:r>
      <w:r w:rsidRPr="00E96E08">
        <w:rPr>
          <w:bCs/>
        </w:rPr>
        <w:t xml:space="preserve">n </w:t>
      </w:r>
      <w:proofErr w:type="spellStart"/>
      <w:r w:rsidRPr="00E96E08">
        <w:t>razlučnom</w:t>
      </w:r>
      <w:proofErr w:type="spellEnd"/>
      <w:r w:rsidRPr="00E96E08">
        <w:t xml:space="preserve"> vjerovniku  </w:t>
      </w:r>
      <w:proofErr w:type="spellStart"/>
      <w:r w:rsidR="00E8770E" w:rsidRPr="00A27083">
        <w:t>Imex</w:t>
      </w:r>
      <w:proofErr w:type="spellEnd"/>
      <w:r w:rsidR="00E8770E" w:rsidRPr="00A27083">
        <w:t xml:space="preserve"> </w:t>
      </w:r>
      <w:r w:rsidR="00E8770E" w:rsidRPr="00A27083">
        <w:lastRenderedPageBreak/>
        <w:t xml:space="preserve">banka d.d. Split, </w:t>
      </w:r>
      <w:r w:rsidR="00F02017">
        <w:t xml:space="preserve">Tolstojeva 6, </w:t>
      </w:r>
      <w:r w:rsidR="00E8770E" w:rsidRPr="00D544EA">
        <w:t>OIB: 99326633206</w:t>
      </w:r>
      <w:r w:rsidRPr="00D544EA">
        <w:rPr>
          <w:bCs/>
          <w:lang w:val="pt-BR"/>
        </w:rPr>
        <w:t>,</w:t>
      </w:r>
      <w:r w:rsidRPr="00D544EA">
        <w:t xml:space="preserve"> na račun IBAN: </w:t>
      </w:r>
      <w:r w:rsidR="00D544EA" w:rsidRPr="00D544EA">
        <w:t>HR 4024920081011111116</w:t>
      </w:r>
      <w:r w:rsidRPr="00013427">
        <w:t>.</w:t>
      </w:r>
    </w:p>
    <w:p w:rsidRDefault="00997550" w:rsidP="006E7CAF" w:rsidR="00997550" w:rsidRPr="008F3DCC">
      <w:pPr>
        <w:ind w:firstLine="708" w:left="4248"/>
        <w:jc w:val="both"/>
      </w:pPr>
      <w:r w:rsidRPr="008F3DCC">
        <w:t xml:space="preserve">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  <w:t xml:space="preserve">  </w:t>
      </w:r>
    </w:p>
    <w:p w:rsidRDefault="00997550" w:rsidP="00F144FC" w:rsidR="00997550" w:rsidRPr="008F3DCC">
      <w:pPr>
        <w:jc w:val="center"/>
      </w:pPr>
      <w:r w:rsidRPr="008F3DCC">
        <w:t>O b r a z l o ž e n j e</w:t>
      </w:r>
    </w:p>
    <w:p w:rsidRDefault="00997550" w:rsidP="006E7CAF" w:rsidR="00997550">
      <w:pPr>
        <w:jc w:val="both"/>
      </w:pPr>
    </w:p>
    <w:p w:rsidRDefault="00997550" w:rsidP="006E7CAF" w:rsidR="00997550" w:rsidRPr="00AB77D2">
      <w:pPr>
        <w:ind w:firstLine="708"/>
        <w:jc w:val="both"/>
      </w:pPr>
      <w:r w:rsidRPr="00AB77D2">
        <w:t xml:space="preserve">Pravomoćnim rješenjem od </w:t>
      </w:r>
      <w:r>
        <w:t>1</w:t>
      </w:r>
      <w:r w:rsidR="00E8770E">
        <w:t>9</w:t>
      </w:r>
      <w:r>
        <w:t xml:space="preserve">. </w:t>
      </w:r>
      <w:r w:rsidR="00E8770E">
        <w:t xml:space="preserve">srpnja </w:t>
      </w:r>
      <w:r w:rsidRPr="00AB77D2">
        <w:t>201</w:t>
      </w:r>
      <w:r>
        <w:t>7</w:t>
      </w:r>
      <w:r w:rsidRPr="00AB77D2">
        <w:t xml:space="preserve">., sud je na temelju odredbe čl. 247. Stečajnog zakona („Narodne novine“ broj 71/15, dalje: SZ) odredio prodaju nekretnine stečajnog dužnika u stečajnom postupku uz odgovarajuću primjenu Ovršnog  zakona. </w:t>
      </w:r>
    </w:p>
    <w:p w:rsidRDefault="00997550" w:rsidP="006E7CAF" w:rsidR="00997550" w:rsidRPr="00AB77D2">
      <w:pPr>
        <w:ind w:firstLine="708"/>
        <w:jc w:val="both"/>
      </w:pPr>
      <w:r w:rsidRPr="00AB77D2">
        <w:tab/>
      </w:r>
    </w:p>
    <w:p w:rsidRDefault="00997550" w:rsidP="006E7CAF" w:rsidR="00997550" w:rsidRPr="00AB77D2">
      <w:pPr>
        <w:ind w:firstLine="708"/>
        <w:jc w:val="both"/>
      </w:pPr>
      <w:r w:rsidRPr="00AB77D2">
        <w:t>Zaključkom o prodaji određeni su predmet prodaje te uvjeti i način prodaje (čl. 95. Ovršnog zakona). Prema čl. 95a Ovršnog zakona</w:t>
      </w:r>
      <w:r>
        <w:t xml:space="preserve"> i čl. 247. st. 4. SZ-a</w:t>
      </w:r>
      <w:r w:rsidRPr="00AB77D2">
        <w:t xml:space="preserve"> p</w:t>
      </w:r>
      <w:r>
        <w:t>rodaju nekretnine provela je</w:t>
      </w:r>
      <w:r w:rsidRPr="00AB77D2">
        <w:t xml:space="preserve"> Financijska agencija elektroničkom javnom dražbom. </w:t>
      </w:r>
    </w:p>
    <w:p w:rsidRDefault="00997550" w:rsidP="006E7CAF" w:rsidR="00997550" w:rsidRPr="00AB77D2">
      <w:pPr>
        <w:ind w:firstLine="708"/>
        <w:jc w:val="both"/>
      </w:pPr>
    </w:p>
    <w:p w:rsidRDefault="00997550" w:rsidP="006E7CAF" w:rsidR="00997550" w:rsidRPr="00E96E08">
      <w:pPr>
        <w:ind w:firstLine="708"/>
        <w:jc w:val="both"/>
      </w:pPr>
      <w:r w:rsidRPr="00AB77D2">
        <w:t xml:space="preserve">Prema izvješću Financijske agencije </w:t>
      </w:r>
      <w:r>
        <w:t xml:space="preserve">(list </w:t>
      </w:r>
      <w:r w:rsidR="00E8770E">
        <w:t>147</w:t>
      </w:r>
      <w:r>
        <w:t>-</w:t>
      </w:r>
      <w:r w:rsidR="00E8770E">
        <w:t>156</w:t>
      </w:r>
      <w:r w:rsidRPr="00AB77D2">
        <w:t xml:space="preserve"> spisa) na </w:t>
      </w:r>
      <w:r>
        <w:t>prvoj</w:t>
      </w:r>
      <w:r w:rsidRPr="00AB77D2">
        <w:t xml:space="preserve"> elektroničkoj javnoj draž</w:t>
      </w:r>
      <w:r>
        <w:t xml:space="preserve">bi najvišu ponudu u iznosu od </w:t>
      </w:r>
      <w:r w:rsidR="00E8770E">
        <w:t>1.241.813,25 kn ponudila</w:t>
      </w:r>
      <w:r w:rsidR="00E8770E" w:rsidRPr="00E204C2">
        <w:t xml:space="preserve"> je </w:t>
      </w:r>
      <w:proofErr w:type="spellStart"/>
      <w:r w:rsidR="00E8770E" w:rsidRPr="00A27083">
        <w:t>Imex</w:t>
      </w:r>
      <w:proofErr w:type="spellEnd"/>
      <w:r w:rsidR="00E8770E" w:rsidRPr="00A27083">
        <w:t xml:space="preserve"> banka d.d. Split, Tolstojeva 6, OIB: 99326633206</w:t>
      </w:r>
      <w:r w:rsidRPr="00E96E08">
        <w:t>. Iz navedenog izvješća proizlazi kako je kupac uplatio zatraž</w:t>
      </w:r>
      <w:r w:rsidR="009C1A68">
        <w:t>enu jamčevinu, a podneskom od 8</w:t>
      </w:r>
      <w:r w:rsidRPr="00E96E08">
        <w:t xml:space="preserve">. lipnja 2018. Financijska agencija obavijestila je sud kako je navedeni kupac uplatio razliku između ostvarene </w:t>
      </w:r>
      <w:proofErr w:type="spellStart"/>
      <w:r w:rsidRPr="00E96E08">
        <w:t>kupovnine</w:t>
      </w:r>
      <w:proofErr w:type="spellEnd"/>
      <w:r w:rsidRPr="00E96E08">
        <w:t xml:space="preserve"> i jamčevine. </w:t>
      </w:r>
    </w:p>
    <w:p w:rsidRDefault="00997550" w:rsidP="006E7CAF" w:rsidR="00997550" w:rsidRPr="001571AA">
      <w:pPr>
        <w:ind w:firstLine="708"/>
        <w:jc w:val="both"/>
      </w:pPr>
    </w:p>
    <w:p w:rsidRDefault="00997550" w:rsidP="00CE499B" w:rsidR="00381F22" w:rsidRPr="001571AA">
      <w:pPr>
        <w:jc w:val="both"/>
      </w:pPr>
      <w:r w:rsidRPr="001571AA">
        <w:tab/>
        <w:t>Stečaj</w:t>
      </w:r>
      <w:r w:rsidR="009C1A68" w:rsidRPr="001571AA">
        <w:t>na</w:t>
      </w:r>
      <w:r w:rsidR="0062107B" w:rsidRPr="001571AA">
        <w:t xml:space="preserve"> upravitelj</w:t>
      </w:r>
      <w:r w:rsidR="009C1A68" w:rsidRPr="001571AA">
        <w:t>ica je podnescima</w:t>
      </w:r>
      <w:r w:rsidR="0062107B" w:rsidRPr="001571AA">
        <w:t xml:space="preserve"> od</w:t>
      </w:r>
      <w:r w:rsidR="009C1A68" w:rsidRPr="001571AA">
        <w:t xml:space="preserve"> 13</w:t>
      </w:r>
      <w:r w:rsidRPr="001571AA">
        <w:t xml:space="preserve">. </w:t>
      </w:r>
      <w:r w:rsidR="009C1A68" w:rsidRPr="001571AA">
        <w:t xml:space="preserve">lipnja </w:t>
      </w:r>
      <w:r w:rsidRPr="001571AA">
        <w:t xml:space="preserve">2018. (list </w:t>
      </w:r>
      <w:r w:rsidR="009C1A68" w:rsidRPr="001571AA">
        <w:t>179-181</w:t>
      </w:r>
      <w:r w:rsidRPr="001571AA">
        <w:t xml:space="preserve"> spisa)</w:t>
      </w:r>
      <w:r w:rsidR="009C1A68" w:rsidRPr="001571AA">
        <w:t xml:space="preserve"> i 29. listopada 2018. (list 281-283 spisa)</w:t>
      </w:r>
      <w:r w:rsidRPr="001571AA">
        <w:t xml:space="preserve"> </w:t>
      </w:r>
      <w:r w:rsidR="00185E1F" w:rsidRPr="001571AA">
        <w:t xml:space="preserve">te na </w:t>
      </w:r>
      <w:r w:rsidRPr="001571AA">
        <w:t>ročišt</w:t>
      </w:r>
      <w:r w:rsidR="00185E1F" w:rsidRPr="001571AA">
        <w:t>ima</w:t>
      </w:r>
      <w:r w:rsidRPr="001571AA">
        <w:t xml:space="preserve"> za diobu </w:t>
      </w:r>
      <w:proofErr w:type="spellStart"/>
      <w:r w:rsidRPr="001571AA">
        <w:t>kupovnine</w:t>
      </w:r>
      <w:proofErr w:type="spellEnd"/>
      <w:r w:rsidRPr="001571AA">
        <w:t xml:space="preserve"> </w:t>
      </w:r>
      <w:r w:rsidR="00185E1F" w:rsidRPr="001571AA">
        <w:t>13</w:t>
      </w:r>
      <w:r w:rsidRPr="001571AA">
        <w:t xml:space="preserve">. </w:t>
      </w:r>
      <w:r w:rsidR="00185E1F" w:rsidRPr="001571AA">
        <w:t>srpnja</w:t>
      </w:r>
      <w:r w:rsidRPr="001571AA">
        <w:t xml:space="preserve"> 2018. </w:t>
      </w:r>
      <w:r w:rsidR="00185E1F" w:rsidRPr="001571AA">
        <w:t xml:space="preserve"> i 18. prosinca 2018. preci</w:t>
      </w:r>
      <w:r w:rsidR="00702A68" w:rsidRPr="001571AA">
        <w:t>zirala</w:t>
      </w:r>
      <w:r w:rsidRPr="001571AA">
        <w:t xml:space="preserve"> troškove post</w:t>
      </w:r>
      <w:r w:rsidR="00185E1F" w:rsidRPr="001571AA">
        <w:t>upka u smislu čl. 254. SZ-a</w:t>
      </w:r>
      <w:r w:rsidR="00702A68" w:rsidRPr="001571AA">
        <w:t>. Stečajna upraviteljica</w:t>
      </w:r>
      <w:r w:rsidR="000E22BC" w:rsidRPr="001571AA">
        <w:t xml:space="preserve"> je navela</w:t>
      </w:r>
      <w:r w:rsidR="00702A68" w:rsidRPr="001571AA">
        <w:t xml:space="preserve"> kako </w:t>
      </w:r>
      <w:r w:rsidR="00381F22" w:rsidRPr="001571AA">
        <w:t xml:space="preserve">se ukupna stečajna masa sastoji od naplaćenih potraživanja od kupaca u iznosu od 41.573,35 kn, unovčenja skladišnog prostora u iznosu od 18.100,00 kn te unovčenja nekretnine u iznosu od 1.246.813,25 kn iz čega proizlazi da je ukupno unovčena stečajna masa za iznos od 1.306.486,60 kn. </w:t>
      </w:r>
    </w:p>
    <w:p w:rsidRDefault="00381F22" w:rsidP="00CE499B" w:rsidR="00702A68" w:rsidRPr="001571AA">
      <w:pPr>
        <w:jc w:val="both"/>
      </w:pPr>
      <w:r w:rsidRPr="001571AA">
        <w:tab/>
        <w:t xml:space="preserve">Obzirom da je </w:t>
      </w:r>
      <w:r w:rsidR="00702A68" w:rsidRPr="001571AA">
        <w:t xml:space="preserve">nekretnina opisana u izreci rješenja </w:t>
      </w:r>
      <w:r w:rsidR="000E22BC" w:rsidRPr="001571AA">
        <w:t xml:space="preserve">unovčena </w:t>
      </w:r>
      <w:r w:rsidR="00702A68" w:rsidRPr="001571AA">
        <w:t xml:space="preserve">u iznosu od </w:t>
      </w:r>
      <w:r w:rsidR="000E22BC" w:rsidRPr="001571AA">
        <w:t>1.246.813,25 kn</w:t>
      </w:r>
      <w:r w:rsidR="00702A68" w:rsidRPr="001571AA">
        <w:t xml:space="preserve"> (</w:t>
      </w:r>
      <w:r w:rsidR="000E22BC" w:rsidRPr="001571AA">
        <w:t>95,43%</w:t>
      </w:r>
      <w:r w:rsidR="00702A68" w:rsidRPr="001571AA">
        <w:t>)</w:t>
      </w:r>
      <w:r w:rsidR="001571AA" w:rsidRPr="001571AA">
        <w:t xml:space="preserve"> stečajna upraviteljica je </w:t>
      </w:r>
      <w:r w:rsidR="00702A68" w:rsidRPr="001571AA">
        <w:t>predloži</w:t>
      </w:r>
      <w:r w:rsidR="000E22BC" w:rsidRPr="001571AA">
        <w:t xml:space="preserve">la </w:t>
      </w:r>
      <w:r w:rsidR="00702A68" w:rsidRPr="001571AA">
        <w:t xml:space="preserve">u odnosu na nekretninu opisanu u izreci rješenja izdvajanje iznosa od </w:t>
      </w:r>
      <w:r w:rsidR="00CE499B" w:rsidRPr="001571AA">
        <w:t>62.340,66</w:t>
      </w:r>
      <w:r w:rsidR="00702A68" w:rsidRPr="001571AA">
        <w:t xml:space="preserve"> kn po osnovi odredbe čl. 254. st. 2. SZ-a što je 5%</w:t>
      </w:r>
      <w:r w:rsidR="00CE499B" w:rsidRPr="001571AA">
        <w:t xml:space="preserve"> od iznosa 1.246.813,25 </w:t>
      </w:r>
      <w:r w:rsidR="00702A68" w:rsidRPr="001571AA">
        <w:t>kn</w:t>
      </w:r>
      <w:r w:rsidR="00CE499B" w:rsidRPr="001571AA">
        <w:t>.</w:t>
      </w:r>
    </w:p>
    <w:p w:rsidRDefault="00702A68" w:rsidP="00702A68" w:rsidR="00702A68">
      <w:pPr>
        <w:ind w:firstLine="708"/>
        <w:jc w:val="both"/>
      </w:pPr>
    </w:p>
    <w:p w:rsidRDefault="00CE499B" w:rsidP="00702A68" w:rsidR="00F13B13">
      <w:pPr>
        <w:ind w:firstLine="708"/>
        <w:jc w:val="both"/>
      </w:pPr>
      <w:r>
        <w:t>Nadalje, dodala</w:t>
      </w:r>
      <w:r w:rsidR="00702A68">
        <w:t xml:space="preserve"> je kako troškove unovčenja koji terete nekretninu opisanu u izreci rješenja prema čl. 254. st. 3. SZ-a čine </w:t>
      </w:r>
      <w:r>
        <w:t>iznos od 750,00 nakna</w:t>
      </w:r>
      <w:r w:rsidR="00702A68">
        <w:t>de FINI za provedbu elektroni</w:t>
      </w:r>
      <w:r w:rsidR="00702A68" w:rsidRPr="005C4F23">
        <w:t xml:space="preserve">čke javne dražbe, iznos od </w:t>
      </w:r>
      <w:r w:rsidR="0018059D">
        <w:t>3.063,06</w:t>
      </w:r>
      <w:r w:rsidR="00702A68" w:rsidRPr="005C4F23">
        <w:t xml:space="preserve"> kn po osnovi </w:t>
      </w:r>
      <w:r w:rsidR="0018059D">
        <w:t xml:space="preserve">osiguranja nekretnine, iznos od 18.748,56 kn </w:t>
      </w:r>
      <w:r w:rsidR="00702A68" w:rsidRPr="005C4F23">
        <w:t xml:space="preserve">režijskih troškova koji se odnose na nekretninu (pričuva, komunalna naknada, voda, </w:t>
      </w:r>
      <w:r w:rsidR="0018059D">
        <w:t>struja, plin</w:t>
      </w:r>
      <w:r w:rsidR="00702A68" w:rsidRPr="005C4F23">
        <w:t xml:space="preserve">). </w:t>
      </w:r>
      <w:r w:rsidR="0018059D">
        <w:t>Pored navedenog, stečajna</w:t>
      </w:r>
      <w:r w:rsidR="00702A68" w:rsidRPr="005C4F23">
        <w:t xml:space="preserve"> upravitelj</w:t>
      </w:r>
      <w:r w:rsidR="0018059D">
        <w:t>ica</w:t>
      </w:r>
      <w:r w:rsidR="00702A68" w:rsidRPr="005C4F23">
        <w:t xml:space="preserve"> je istaknu</w:t>
      </w:r>
      <w:r w:rsidR="0018059D">
        <w:t>la</w:t>
      </w:r>
      <w:r w:rsidR="00702A68" w:rsidRPr="005C4F23">
        <w:t xml:space="preserve"> k</w:t>
      </w:r>
      <w:r w:rsidR="0018059D">
        <w:t>ako se troškovi i obveze nastale</w:t>
      </w:r>
      <w:r w:rsidR="00702A68" w:rsidRPr="005C4F23">
        <w:t xml:space="preserve"> radi cjelokupne stečajne mase, a koji terete predmetnu nekretninu s udjelom od </w:t>
      </w:r>
      <w:r w:rsidR="0018059D">
        <w:t>95</w:t>
      </w:r>
      <w:r w:rsidR="00702A68" w:rsidRPr="005C4F23">
        <w:t>,</w:t>
      </w:r>
      <w:r w:rsidR="0018059D">
        <w:t>43</w:t>
      </w:r>
      <w:r w:rsidR="00702A68" w:rsidRPr="005C4F23">
        <w:t xml:space="preserve">% sastoje od: iznosa od </w:t>
      </w:r>
      <w:r w:rsidR="0018059D">
        <w:t>2.862.90</w:t>
      </w:r>
      <w:r w:rsidR="00702A68" w:rsidRPr="005C4F23">
        <w:t xml:space="preserve"> kn po osnovi na</w:t>
      </w:r>
      <w:r w:rsidR="0018059D">
        <w:t xml:space="preserve">grade privremenom stečajnom upravitelju, iznosa od 115.903,61 kn po osnovi nagrade stečajnom upravitelju, iznosa od 19.086,00 kn </w:t>
      </w:r>
      <w:r w:rsidR="0018059D" w:rsidRPr="005C4F23">
        <w:t xml:space="preserve">za </w:t>
      </w:r>
      <w:r w:rsidR="0018059D">
        <w:t>troškove računovodstva</w:t>
      </w:r>
      <w:r w:rsidR="0018059D" w:rsidRPr="005C4F23">
        <w:t>,</w:t>
      </w:r>
      <w:r w:rsidR="0018059D">
        <w:t xml:space="preserve"> iznosa od 727,18 kn za po osnovi administrativnih troškova (pošta, telefon, uredski materijal, parking, prijevoz, pečat), iznosa od 438,98 kn za objavu financijskih izvještaja za 2016., 2017. (230 kn/god)</w:t>
      </w:r>
      <w:r w:rsidR="00BC7189">
        <w:t xml:space="preserve">, 762,29 kn za </w:t>
      </w:r>
      <w:r w:rsidR="0018059D" w:rsidRPr="005C4F23">
        <w:t xml:space="preserve"> </w:t>
      </w:r>
      <w:r w:rsidR="00BC7189">
        <w:t>troškove</w:t>
      </w:r>
      <w:r w:rsidR="0018059D">
        <w:t xml:space="preserve"> </w:t>
      </w:r>
      <w:r w:rsidR="00BC7189">
        <w:t>vođenja</w:t>
      </w:r>
      <w:r w:rsidR="00702A68" w:rsidRPr="005C4F23">
        <w:t xml:space="preserve"> dužnikovog računa, </w:t>
      </w:r>
      <w:r w:rsidR="00BC7189">
        <w:t>naknade za plaćanja otvaranja i zatvaranja računa,  iznosa od 1.908,60 kn na ime predvidivih troškova do zatvaranja stečaja(banka, naknade, režije obračun, objava izvješća za 2018.)</w:t>
      </w:r>
      <w:r w:rsidR="00702A68" w:rsidRPr="005C4F23">
        <w:t>.</w:t>
      </w:r>
      <w:r w:rsidR="00393205">
        <w:t xml:space="preserve"> Povodom prigovora </w:t>
      </w:r>
      <w:proofErr w:type="spellStart"/>
      <w:r w:rsidR="00393205">
        <w:t>razlučnog</w:t>
      </w:r>
      <w:proofErr w:type="spellEnd"/>
      <w:r w:rsidR="00393205">
        <w:t xml:space="preserve"> vjerovnika da navedeni trošak u iznosu od 1.300,00 kn, </w:t>
      </w:r>
      <w:r w:rsidR="002F5B32">
        <w:t>(</w:t>
      </w:r>
      <w:r w:rsidR="00393205">
        <w:t>trošak procjene nekretnine-dopuna elaborata za odvajanje skladišnog prostora</w:t>
      </w:r>
      <w:r w:rsidR="002F5B32">
        <w:t>)</w:t>
      </w:r>
      <w:r w:rsidR="00393205">
        <w:t xml:space="preserve"> </w:t>
      </w:r>
      <w:r w:rsidR="002F5B32">
        <w:t xml:space="preserve">predstavlja </w:t>
      </w:r>
      <w:r w:rsidR="00393205">
        <w:t>troš</w:t>
      </w:r>
      <w:r w:rsidR="002F5B32">
        <w:t>ak</w:t>
      </w:r>
      <w:r w:rsidR="00393205">
        <w:t xml:space="preserve"> koji tereti skladišni prostor koji ja zasebn</w:t>
      </w:r>
      <w:r w:rsidR="0011154C">
        <w:t>o prodan obzirom da nije optereć</w:t>
      </w:r>
      <w:r w:rsidR="00393205">
        <w:t xml:space="preserve">en </w:t>
      </w:r>
      <w:proofErr w:type="spellStart"/>
      <w:r w:rsidR="00393205">
        <w:t>razlučnim</w:t>
      </w:r>
      <w:proofErr w:type="spellEnd"/>
      <w:r w:rsidR="00393205">
        <w:t xml:space="preserve"> pravom, </w:t>
      </w:r>
      <w:r w:rsidR="002F5B32">
        <w:t xml:space="preserve">pa se stoga ne radi o </w:t>
      </w:r>
      <w:r w:rsidR="00393205">
        <w:t>trošk</w:t>
      </w:r>
      <w:r w:rsidR="002F5B32">
        <w:t>u koji se odnosi</w:t>
      </w:r>
      <w:r w:rsidR="00393205">
        <w:t xml:space="preserve"> na </w:t>
      </w:r>
      <w:proofErr w:type="spellStart"/>
      <w:r w:rsidR="00393205">
        <w:t>razlučno</w:t>
      </w:r>
      <w:proofErr w:type="spellEnd"/>
      <w:r w:rsidR="00393205">
        <w:t xml:space="preserve"> pravo, stečajna upraviteljica je </w:t>
      </w:r>
      <w:r w:rsidR="00F13B13">
        <w:t xml:space="preserve">prihvatila prigovor </w:t>
      </w:r>
      <w:proofErr w:type="spellStart"/>
      <w:r w:rsidR="00F13B13">
        <w:t>razlučnog</w:t>
      </w:r>
      <w:proofErr w:type="spellEnd"/>
      <w:r w:rsidR="00F13B13">
        <w:t xml:space="preserve"> vjerovnika te za navedeni iznos </w:t>
      </w:r>
      <w:r w:rsidR="00F13B13">
        <w:lastRenderedPageBreak/>
        <w:t xml:space="preserve">(1.300,00 kn) umanjila obračun troškova. </w:t>
      </w:r>
      <w:r w:rsidR="00702A68" w:rsidRPr="005C4F23">
        <w:t>Dakle</w:t>
      </w:r>
      <w:r w:rsidR="003A0A2E">
        <w:t>,</w:t>
      </w:r>
      <w:r w:rsidR="00702A68" w:rsidRPr="005C4F23">
        <w:t xml:space="preserve"> ukupni </w:t>
      </w:r>
      <w:r w:rsidR="00F13B13">
        <w:t xml:space="preserve">stvarno nastali troškovi unovčenja </w:t>
      </w:r>
      <w:r w:rsidR="00702A68">
        <w:t xml:space="preserve">iznose </w:t>
      </w:r>
      <w:r w:rsidR="00F13B13">
        <w:t>164.251,18 kn.</w:t>
      </w:r>
    </w:p>
    <w:p w:rsidRDefault="00F13B13" w:rsidP="00702A68" w:rsidR="00F13B13">
      <w:pPr>
        <w:ind w:firstLine="708"/>
        <w:jc w:val="both"/>
      </w:pPr>
    </w:p>
    <w:p w:rsidRDefault="00F13B13" w:rsidP="00702A68" w:rsidR="00702A68">
      <w:pPr>
        <w:ind w:firstLine="708"/>
        <w:jc w:val="both"/>
      </w:pPr>
      <w:r>
        <w:t>Slijedom navedenog</w:t>
      </w:r>
      <w:r w:rsidR="002F5B32">
        <w:t xml:space="preserve">, </w:t>
      </w:r>
      <w:r>
        <w:t xml:space="preserve">ukupni troškovi koji terete predmetnu nekretninu iznose 226.591,84 kn (stvarno nastali troškovi unovčenja u iznosu od 164.251,18 kn + troškovi utvrđivanja predmeta </w:t>
      </w:r>
      <w:proofErr w:type="spellStart"/>
      <w:r>
        <w:t>razlučnog</w:t>
      </w:r>
      <w:proofErr w:type="spellEnd"/>
      <w:r>
        <w:t xml:space="preserve"> prava u iznosu od </w:t>
      </w:r>
      <w:r w:rsidR="001571AA">
        <w:t>62.340,66 kn), a</w:t>
      </w:r>
      <w:r w:rsidRPr="00E23543">
        <w:t xml:space="preserve">  </w:t>
      </w:r>
      <w:proofErr w:type="spellStart"/>
      <w:r w:rsidR="00702A68" w:rsidRPr="00E23543">
        <w:t>razlučnog</w:t>
      </w:r>
      <w:proofErr w:type="spellEnd"/>
      <w:r w:rsidR="00702A68" w:rsidRPr="00E23543">
        <w:t xml:space="preserve"> vjerovnika </w:t>
      </w:r>
      <w:r w:rsidR="00BC7189" w:rsidRPr="00E23543">
        <w:t xml:space="preserve">  </w:t>
      </w:r>
      <w:proofErr w:type="spellStart"/>
      <w:r w:rsidR="00BC7189" w:rsidRPr="00E23543">
        <w:t>Imex</w:t>
      </w:r>
      <w:proofErr w:type="spellEnd"/>
      <w:r w:rsidR="00BC7189" w:rsidRPr="00E23543">
        <w:t xml:space="preserve"> banku d.d. Split, Tolstojeva 6, OIB: 99326633206</w:t>
      </w:r>
      <w:r w:rsidR="00702A68" w:rsidRPr="00E23543">
        <w:rPr>
          <w:bCs/>
        </w:rPr>
        <w:t>,</w:t>
      </w:r>
      <w:r w:rsidR="001571AA">
        <w:rPr>
          <w:bCs/>
        </w:rPr>
        <w:t xml:space="preserve"> valja</w:t>
      </w:r>
      <w:r w:rsidR="00702A68" w:rsidRPr="00E23543">
        <w:t xml:space="preserve"> namiriti dijelom u iznosu od </w:t>
      </w:r>
      <w:r w:rsidRPr="00E23543">
        <w:t>1.020.221,41 kn</w:t>
      </w:r>
      <w:r w:rsidR="00E23543">
        <w:t>.</w:t>
      </w:r>
    </w:p>
    <w:p w:rsidRDefault="00BC7189" w:rsidP="006E7CAF" w:rsidR="00BC7189">
      <w:pPr>
        <w:ind w:firstLine="708"/>
        <w:jc w:val="both"/>
        <w:rPr>
          <w:bCs/>
        </w:rPr>
      </w:pPr>
    </w:p>
    <w:p w:rsidRDefault="00BC7189" w:rsidP="006E7CAF" w:rsidR="00997550">
      <w:pPr>
        <w:ind w:firstLine="708"/>
        <w:jc w:val="both"/>
        <w:rPr>
          <w:bCs/>
        </w:rPr>
      </w:pPr>
      <w:r>
        <w:rPr>
          <w:bCs/>
        </w:rPr>
        <w:t>Stečajna</w:t>
      </w:r>
      <w:r w:rsidR="00997550">
        <w:rPr>
          <w:bCs/>
        </w:rPr>
        <w:t xml:space="preserve"> upravitelj</w:t>
      </w:r>
      <w:r>
        <w:rPr>
          <w:bCs/>
        </w:rPr>
        <w:t>ica je uz podnesak od 13</w:t>
      </w:r>
      <w:r w:rsidR="00997550">
        <w:rPr>
          <w:bCs/>
        </w:rPr>
        <w:t xml:space="preserve">. </w:t>
      </w:r>
      <w:r>
        <w:rPr>
          <w:bCs/>
        </w:rPr>
        <w:t>lipnja</w:t>
      </w:r>
      <w:r w:rsidR="00997550">
        <w:rPr>
          <w:bCs/>
        </w:rPr>
        <w:t xml:space="preserve"> 2018</w:t>
      </w:r>
      <w:r>
        <w:rPr>
          <w:bCs/>
        </w:rPr>
        <w:t>. dostavila isprave kojima je opravdala i dokumentirala</w:t>
      </w:r>
      <w:r w:rsidR="00997550">
        <w:rPr>
          <w:bCs/>
        </w:rPr>
        <w:t xml:space="preserve"> navedene troškove ( list </w:t>
      </w:r>
      <w:r>
        <w:rPr>
          <w:bCs/>
        </w:rPr>
        <w:t>182</w:t>
      </w:r>
      <w:r w:rsidR="00997550">
        <w:rPr>
          <w:bCs/>
        </w:rPr>
        <w:t>-</w:t>
      </w:r>
      <w:r>
        <w:rPr>
          <w:bCs/>
        </w:rPr>
        <w:t>239</w:t>
      </w:r>
      <w:r w:rsidR="00997550">
        <w:rPr>
          <w:bCs/>
        </w:rPr>
        <w:t xml:space="preserve"> spisa).</w:t>
      </w:r>
    </w:p>
    <w:p w:rsidRDefault="000864A3" w:rsidP="00D22E20" w:rsidR="000864A3">
      <w:pPr>
        <w:ind w:firstLine="708"/>
        <w:jc w:val="both"/>
        <w:rPr>
          <w:bCs/>
        </w:rPr>
      </w:pPr>
    </w:p>
    <w:p w:rsidRDefault="00D22E20" w:rsidP="00D22E20" w:rsidR="00D22E20">
      <w:pPr>
        <w:ind w:firstLine="708"/>
        <w:jc w:val="both"/>
        <w:rPr>
          <w:bCs/>
        </w:rPr>
      </w:pPr>
      <w:r>
        <w:rPr>
          <w:bCs/>
        </w:rPr>
        <w:t>Prema odredbi čl.</w:t>
      </w:r>
      <w:r w:rsidRPr="00C75612">
        <w:rPr>
          <w:bCs/>
        </w:rPr>
        <w:t xml:space="preserve"> 254.</w:t>
      </w:r>
      <w:r>
        <w:rPr>
          <w:bCs/>
        </w:rPr>
        <w:t xml:space="preserve"> st.</w:t>
      </w:r>
      <w:r w:rsidRPr="00C75612">
        <w:rPr>
          <w:bCs/>
        </w:rPr>
        <w:t xml:space="preserve"> 2. SZ-a </w:t>
      </w:r>
      <w:r>
        <w:rPr>
          <w:bCs/>
        </w:rPr>
        <w:t>t</w:t>
      </w:r>
      <w:r w:rsidRPr="00041F76">
        <w:rPr>
          <w:bCs/>
        </w:rPr>
        <w:t xml:space="preserve">roškovi utvrđivanja predmeta </w:t>
      </w:r>
      <w:proofErr w:type="spellStart"/>
      <w:r w:rsidRPr="00041F76">
        <w:rPr>
          <w:bCs/>
        </w:rPr>
        <w:t>razlučnoga</w:t>
      </w:r>
      <w:proofErr w:type="spellEnd"/>
      <w:r w:rsidRPr="00041F76">
        <w:rPr>
          <w:bCs/>
        </w:rPr>
        <w:t xml:space="preserve"> prava određuju se</w:t>
      </w:r>
      <w:r>
        <w:rPr>
          <w:bCs/>
        </w:rPr>
        <w:t xml:space="preserve"> </w:t>
      </w:r>
      <w:r w:rsidRPr="00041F76">
        <w:rPr>
          <w:bCs/>
        </w:rPr>
        <w:t>paušalno u iznosu od 5 % od utrška</w:t>
      </w:r>
      <w:r w:rsidRPr="00C75612">
        <w:rPr>
          <w:bCs/>
        </w:rPr>
        <w:t xml:space="preserve">, a prema stavku 3. </w:t>
      </w:r>
      <w:r>
        <w:rPr>
          <w:bCs/>
        </w:rPr>
        <w:t>t</w:t>
      </w:r>
      <w:r w:rsidRPr="00041F76">
        <w:rPr>
          <w:bCs/>
        </w:rPr>
        <w:t xml:space="preserve">roškovi unovčenja predmeta </w:t>
      </w:r>
      <w:proofErr w:type="spellStart"/>
      <w:r w:rsidRPr="00041F76">
        <w:rPr>
          <w:bCs/>
        </w:rPr>
        <w:t>razlučnoga</w:t>
      </w:r>
      <w:proofErr w:type="spellEnd"/>
      <w:r w:rsidRPr="00041F76">
        <w:rPr>
          <w:bCs/>
        </w:rPr>
        <w:t xml:space="preserve"> prava određuju se</w:t>
      </w:r>
      <w:r>
        <w:rPr>
          <w:bCs/>
        </w:rPr>
        <w:t xml:space="preserve"> </w:t>
      </w:r>
      <w:r w:rsidRPr="00041F76">
        <w:rPr>
          <w:bCs/>
        </w:rPr>
        <w:t>paušalno u iznosu od 5 % od utrška. Ako su stvarno nastali</w:t>
      </w:r>
      <w:r>
        <w:rPr>
          <w:bCs/>
        </w:rPr>
        <w:t xml:space="preserve"> </w:t>
      </w:r>
      <w:r w:rsidRPr="00041F76">
        <w:rPr>
          <w:bCs/>
        </w:rPr>
        <w:t>troškovi unovčenja znatno niži ili viši, odredit će se u stvarnoj</w:t>
      </w:r>
      <w:r>
        <w:rPr>
          <w:bCs/>
        </w:rPr>
        <w:t xml:space="preserve"> </w:t>
      </w:r>
      <w:r w:rsidRPr="00041F76">
        <w:rPr>
          <w:bCs/>
        </w:rPr>
        <w:t>visini. Ako je zbog unovčenja stečajna masa opterećena porezom,</w:t>
      </w:r>
      <w:r>
        <w:rPr>
          <w:bCs/>
        </w:rPr>
        <w:t xml:space="preserve"> </w:t>
      </w:r>
      <w:r w:rsidRPr="00041F76">
        <w:rPr>
          <w:bCs/>
        </w:rPr>
        <w:t>iznos toga poreza pridodaje se paušalu troškova unovčenja</w:t>
      </w:r>
      <w:r>
        <w:rPr>
          <w:bCs/>
        </w:rPr>
        <w:t xml:space="preserve"> </w:t>
      </w:r>
      <w:r w:rsidRPr="00041F76">
        <w:rPr>
          <w:bCs/>
        </w:rPr>
        <w:t>odnosno stvarno nastalim troškovima unovčenja.</w:t>
      </w:r>
    </w:p>
    <w:p w:rsidRDefault="001571AA" w:rsidP="00D22E20" w:rsidR="001571AA">
      <w:pPr>
        <w:ind w:firstLine="708"/>
        <w:jc w:val="both"/>
        <w:rPr>
          <w:bCs/>
        </w:rPr>
      </w:pPr>
    </w:p>
    <w:p w:rsidRDefault="00D22E20" w:rsidP="00D22E20" w:rsidR="00D22E20" w:rsidRPr="006207C0">
      <w:pPr>
        <w:ind w:firstLine="708"/>
        <w:jc w:val="both"/>
        <w:rPr>
          <w:bCs/>
        </w:rPr>
      </w:pPr>
      <w:r w:rsidRPr="006207C0">
        <w:rPr>
          <w:bCs/>
        </w:rPr>
        <w:t xml:space="preserve">Prema odredbi </w:t>
      </w:r>
      <w:r>
        <w:rPr>
          <w:bCs/>
        </w:rPr>
        <w:t>čl.</w:t>
      </w:r>
      <w:r w:rsidRPr="006207C0">
        <w:rPr>
          <w:bCs/>
        </w:rPr>
        <w:t xml:space="preserve"> 10. SZ-a u </w:t>
      </w:r>
      <w:proofErr w:type="spellStart"/>
      <w:r w:rsidRPr="006207C0">
        <w:rPr>
          <w:bCs/>
        </w:rPr>
        <w:t>predstečajnom</w:t>
      </w:r>
      <w:proofErr w:type="spellEnd"/>
      <w:r w:rsidRPr="006207C0">
        <w:rPr>
          <w:bCs/>
        </w:rPr>
        <w:t xml:space="preserve"> i stečajnom postupku na odgovarajući se način primjenjuju pravila parničnog postupka u postupku pred trgovačkim sudovima.</w:t>
      </w:r>
    </w:p>
    <w:p w:rsidRDefault="001571AA" w:rsidP="00D22E20" w:rsidR="001571AA">
      <w:pPr>
        <w:ind w:firstLine="708"/>
        <w:jc w:val="both"/>
        <w:rPr>
          <w:bCs/>
        </w:rPr>
      </w:pPr>
    </w:p>
    <w:p w:rsidRDefault="00D22E20" w:rsidP="00D22E20" w:rsidR="00D22E20">
      <w:pPr>
        <w:ind w:firstLine="708"/>
        <w:jc w:val="both"/>
        <w:rPr>
          <w:bCs/>
        </w:rPr>
      </w:pPr>
      <w:r>
        <w:rPr>
          <w:bCs/>
        </w:rPr>
        <w:t>Odredbom čl. 219. st.</w:t>
      </w:r>
      <w:r w:rsidRPr="006207C0">
        <w:rPr>
          <w:bCs/>
        </w:rPr>
        <w:t xml:space="preserve"> 1. ZPP-a</w:t>
      </w:r>
      <w:r>
        <w:rPr>
          <w:bCs/>
        </w:rPr>
        <w:t xml:space="preserve"> propisano je kako je svaka stranka dužna</w:t>
      </w:r>
      <w:r w:rsidRPr="006207C0">
        <w:rPr>
          <w:bCs/>
        </w:rPr>
        <w:t xml:space="preserve"> iznijeti činjenice i predložiti dokaze na kojima temelji svoj zahtjev i kojima pobija navode i dok</w:t>
      </w:r>
      <w:r>
        <w:rPr>
          <w:bCs/>
        </w:rPr>
        <w:t>aze protivnika,  a prema odredbi čl. 7. st.</w:t>
      </w:r>
      <w:r w:rsidRPr="006207C0">
        <w:rPr>
          <w:bCs/>
        </w:rPr>
        <w:t xml:space="preserve"> 1. ZPP-a  stranke su dužne iznijeti činjenice na kojima temelje svoje zahtjeve i predložiti dokaze prema kojima se utvrđuju te činjenice. Ocjena je ovog suda kako je odgovarajućom primjenom </w:t>
      </w:r>
      <w:r>
        <w:rPr>
          <w:bCs/>
        </w:rPr>
        <w:t>citiranih</w:t>
      </w:r>
      <w:r w:rsidRPr="006207C0">
        <w:rPr>
          <w:bCs/>
        </w:rPr>
        <w:t xml:space="preserve"> pravila ZPP-a teret dokaza, u odnosu na postojanje stvarnog troška unovčenja </w:t>
      </w:r>
      <w:r>
        <w:rPr>
          <w:bCs/>
        </w:rPr>
        <w:t xml:space="preserve">predmeta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prava (čl. 254. st.</w:t>
      </w:r>
      <w:r w:rsidRPr="006207C0">
        <w:rPr>
          <w:bCs/>
        </w:rPr>
        <w:t xml:space="preserve"> 3. SZ-a)  na stečajnom upravitelju</w:t>
      </w:r>
      <w:r>
        <w:rPr>
          <w:bCs/>
        </w:rPr>
        <w:t>.</w:t>
      </w:r>
    </w:p>
    <w:p w:rsidRDefault="001571AA" w:rsidP="00D22E20" w:rsidR="001571AA">
      <w:pPr>
        <w:ind w:firstLine="708"/>
        <w:jc w:val="both"/>
        <w:rPr>
          <w:bCs/>
        </w:rPr>
      </w:pPr>
    </w:p>
    <w:p w:rsidRDefault="00D22E20" w:rsidP="00D22E20" w:rsidR="00E623B1">
      <w:pPr>
        <w:ind w:firstLine="708"/>
        <w:jc w:val="both"/>
        <w:rPr>
          <w:bCs/>
        </w:rPr>
      </w:pPr>
      <w:r w:rsidRPr="00F87740">
        <w:rPr>
          <w:bCs/>
        </w:rPr>
        <w:t xml:space="preserve">Iz obrazloženog prigovora </w:t>
      </w:r>
      <w:proofErr w:type="spellStart"/>
      <w:r w:rsidRPr="00F87740">
        <w:rPr>
          <w:bCs/>
        </w:rPr>
        <w:t>razlučnog</w:t>
      </w:r>
      <w:proofErr w:type="spellEnd"/>
      <w:r w:rsidRPr="00F87740">
        <w:rPr>
          <w:bCs/>
        </w:rPr>
        <w:t xml:space="preserve"> vjerovnika </w:t>
      </w:r>
      <w:r w:rsidRPr="0011154C">
        <w:rPr>
          <w:bCs/>
        </w:rPr>
        <w:t xml:space="preserve">na ročištu za diobu </w:t>
      </w:r>
      <w:proofErr w:type="spellStart"/>
      <w:r w:rsidRPr="0011154C">
        <w:rPr>
          <w:bCs/>
        </w:rPr>
        <w:t>kupovnine</w:t>
      </w:r>
      <w:proofErr w:type="spellEnd"/>
      <w:r w:rsidR="0011154C">
        <w:rPr>
          <w:bCs/>
        </w:rPr>
        <w:t xml:space="preserve"> (18. prosinca 2018.)</w:t>
      </w:r>
      <w:r w:rsidRPr="00F87740">
        <w:rPr>
          <w:bCs/>
        </w:rPr>
        <w:t xml:space="preserve"> </w:t>
      </w:r>
      <w:r w:rsidR="00295A83">
        <w:rPr>
          <w:bCs/>
        </w:rPr>
        <w:t>proizlazi da</w:t>
      </w:r>
      <w:r w:rsidRPr="00F87740">
        <w:rPr>
          <w:bCs/>
        </w:rPr>
        <w:t xml:space="preserve"> isti ne osporava visinu pojedinačno određenih troškova</w:t>
      </w:r>
      <w:r w:rsidR="00F13B13">
        <w:rPr>
          <w:bCs/>
        </w:rPr>
        <w:t xml:space="preserve"> (</w:t>
      </w:r>
      <w:r w:rsidR="00295A83">
        <w:rPr>
          <w:bCs/>
        </w:rPr>
        <w:t>nagrada privremenom stečajnom upravitelju, troškovi računovodstva, administrativni troškovi, objava financijskih izvještaja, troškovi vođenja računa, naknade za plaćanja otvaranja i zatvaranja računa</w:t>
      </w:r>
      <w:r w:rsidR="00CA4E93">
        <w:rPr>
          <w:bCs/>
        </w:rPr>
        <w:t xml:space="preserve">, predvidivi troškovi do zatvaranja stečaja) </w:t>
      </w:r>
      <w:r w:rsidRPr="00F87740">
        <w:rPr>
          <w:bCs/>
        </w:rPr>
        <w:t>već smatra da navedeni troškovi</w:t>
      </w:r>
      <w:r w:rsidR="00CA4E93">
        <w:rPr>
          <w:bCs/>
        </w:rPr>
        <w:t xml:space="preserve"> predstavljaju </w:t>
      </w:r>
      <w:r w:rsidR="00E623B1">
        <w:rPr>
          <w:bCs/>
        </w:rPr>
        <w:t>ostale obveze stečajne mase koji ne bi trebal</w:t>
      </w:r>
      <w:r w:rsidR="0011154C">
        <w:rPr>
          <w:bCs/>
        </w:rPr>
        <w:t xml:space="preserve">i teretiti </w:t>
      </w:r>
      <w:proofErr w:type="spellStart"/>
      <w:r w:rsidR="0011154C">
        <w:rPr>
          <w:bCs/>
        </w:rPr>
        <w:t>razlučnog</w:t>
      </w:r>
      <w:proofErr w:type="spellEnd"/>
      <w:r w:rsidR="0011154C">
        <w:rPr>
          <w:bCs/>
        </w:rPr>
        <w:t xml:space="preserve"> vjerovnika te je naveo da </w:t>
      </w:r>
      <w:r w:rsidR="00E623B1">
        <w:rPr>
          <w:bCs/>
        </w:rPr>
        <w:t>pored navedenog postoje i drugi prihodi stečajne mase iz kojeg se navedeni troškovi mogu podmiriti u cijelosti.</w:t>
      </w:r>
    </w:p>
    <w:p w:rsidRDefault="001571AA" w:rsidP="00D22E20" w:rsidR="001571AA">
      <w:pPr>
        <w:ind w:firstLine="708"/>
        <w:jc w:val="both"/>
        <w:rPr>
          <w:bCs/>
        </w:rPr>
      </w:pPr>
    </w:p>
    <w:p w:rsidRDefault="00E623B1" w:rsidP="00D22E20" w:rsidR="00D22E20" w:rsidRPr="00422164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="00D22E20">
        <w:rPr>
          <w:bCs/>
        </w:rPr>
        <w:t xml:space="preserve">U odnosu na navedeni prigovor </w:t>
      </w:r>
      <w:proofErr w:type="spellStart"/>
      <w:r w:rsidR="00D22E20">
        <w:rPr>
          <w:bCs/>
        </w:rPr>
        <w:t>razlučnog</w:t>
      </w:r>
      <w:proofErr w:type="spellEnd"/>
      <w:r w:rsidR="00D22E20">
        <w:rPr>
          <w:bCs/>
        </w:rPr>
        <w:t xml:space="preserve"> vjerovnika valja reći da prema stajalištu ovog suda</w:t>
      </w:r>
      <w:r w:rsidR="00D22E20" w:rsidRPr="0090146E">
        <w:rPr>
          <w:bCs/>
        </w:rPr>
        <w:t xml:space="preserve"> u troškove unovčenja spadaju ne samo troškovi koji su u izravnoj svezi s prodajom </w:t>
      </w:r>
      <w:r w:rsidR="00D22E20" w:rsidRPr="00422164">
        <w:rPr>
          <w:bCs/>
        </w:rPr>
        <w:t xml:space="preserve">(objava za javnu elektroničku dražbu, režijski troškovi procjena nekretnine, oglas o prodaji, itd.), nego i svi drugi troškovi koji izravno i/ili u odgovarajućem omjeru u odnosu na drugu imovinu koja ulazi u stečajnu masu, terete prodanu nekretninu. Naime, u stečajnom postupku stečajni je upravitelj s jednakom dužnošću i bez ikakve diskriminacije obvezan skrbiti o cjelokupnoj imovini stečajnog dužnika koja ulazi u stečajnu masu. Skrb o imovini povezana je s troškovima od kojih su neki u izravnoj vezi sa određenim stvarima, a drugi samo posredno jer terete cjelokupnu stečajnu masu. Tako npr. trošak nagrade stečajnom upravitelju, trošak ostalih izdataka stečajnog upravitelja i sl. u izravnoj je vezi sa stečajnom masom tj. u vezi je sa stvarima na kojima postoji </w:t>
      </w:r>
      <w:proofErr w:type="spellStart"/>
      <w:r w:rsidR="00D22E20" w:rsidRPr="00422164">
        <w:rPr>
          <w:bCs/>
        </w:rPr>
        <w:t>razlučno</w:t>
      </w:r>
      <w:proofErr w:type="spellEnd"/>
      <w:r w:rsidR="00D22E20" w:rsidRPr="00422164">
        <w:rPr>
          <w:bCs/>
        </w:rPr>
        <w:t xml:space="preserve"> pravo i sa stvarima slobodnim od </w:t>
      </w:r>
      <w:proofErr w:type="spellStart"/>
      <w:r w:rsidR="00D22E20" w:rsidRPr="00422164">
        <w:rPr>
          <w:bCs/>
        </w:rPr>
        <w:t>razlučnih</w:t>
      </w:r>
      <w:proofErr w:type="spellEnd"/>
      <w:r w:rsidR="00D22E20" w:rsidRPr="00422164">
        <w:rPr>
          <w:bCs/>
        </w:rPr>
        <w:t xml:space="preserve"> </w:t>
      </w:r>
      <w:r w:rsidR="00D22E20" w:rsidRPr="00422164">
        <w:rPr>
          <w:bCs/>
        </w:rPr>
        <w:lastRenderedPageBreak/>
        <w:t xml:space="preserve">prava. Troškove koji nisu u izravnoj vezi sa unovčenjem stvari na kojima postoji </w:t>
      </w:r>
      <w:proofErr w:type="spellStart"/>
      <w:r w:rsidR="00D22E20" w:rsidRPr="00422164">
        <w:rPr>
          <w:bCs/>
        </w:rPr>
        <w:t>razlučno</w:t>
      </w:r>
      <w:proofErr w:type="spellEnd"/>
      <w:r w:rsidR="00D22E20" w:rsidRPr="00422164">
        <w:rPr>
          <w:bCs/>
        </w:rPr>
        <w:t xml:space="preserve"> pravo, ali su nastali povodom i radi tih stvari treba odgovarajuće alimentirati iz cijene postignute njihovom prodajom i to razmjerno vrijednosti stvari na kojoj postoji </w:t>
      </w:r>
      <w:proofErr w:type="spellStart"/>
      <w:r w:rsidR="00D22E20" w:rsidRPr="00422164">
        <w:rPr>
          <w:bCs/>
        </w:rPr>
        <w:t>razlučno</w:t>
      </w:r>
      <w:proofErr w:type="spellEnd"/>
      <w:r w:rsidR="00D22E20" w:rsidRPr="00422164">
        <w:rPr>
          <w:bCs/>
        </w:rPr>
        <w:t xml:space="preserve"> pravo u odnosu na ostalu stečajnu masu. Dakle, stav je ovog suda kako su troškovi unov</w:t>
      </w:r>
      <w:r w:rsidR="002F5B32">
        <w:rPr>
          <w:bCs/>
        </w:rPr>
        <w:t xml:space="preserve">čenja predmeta </w:t>
      </w:r>
      <w:proofErr w:type="spellStart"/>
      <w:r w:rsidR="002F5B32">
        <w:rPr>
          <w:bCs/>
        </w:rPr>
        <w:t>razlučnog</w:t>
      </w:r>
      <w:proofErr w:type="spellEnd"/>
      <w:r w:rsidR="002F5B32">
        <w:rPr>
          <w:bCs/>
        </w:rPr>
        <w:t xml:space="preserve"> prava </w:t>
      </w:r>
      <w:r w:rsidR="00D22E20" w:rsidRPr="00422164">
        <w:rPr>
          <w:bCs/>
        </w:rPr>
        <w:t xml:space="preserve">osim troškova koji su u vezi s prodajom (procjena nekretnine, oglas o prodaji, itd.), i svi drugi troškovi koji izravno terete prodanu stvar. Troškovi koji nisu u izravnoj vezi s unovčenjem stvari na kojima postoji </w:t>
      </w:r>
      <w:proofErr w:type="spellStart"/>
      <w:r w:rsidR="00D22E20" w:rsidRPr="00422164">
        <w:rPr>
          <w:bCs/>
        </w:rPr>
        <w:t>razlučno</w:t>
      </w:r>
      <w:proofErr w:type="spellEnd"/>
      <w:r w:rsidR="00D22E20" w:rsidRPr="00422164">
        <w:rPr>
          <w:bCs/>
        </w:rPr>
        <w:t xml:space="preserve"> pravo, ali su kao opći troškovi nastali radi cjelokupne stečajne mase, namiruju se iz cijene postignute prodajom stvari razmjerno vrijednosti stvari na kojoj postoji </w:t>
      </w:r>
      <w:proofErr w:type="spellStart"/>
      <w:r w:rsidR="00D22E20" w:rsidRPr="00422164">
        <w:rPr>
          <w:bCs/>
        </w:rPr>
        <w:t>razlučno</w:t>
      </w:r>
      <w:proofErr w:type="spellEnd"/>
      <w:r w:rsidR="00D22E20" w:rsidRPr="00422164">
        <w:rPr>
          <w:bCs/>
        </w:rPr>
        <w:t xml:space="preserve"> pravo u odnosu na ostalu stečajnu masu i namiruju se u okviru troškova unovčenja stvari iz čl. 254. SZ-a.</w:t>
      </w:r>
    </w:p>
    <w:p w:rsidRDefault="00D22E20" w:rsidP="00D22E20" w:rsidR="00D22E20" w:rsidRPr="00422164">
      <w:pPr>
        <w:ind w:firstLine="708"/>
        <w:jc w:val="both"/>
        <w:rPr>
          <w:bCs/>
        </w:rPr>
      </w:pPr>
    </w:p>
    <w:p w:rsidRDefault="00D22E20" w:rsidP="002F5B32" w:rsidR="00997550">
      <w:pPr>
        <w:ind w:firstLine="708"/>
        <w:jc w:val="both"/>
        <w:rPr>
          <w:bCs/>
        </w:rPr>
      </w:pPr>
      <w:r w:rsidRPr="002F5B32">
        <w:rPr>
          <w:bCs/>
        </w:rPr>
        <w:t xml:space="preserve">Slijedom navedenog nije osnovan prigovor </w:t>
      </w:r>
      <w:proofErr w:type="spellStart"/>
      <w:r w:rsidRPr="002F5B32">
        <w:rPr>
          <w:bCs/>
        </w:rPr>
        <w:t>razlučnog</w:t>
      </w:r>
      <w:proofErr w:type="spellEnd"/>
      <w:r w:rsidRPr="002F5B32">
        <w:rPr>
          <w:bCs/>
        </w:rPr>
        <w:t xml:space="preserve"> vjerovnika da </w:t>
      </w:r>
      <w:r w:rsidR="00E96F72" w:rsidRPr="002F5B32">
        <w:rPr>
          <w:bCs/>
        </w:rPr>
        <w:t xml:space="preserve">navedeni troškovi </w:t>
      </w:r>
      <w:r w:rsidR="0011154C">
        <w:rPr>
          <w:bCs/>
        </w:rPr>
        <w:t>ne bi t</w:t>
      </w:r>
      <w:r w:rsidR="00EC25E1" w:rsidRPr="002F5B32">
        <w:rPr>
          <w:bCs/>
        </w:rPr>
        <w:t xml:space="preserve">rebali teretiti </w:t>
      </w:r>
      <w:proofErr w:type="spellStart"/>
      <w:r w:rsidR="00EC25E1" w:rsidRPr="002F5B32">
        <w:rPr>
          <w:bCs/>
        </w:rPr>
        <w:t>razlučnog</w:t>
      </w:r>
      <w:proofErr w:type="spellEnd"/>
      <w:r w:rsidR="00EC25E1" w:rsidRPr="002F5B32">
        <w:rPr>
          <w:bCs/>
        </w:rPr>
        <w:t xml:space="preserve"> vjerovnika te da se navedeni troškovi mogu podmiriti u cijelosti i</w:t>
      </w:r>
      <w:r w:rsidR="002F5B32">
        <w:rPr>
          <w:bCs/>
        </w:rPr>
        <w:t>z drugih prihoda stečajne mase.</w:t>
      </w:r>
      <w:r w:rsidR="004921F8" w:rsidRPr="004921F8">
        <w:rPr>
          <w:bCs/>
          <w:highlight w:val="yellow"/>
        </w:rPr>
        <w:t xml:space="preserve"> </w:t>
      </w:r>
    </w:p>
    <w:p w:rsidRDefault="002F5B32" w:rsidP="002F5B32" w:rsidR="002F5B32">
      <w:pPr>
        <w:ind w:firstLine="708"/>
        <w:jc w:val="both"/>
        <w:rPr>
          <w:bCs/>
        </w:rPr>
      </w:pPr>
    </w:p>
    <w:p w:rsidRDefault="002F5B32" w:rsidP="002F5B32" w:rsidR="002F5B32">
      <w:pPr>
        <w:ind w:firstLine="708"/>
        <w:jc w:val="both"/>
        <w:rPr>
          <w:bCs/>
        </w:rPr>
      </w:pPr>
      <w:r w:rsidRPr="0011154C">
        <w:rPr>
          <w:bCs/>
        </w:rPr>
        <w:t xml:space="preserve">Prema ocjeni ovog suda osnovan je prijedlog stečajnog upravitelja za izdvajanje  iznosa od </w:t>
      </w:r>
      <w:r w:rsidRPr="0011154C">
        <w:t xml:space="preserve">62.340,66  kn </w:t>
      </w:r>
      <w:r w:rsidRPr="0011154C">
        <w:rPr>
          <w:bCs/>
        </w:rPr>
        <w:t xml:space="preserve"> u stečajnu masu po osnovi čl. 254. st. 2. SZ-a.</w:t>
      </w:r>
      <w:r>
        <w:rPr>
          <w:bCs/>
        </w:rPr>
        <w:t xml:space="preserve"> </w:t>
      </w:r>
    </w:p>
    <w:p w:rsidRDefault="00997550" w:rsidP="006E7CAF" w:rsidR="00997550">
      <w:pPr>
        <w:jc w:val="both"/>
      </w:pPr>
      <w:r>
        <w:t xml:space="preserve"> </w:t>
      </w:r>
    </w:p>
    <w:p w:rsidRDefault="00997550" w:rsidP="006E7CAF" w:rsidR="00997550" w:rsidRPr="00012EE1">
      <w:pPr>
        <w:jc w:val="both"/>
        <w:rPr>
          <w:bCs/>
        </w:rPr>
      </w:pPr>
      <w:r>
        <w:tab/>
        <w:t>Slijedom navedenog sud je primjenom odredbi čl. 254. st. 2. i 3. SZ-a riješio kao u izreci ovog rješenja.</w:t>
      </w:r>
    </w:p>
    <w:p w:rsidRDefault="00997550" w:rsidP="006E7CAF" w:rsidR="00997550" w:rsidRPr="008F3DCC">
      <w:pPr>
        <w:jc w:val="both"/>
      </w:pPr>
    </w:p>
    <w:p w:rsidRDefault="00997550" w:rsidP="00997550" w:rsidR="00997550" w:rsidRPr="008F3DCC">
      <w:pPr>
        <w:jc w:val="center"/>
      </w:pPr>
      <w:r w:rsidRPr="008F3DCC">
        <w:t xml:space="preserve">U Zagrebu </w:t>
      </w:r>
      <w:r w:rsidR="00D544EA">
        <w:t>26</w:t>
      </w:r>
      <w:r w:rsidRPr="00855558">
        <w:t xml:space="preserve">. </w:t>
      </w:r>
      <w:r w:rsidR="00D544EA">
        <w:t>veljače</w:t>
      </w:r>
      <w:r w:rsidRPr="00855558">
        <w:t xml:space="preserve"> </w:t>
      </w:r>
      <w:r w:rsidRPr="008F3DCC">
        <w:t>201</w:t>
      </w:r>
      <w:r>
        <w:t>9</w:t>
      </w:r>
      <w:r w:rsidRPr="008F3DCC">
        <w:t>.</w:t>
      </w:r>
    </w:p>
    <w:p w:rsidRDefault="00997550" w:rsidP="00997550" w:rsidR="00997550" w:rsidRPr="008F3DCC">
      <w:pPr>
        <w:jc w:val="center"/>
      </w:pPr>
    </w:p>
    <w:p w:rsidRDefault="00997550" w:rsidP="00997550" w:rsidR="00997550" w:rsidRPr="008F3D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Pr="008F3DCC">
        <w:t>u</w:t>
      </w:r>
      <w:r w:rsidR="0011154C">
        <w:t>tkinja</w:t>
      </w:r>
      <w:r w:rsidRPr="008F3DCC">
        <w:t>:</w:t>
      </w:r>
    </w:p>
    <w:p w:rsidRDefault="00997550" w:rsidP="00997550" w:rsidR="00997550" w:rsidRPr="008F3DCC">
      <w:pPr>
        <w:jc w:val="right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>
        <w:t>Nikolina Dorić Hadžisejdić</w:t>
      </w:r>
      <w:r w:rsidR="007579E4">
        <w:t>, v.r.</w:t>
      </w:r>
    </w:p>
    <w:p w:rsidRDefault="00997550" w:rsidP="00997550" w:rsidR="00997550" w:rsidRPr="008F3DCC"/>
    <w:p w:rsidRDefault="00997550" w:rsidP="00997550" w:rsidR="00997550"/>
    <w:p w:rsidRDefault="00997550" w:rsidP="00997550" w:rsidR="00997550" w:rsidRPr="008F3DCC">
      <w:r w:rsidRPr="008F3DCC">
        <w:t>POUKA O PRAVNOM LIJEKU:</w:t>
      </w:r>
    </w:p>
    <w:p w:rsidRDefault="00997550" w:rsidP="00997550" w:rsidR="00997550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997550" w:rsidP="00997550" w:rsidR="00997550" w:rsidRPr="008F3DCC"/>
    <w:p w:rsidRDefault="00997550" w:rsidP="007B64C7" w:rsidR="007579E4">
      <w:pPr>
        <w:ind w:firstLine="708" w:left="3540"/>
        <w:jc w:val="right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7579E4">
        <w:t xml:space="preserve">Za točnost </w:t>
      </w:r>
      <w:proofErr w:type="spellStart"/>
      <w:r w:rsidR="007579E4">
        <w:t>otpravka</w:t>
      </w:r>
      <w:proofErr w:type="spellEnd"/>
      <w:r w:rsidR="007579E4">
        <w:t>-ovlašteni službenik:</w:t>
      </w:r>
    </w:p>
    <w:p w:rsidRDefault="007579E4" w:rsidP="007B64C7" w:rsidR="007579E4">
      <w:pPr>
        <w:ind w:firstLine="708" w:left="3540"/>
        <w:jc w:val="right"/>
      </w:pPr>
      <w:r>
        <w:t xml:space="preserve">                                       Valentina Gabud</w:t>
      </w:r>
    </w:p>
    <w:p w:rsidRDefault="00997550" w:rsidP="00997550" w:rsidR="00997550" w:rsidRPr="008F3DCC"/>
    <w:sectPr w:rsidSect="00997550" w:rsidR="00997550" w:rsidRPr="008F3DC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577" w:rsidP="00997550" w:rsidR="00310577">
      <w:r>
        <w:separator/>
      </w:r>
    </w:p>
  </w:endnote>
  <w:endnote w:id="0" w:type="continuationSeparator">
    <w:p w:rsidRDefault="00310577" w:rsidP="00997550" w:rsidR="00310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577" w:rsidP="00997550" w:rsidR="00310577">
      <w:r>
        <w:separator/>
      </w:r>
    </w:p>
  </w:footnote>
  <w:footnote w:id="0" w:type="continuationSeparator">
    <w:p w:rsidRDefault="00310577" w:rsidP="00997550" w:rsidR="003105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7550" w:rsidP="00997550" w:rsidR="00997550">
    <w:pPr>
      <w:pStyle w:val="Zaglavlje"/>
      <w:jc w:val="right"/>
    </w:pPr>
    <w:r>
      <w:t>89. St-5</w:t>
    </w:r>
    <w:r w:rsidR="00393205">
      <w:t>090/15-</w:t>
    </w:r>
    <w:r w:rsidR="00F02017">
      <w:t>81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7550" w:rsidR="00997550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550"/>
    <w:rsid w:val="000846FB"/>
    <w:rsid w:val="000864A3"/>
    <w:rsid w:val="000B01A7"/>
    <w:rsid w:val="000E22BC"/>
    <w:rsid w:val="0011154C"/>
    <w:rsid w:val="001571AA"/>
    <w:rsid w:val="0018059D"/>
    <w:rsid w:val="00185E1F"/>
    <w:rsid w:val="00295A83"/>
    <w:rsid w:val="002F5B32"/>
    <w:rsid w:val="00310577"/>
    <w:rsid w:val="00381F22"/>
    <w:rsid w:val="00393205"/>
    <w:rsid w:val="003A0A2E"/>
    <w:rsid w:val="0043264B"/>
    <w:rsid w:val="004921F8"/>
    <w:rsid w:val="0062107B"/>
    <w:rsid w:val="006E7CAF"/>
    <w:rsid w:val="00702A68"/>
    <w:rsid w:val="007579E4"/>
    <w:rsid w:val="00937D54"/>
    <w:rsid w:val="00997550"/>
    <w:rsid w:val="009C1A68"/>
    <w:rsid w:val="00BC7189"/>
    <w:rsid w:val="00BE5E11"/>
    <w:rsid w:val="00CA4E93"/>
    <w:rsid w:val="00CE499B"/>
    <w:rsid w:val="00D22E20"/>
    <w:rsid w:val="00D544EA"/>
    <w:rsid w:val="00E23543"/>
    <w:rsid w:val="00E623B1"/>
    <w:rsid w:val="00E8770E"/>
    <w:rsid w:val="00E96F72"/>
    <w:rsid w:val="00EC25E1"/>
    <w:rsid w:val="00F02017"/>
    <w:rsid w:val="00F13B13"/>
    <w:rsid w:val="00F144FC"/>
    <w:rsid w:val="00FD0216"/>
    <w:rsid w:val="00FE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755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75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755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5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755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75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75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755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75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755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5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7550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75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75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9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  <item>Joško Biliškov</item>
    </izvorni_sadrzaj>
    <derivirana_varijabla naziv="DomainObject.Predmet.OstaliListFormated_1">
      <item>MLADEN DŽALTO punomoćnik sudionika u postupku IVALA LARON d.o.o.</item>
      <item>IMEX BANKA d.d.</item>
      <item>Sandra Gregorić Jelinek</item>
      <item>Joško Biliškov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  <item>Joško Biliškov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  <item>Joško Biliškov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  <item>Joško Biliškov, Petrinjska 48,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  <item>Joško Biliškov, Petrinjska 48,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  <item>Joško Biliškov, Petrinjska 48,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  <item>Joško Biliškov, Petrinjska 48,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  <item>Joško Biliškov</item>
    </izvorni_sadrzaj>
    <derivirana_varijabla naziv="DomainObject.Predmet.OstaliListNazivFormated_1">
      <item>MLADEN DŽALTO</item>
      <item>IMEX BANKA d.d.</item>
      <item>Sandra Gregorić Jelinek</item>
      <item>Joško Biliškov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  <item>Joško Biliškov</item>
    </izvorni_sadrzaj>
    <derivirana_varijabla naziv="DomainObject.Predmet.OstaliListNazivFormatedOIB_1">
      <item>MLADEN DŽALTO, OIB 35804696526</item>
      <item>IMEX BANKA d.d.</item>
      <item>Sandra Gregorić Jelinek, OIB 76527594917</item>
      <item>Joško Biliškov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  <item>Joško Biliškov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  <item>Joško Biliškov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  <item>Joško Biliškov, Petrinjska 48,10000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  <item>Joško Biliškov,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  <item>, OIB null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St-5090/2015-77</izvorni_sadrzaj>
    <derivirana_varijabla naziv="DomainObject.PredzadnjaOdlukaIzPredmeta.Oznaka_1">St-5090/2015-77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1690</properties:Words>
  <properties:Characters>9487</properties:Characters>
  <properties:Lines>182</properties:Lines>
  <properties:Paragraphs>38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2019-01-30T09:31:00Z</dcterms:created>
  <dc:creator>Valentina Gabud</dc:creator>
  <cp:lastModifiedBy>Valentina Gabud</cp:lastModifiedBy>
  <cp:lastPrinted>2019-02-26T07:57:00Z</cp:lastPrinted>
  <dcterms:modified xmlns:xsi="http://www.w3.org/2001/XMLSchema-instance" xsi:type="dcterms:W3CDTF">2019-02-26T07:57:00Z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(35.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