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cbaabc4" w14:paraId="cbaabc4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C13561">
              <w:t>377</w:t>
            </w:r>
            <w:r w:rsidR="00286FCE">
              <w:t>/18-</w:t>
            </w:r>
            <w:r w:rsidR="00EA15AD">
              <w:t>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C13561">
        <w:t xml:space="preserve"> GROŠ j.d.o.o., Savska Ves, Radnička 39, OIB: 91077584287</w:t>
      </w:r>
      <w:r w:rsidR="00EA15AD">
        <w:t>, 28</w:t>
      </w:r>
      <w:r w:rsidR="009B6C00">
        <w:t>. rujna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C13561">
        <w:t xml:space="preserve"> GROŠ j.d.o.o., Savska Ves, Radnička 39, OIB: 91077584287</w:t>
      </w:r>
      <w:r w:rsidR="00740000">
        <w:t xml:space="preserve">, </w:t>
      </w:r>
      <w:r w:rsidR="00CB6C18">
        <w:t xml:space="preserve">iznosi </w:t>
      </w:r>
      <w:r w:rsidR="00C13561">
        <w:t>20.275,33</w:t>
      </w:r>
      <w:r w:rsidR="00B406B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C13561">
        <w:t xml:space="preserve"> Dragan Kozjak, Savska Ves, Radnička 39, OIB: 88491160851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EA15AD">
        <w:t>28</w:t>
      </w:r>
      <w:r w:rsidR="009B6C00">
        <w:t>. rujna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518" w:rsidR="00324518">
      <w:r>
        <w:separator/>
      </w:r>
    </w:p>
  </w:endnote>
  <w:endnote w:id="0" w:type="continuationSeparator">
    <w:p w:rsidRDefault="00324518" w:rsidR="00324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518" w:rsidR="00324518">
      <w:r>
        <w:separator/>
      </w:r>
    </w:p>
  </w:footnote>
  <w:footnote w:id="0" w:type="continuationSeparator">
    <w:p w:rsidRDefault="00324518" w:rsidR="00324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46218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21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6218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621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621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21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6218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621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621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GROŠ jednostavno društvo s ograničenom odgovornošću za usluge zastupanog po punomoćniku Dragan Kozjak</izvorni_sadrzaj>
    <derivirana_varijabla naziv="DomainObject.Predmet.ProtustrankaFormated_1">  GROŠ jednostavno društvo s ograničenom odgovornošću za usluge zastupanog po punomoćniku Dragan Kozjak</derivirana_varijabla>
  </DomainObject.Predmet.ProtustrankaFormated>
  <DomainObject.Predmet.ProtustrankaFormatedOIB>
    <izvorni_sadrzaj>  GROŠ jednostavno društvo s ograničenom odgovornošću za usluge, OIB 91077584287 zastupanog po punomoćniku Dragan Kozjak</izvorni_sadrzaj>
    <derivirana_varijabla naziv="DomainObject.Predmet.ProtustrankaFormatedOIB_1">  GROŠ jednostavno društvo s ograničenom odgovornošću za usluge, OIB 91077584287 zastupanog po punomoćniku Dragan Kozjak</derivirana_varijabla>
  </DomainObject.Predmet.ProtustrankaFormatedOIB>
  <DomainObject.Predmet.ProtustrankaFormatedWithAdress>
    <izvorni_sadrzaj> GROŠ jednostavno društvo s ograničenom odgovornošću za usluge, Radnička 39, 40000 Savska Ves zastupanog po punomoćniku Dragan Kozjak</izvorni_sadrzaj>
    <derivirana_varijabla naziv="DomainObject.Predmet.ProtustrankaFormatedWithAdress_1"> GROŠ jednostavno društvo s ograničenom odgovornošću za usluge, Radnička 39, 40000 Savska Ves zastupanog po punomoćniku Dragan Kozjak</derivirana_varijabla>
  </DomainObject.Predmet.ProtustrankaFormatedWithAdress>
  <DomainObject.Predmet.ProtustrankaFormatedWithAdressOIB>
    <izvorni_sadrzaj> GROŠ jednostavno društvo s ograničenom odgovornošću za usluge, OIB 91077584287, Radnička 39, 40000 Savska Ves zastupanog po punomoćniku Dragan Kozjak</izvorni_sadrzaj>
    <derivirana_varijabla naziv="DomainObject.Predmet.ProtustrankaFormatedWithAdressOIB_1"> GROŠ jednostavno društvo s ograničenom odgovornošću za usluge, OIB 91077584287, Radnička 39, 40000 Savska Ves zastupanog po punomoćniku Dragan Kozjak</derivirana_varijabla>
  </DomainObject.Predmet.ProtustrankaFormatedWithAdressOIB>
  <DomainObject.Predmet.ProtustrankaWithAdress>
    <izvorni_sadrzaj>GROŠ jednostavno društvo s ograničenom odgovornošću za usluge Radnička 39, 40000 Savska Ves</izvorni_sadrzaj>
    <derivirana_varijabla naziv="DomainObject.Predmet.ProtustrankaWithAdress_1">GROŠ jednostavno društvo s ograničenom odgovornošću za usluge Radnička 39, 40000 Savska Ves</derivirana_varijabla>
  </DomainObject.Predmet.ProtustrankaWithAdress>
  <DomainObject.Predmet.ProtustrankaWithAdressOIB>
    <izvorni_sadrzaj>GROŠ jednostavno društvo s ograničenom odgovornošću za usluge, OIB 91077584287, Radnička 39, 40000 Savska Ves</izvorni_sadrzaj>
    <derivirana_varijabla naziv="DomainObject.Predmet.ProtustrankaWithAdressOIB_1">GROŠ jednostavno društvo s ograničenom odgovornošću za usluge, OIB 91077584287, Radnička 39, 40000 Savska Ves</derivirana_varijabla>
  </DomainObject.Predmet.ProtustrankaWithAdressOIB>
  <DomainObject.Predmet.ProtustrankaNazivFormated>
    <izvorni_sadrzaj>GROŠ jednostavno društvo s ograničenom odgovornošću za usluge</izvorni_sadrzaj>
    <derivirana_varijabla naziv="DomainObject.Predmet.ProtustrankaNazivFormated_1">GROŠ jednostavno društvo s ograničenom odgovornošću za usluge</derivirana_varijabla>
  </DomainObject.Predmet.ProtustrankaNazivFormated>
  <DomainObject.Predmet.ProtustrankaNazivFormatedOIB>
    <izvorni_sadrzaj>GROŠ jednostavno društvo s ograničenom odgovornošću za usluge, OIB 91077584287</izvorni_sadrzaj>
    <derivirana_varijabla naziv="DomainObject.Predmet.ProtustrankaNazivFormatedOIB_1">GROŠ jednostavno društvo s ograničenom odgovornošću za usluge, OIB 91077584287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20275.33</izvorni_sadrzaj>
    <derivirana_varijabla naziv="DomainObject.Predmet.TrenutnaVrijednost_1">20275.33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GROŠ jednostavno društvo s ograničenom odgovornošću za usluge zastupanog po punomoćniku Dragan Kozjak</item>
    </izvorni_sadrzaj>
    <derivirana_varijabla naziv="DomainObject.Predmet.ProtuStrankaListFormated_1">
      <item>GROŠ jednostavno društvo s ograničenom odgovornošću za usluge zastupanog po punomoćniku Dragan Kozjak</item>
    </derivirana_varijabla>
  </DomainObject.Predmet.ProtuStrankaListFormated>
  <DomainObject.Predmet.ProtuStrankaListFormatedOIB>
    <izvorni_sadrzaj>
      <item>GROŠ jednostavno društvo s ograničenom odgovornošću za usluge, OIB 91077584287 zastupanog po punomoćniku Dragan Kozjak</item>
    </izvorni_sadrzaj>
    <derivirana_varijabla naziv="DomainObject.Predmet.ProtuStrankaListFormatedOIB_1">
      <item>GROŠ jednostavno društvo s ograničenom odgovornošću za usluge, OIB 91077584287 zastupanog po punomoćniku Dragan Kozjak</item>
    </derivirana_varijabla>
  </DomainObject.Predmet.ProtuStrankaListFormatedOIB>
  <DomainObject.Predmet.ProtuStrankaListFormatedWithAdress>
    <izvorni_sadrzaj>
      <item>GROŠ jednostavno društvo s ograničenom odgovornošću za usluge, Radnička 39, 40000 Savska Ves zastupanog po punomoćniku Dragan Kozjak</item>
    </izvorni_sadrzaj>
    <derivirana_varijabla naziv="DomainObject.Predmet.ProtuStrankaListFormatedWithAdress_1">
      <item>GROŠ jednostavno društvo s ograničenom odgovornošću za usluge, Radnička 39, 40000 Savska Ves zastupanog po punomoćniku Dragan Kozjak</item>
    </derivirana_varijabla>
  </DomainObject.Predmet.ProtuStrankaListFormatedWithAdress>
  <DomainObject.Predmet.ProtuStrankaListFormatedWithAdressOIB>
    <izvorni_sadrzaj>
      <item>GROŠ jednostavno društvo s ograničenom odgovornošću za usluge, OIB 91077584287, Radnička 39, 40000 Savska Ves zastupanog po punomoćniku Dragan Kozjak</item>
    </izvorni_sadrzaj>
    <derivirana_varijabla naziv="DomainObject.Predmet.ProtuStrankaListFormatedWithAdressOIB_1">
      <item>GROŠ jednostavno društvo s ograničenom odgovornošću za usluge, OIB 91077584287, Radnička 39, 40000 Savska Ves zastupanog po punomoćniku Dragan Kozjak</item>
    </derivirana_varijabla>
  </DomainObject.Predmet.ProtuStrankaListFormatedWithAdressOIB>
  <DomainObject.Predmet.ProtuStrankaListNazivFormated>
    <izvorni_sadrzaj>
      <item>GROŠ jednostavno društvo s ograničenom odgovornošću za usluge</item>
    </izvorni_sadrzaj>
    <derivirana_varijabla naziv="DomainObject.Predmet.ProtuStrankaListNazivFormated_1">
      <item>GROŠ jednostavno društvo s ograničenom odgovornošću za usluge</item>
    </derivirana_varijabla>
  </DomainObject.Predmet.ProtuStrankaListNazivFormated>
  <DomainObject.Predmet.ProtuStrankaListNazivFormatedOIB>
    <izvorni_sadrzaj>
      <item>GROŠ jednostavno društvo s ograničenom odgovornošću za usluge, OIB 91077584287</item>
    </izvorni_sadrzaj>
    <derivirana_varijabla naziv="DomainObject.Predmet.ProtuStrankaListNazivFormatedOIB_1">
      <item>GROŠ jednostavno društvo s ograničenom odgovornošću za usluge, OIB 91077584287</item>
    </derivirana_varijabla>
  </DomainObject.Predmet.ProtuStrankaListNazivFormatedOIB>
  <DomainObject.Predmet.OstaliListFormated>
    <izvorni_sadrzaj>
      <item>Dragan Kozjak punomoćnik sudionika u postupku GROŠ jednostavno društvo s ograničenom odgovornošću za usluge</item>
      <item>Sudski registar</item>
    </izvorni_sadrzaj>
    <derivirana_varijabla naziv="DomainObject.Predmet.OstaliListFormated_1">
      <item>Dragan Kozjak punomoćnik sudionika u postupku GROŠ jednostavno društvo s ograničenom odgovornošću za usluge</item>
      <item>Sudski registar</item>
    </derivirana_varijabla>
  </DomainObject.Predmet.OstaliListFormated>
  <DomainObject.Predmet.OstaliListFormatedOIB>
    <izvorni_sadrzaj>
      <item>Dragan Kozjak, OIB 88491160851 punomoćnik sudionika u postupku GROŠ jednostavno društvo s ograničenom odgovornošću za usluge</item>
      <item>Sudski registar</item>
    </izvorni_sadrzaj>
    <derivirana_varijabla naziv="DomainObject.Predmet.OstaliListFormatedOIB_1">
      <item>Dragan Kozjak, OIB 88491160851 punomoćnik sudionika u postupku GROŠ jednostavno društvo s ograničenom odgovornošću za usluge</item>
      <item>Sudski registar</item>
    </derivirana_varijabla>
  </DomainObject.Predmet.OstaliListFormatedOIB>
  <DomainObject.Predmet.OstaliListFormatedWithAdress>
    <izvorni_sadrzaj>
      <item>Dragan Kozjak, Radnička 39, 40000 Savska Ves punomoćnik sudionika u postupku GROŠ jednostavno društvo s ograničenom odgovornošću za usluge</item>
      <item>Sudski registar</item>
    </izvorni_sadrzaj>
    <derivirana_varijabla naziv="DomainObject.Predmet.OstaliListFormatedWithAdress_1">
      <item>Dragan Kozjak, Radnička 39, 40000 Savska Ves punomoćnik sudionika u postupku GROŠ jednostavno društvo s ograničenom odgovornošću za usluge</item>
      <item>Sudski registar</item>
    </derivirana_varijabla>
  </DomainObject.Predmet.OstaliListFormatedWithAdress>
  <DomainObject.Predmet.OstaliListFormatedWithAdressOIB>
    <izvorni_sadrzaj>
      <item>Dragan Kozjak, OIB 88491160851, Radnička 39, 40000 Savska Ves punomoćnik sudionika u postupku GROŠ jednostavno društvo s ograničenom odgovornošću za usluge</item>
      <item>Sudski registar</item>
    </izvorni_sadrzaj>
    <derivirana_varijabla naziv="DomainObject.Predmet.OstaliListFormatedWithAdressOIB_1">
      <item>Dragan Kozjak, OIB 88491160851, Radnička 39, 40000 Savska Ves punomoćnik sudionika u postupku GROŠ jednostavno društvo s ograničenom odgovornošću za usluge</item>
      <item>Sudski registar</item>
    </derivirana_varijabla>
  </DomainObject.Predmet.OstaliListFormatedWithAdressOIB>
  <DomainObject.Predmet.OstaliListNazivFormated>
    <izvorni_sadrzaj>
      <item>Dragan Kozjak</item>
      <item>Sudski registar</item>
    </izvorni_sadrzaj>
    <derivirana_varijabla naziv="DomainObject.Predmet.OstaliListNazivFormated_1">
      <item>Dragan Kozjak</item>
      <item>Sudski registar</item>
    </derivirana_varijabla>
  </DomainObject.Predmet.OstaliListNazivFormated>
  <DomainObject.Predmet.OstaliListNazivFormatedOIB>
    <izvorni_sadrzaj>
      <item>Dragan Kozjak, OIB 88491160851</item>
      <item>Sudski registar</item>
    </izvorni_sadrzaj>
    <derivirana_varijabla naziv="DomainObject.Predmet.OstaliListNazivFormatedOIB_1">
      <item>Dragan Kozjak, OIB 88491160851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GROŠ jednostavno društvo s ograničenom odgovornošću za usluge</izvorni_sadrzaj>
    <derivirana_varijabla naziv="DomainObject.Predmet.ProtustrankaIDrugi_1">GROŠ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GROŠ jednostavno društvo s ograničenom odgovornošću za usluge, OIB 91077584287, Radnička 39, 40000 Savska Ves</izvorni_sadrzaj>
    <derivirana_varijabla naziv="DomainObject.Predmet.ProtustrankaIDrugiAdressOIB_1">GROŠ jednostavno društvo s ograničenom odgovornošću za usluge, OIB 91077584287, Radnička 39,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GROŠ jednostavno društvo s ograničenom odgovornošću za usluge</item>
      <item>Dragan Kozjak</item>
      <item>Sudski registar</item>
    </izvorni_sadrzaj>
    <derivirana_varijabla naziv="DomainObject.Predmet.SudioniciListNaziv_1">
      <item>Financijska agencija</item>
      <item>GROŠ jednostavno društvo s ograničenom odgovornošću za usluge</item>
      <item>Dragan Kozjak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GROŠ jednostavno društvo s ograničenom odgovornošću za usluge, OIB 91077584287, Radnička 39,40000 Savska Ves</item>
      <item>Dragan Kozjak, OIB 88491160851, Radnička 39,40000 Savska Ves</item>
      <item>Sudski registar</item>
    </izvorni_sadrzaj>
    <derivirana_varijabla naziv="DomainObject.Predmet.SudioniciListAdressOIB_1">
      <item>Financijska agencija, OIB 85821130368, A. Cesarca 2,42000 Varaždin</item>
      <item>GROŠ jednostavno društvo s ograničenom odgovornošću za usluge, OIB 91077584287, Radnička 39,40000 Savska Ves</item>
      <item>Dragan Kozjak, OIB 88491160851, Radnička 39,40000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91077584287</item>
      <item>, OIB 88491160851</item>
      <item>, OIB null</item>
    </izvorni_sadrzaj>
    <derivirana_varijabla naziv="DomainObject.Predmet.SudioniciListNazivOIB_1">
      <item>, OIB 85821130368</item>
      <item>, OIB 91077584287</item>
      <item>, OIB 88491160851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4D266-0523-415B-9B00-24A76D7F5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2123</properties:Characters>
  <properties:Lines>51</properties:Lines>
  <properties:Paragraphs>15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2018-09-28T08:17:00Z</cp:lastPrinted>
  <dcterms:modified xmlns:xsi="http://www.w3.org/2001/XMLSchema-instance" xsi:type="dcterms:W3CDTF">2018-09-28T09:50:00Z</dcterms:modified>
  <cp:revision>153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(St-377-18-3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