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04627" w14:paraId="ac04627" w:rsidRDefault="00FA04DB" w:rsidP="00FA04DB" w:rsidR="00C64EB0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C64EB0" w:rsidRPr="007B1E6A">
        <w:t xml:space="preserve">1 St </w:t>
      </w:r>
      <w:r w:rsidR="00F434E0" w:rsidRPr="007B1E6A">
        <w:t>–</w:t>
      </w:r>
      <w:r w:rsidR="00C64EB0" w:rsidRPr="007B1E6A">
        <w:t xml:space="preserve"> </w:t>
      </w:r>
      <w:r>
        <w:t>406/17</w:t>
      </w:r>
      <w:r w:rsidR="000465FC">
        <w:t>-</w:t>
      </w:r>
      <w:r>
        <w:t>24</w:t>
      </w:r>
    </w:p>
    <w:p w:rsidRDefault="00FA04DB" w:rsidP="00FA04DB" w:rsidR="00FA04DB">
      <w:pPr>
        <w:jc w:val="right"/>
      </w:pPr>
    </w:p>
    <w:p w:rsidRDefault="00FA04DB" w:rsidP="00FA04DB" w:rsidR="00FA04DB">
      <w:pPr>
        <w:jc w:val="right"/>
      </w:pPr>
    </w:p>
    <w:p w:rsidRDefault="00FA04DB" w:rsidP="00FA04DB" w:rsidR="00FA04DB">
      <w:pPr>
        <w:jc w:val="right"/>
      </w:pPr>
    </w:p>
    <w:p w:rsidRDefault="00FA04DB" w:rsidP="00FA04DB" w:rsidR="00FA04DB">
      <w:pPr>
        <w:jc w:val="right"/>
      </w:pPr>
    </w:p>
    <w:p w:rsidRDefault="00FA04DB" w:rsidP="00FA04DB" w:rsidR="00FA04DB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A04DB" w:rsidP="00FA04DB" w:rsidR="00FA04DB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FA04DB" w:rsidP="00FA04DB" w:rsidR="00FA04DB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FA04DB" w:rsidP="00FA04DB" w:rsidR="00FA04DB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215A8F">
        <w:t xml:space="preserve"> </w:t>
      </w:r>
      <w:r w:rsidR="00FA04DB">
        <w:t>IMMOBILE CLUB d.o.o., Zadar, Ivana Gundulića 2/D, OIB: 34214360329</w:t>
      </w:r>
      <w:r w:rsidR="001034FE">
        <w:t xml:space="preserve"> </w:t>
      </w:r>
      <w:r w:rsidR="00615D63">
        <w:t xml:space="preserve">koga zastupa </w:t>
      </w:r>
      <w:r w:rsidR="00FA04DB">
        <w:t>privremena</w:t>
      </w:r>
      <w:r w:rsidR="00BA3FF2">
        <w:t xml:space="preserve"> </w:t>
      </w:r>
      <w:r w:rsidR="00FA04DB">
        <w:t>stečajna</w:t>
      </w:r>
      <w:r w:rsidR="00615D63">
        <w:t xml:space="preserve"> upravitelj</w:t>
      </w:r>
      <w:r w:rsidR="00FA04DB">
        <w:t>ica</w:t>
      </w:r>
      <w:r w:rsidR="00615D63">
        <w:t xml:space="preserve"> </w:t>
      </w:r>
      <w:r w:rsidR="00FA04DB">
        <w:t>Marica Nekić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E25E9B">
        <w:t>7</w:t>
      </w:r>
      <w:r w:rsidR="009E3292">
        <w:t xml:space="preserve">. </w:t>
      </w:r>
      <w:r w:rsidR="00FA04DB">
        <w:t>lipnja</w:t>
      </w:r>
      <w:r w:rsidR="00BA3FF2">
        <w:t xml:space="preserve"> </w:t>
      </w:r>
      <w:r w:rsidR="009E3292">
        <w:t>2018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864C65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FA04DB">
        <w:t>e</w:t>
      </w:r>
      <w:r w:rsidR="00B3003A">
        <w:t xml:space="preserve"> </w:t>
      </w:r>
      <w:r w:rsidRPr="003573CC">
        <w:t>stečajn</w:t>
      </w:r>
      <w:r w:rsidR="00FA04DB">
        <w:t>e</w:t>
      </w:r>
      <w:r w:rsidRPr="003573CC">
        <w:t xml:space="preserve"> upravitelj</w:t>
      </w:r>
      <w:r w:rsidR="00FA04DB">
        <w:t>ice</w:t>
      </w:r>
      <w:r w:rsidR="00486D35">
        <w:t xml:space="preserve"> </w:t>
      </w:r>
      <w:r w:rsidR="00FA04DB">
        <w:t>Marice Nekić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FA43F2">
        <w:t>3</w:t>
      </w:r>
      <w:r w:rsidR="00BA3FF2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864C65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FA04DB">
        <w:t>30</w:t>
      </w:r>
      <w:r w:rsidR="00C041C5">
        <w:t xml:space="preserve">. </w:t>
      </w:r>
      <w:r w:rsidR="00FA04DB">
        <w:t>studenog</w:t>
      </w:r>
      <w:r w:rsidR="009433E3">
        <w:t xml:space="preserve"> 201</w:t>
      </w:r>
      <w:r w:rsidR="00FA04DB">
        <w:t>7</w:t>
      </w:r>
      <w:r w:rsidR="00B4287C">
        <w:t>.</w:t>
      </w:r>
      <w:r w:rsidR="009433E3">
        <w:t xml:space="preserve"> godine</w:t>
      </w:r>
      <w:r w:rsidRPr="0064286F">
        <w:t xml:space="preserve"> imenovan</w:t>
      </w:r>
      <w:r w:rsidR="00FA04DB">
        <w:t>a</w:t>
      </w:r>
      <w:r w:rsidRPr="0064286F">
        <w:t xml:space="preserve"> je privremen</w:t>
      </w:r>
      <w:r w:rsidR="00FA04DB">
        <w:t>a</w:t>
      </w:r>
      <w:r w:rsidRPr="0064286F">
        <w:t xml:space="preserve"> stečajn</w:t>
      </w:r>
      <w:r w:rsidR="00FA04DB">
        <w:t>a</w:t>
      </w:r>
      <w:r>
        <w:t xml:space="preserve"> upravitelj</w:t>
      </w:r>
      <w:r w:rsidR="00FA04DB">
        <w:t>ica</w:t>
      </w:r>
      <w:r>
        <w:t xml:space="preserve"> </w:t>
      </w:r>
      <w:r w:rsidRPr="0064286F">
        <w:t>koj</w:t>
      </w:r>
      <w:r w:rsidR="00FA04DB">
        <w:t>a</w:t>
      </w:r>
      <w:r w:rsidRPr="0064286F">
        <w:t xml:space="preserve"> je </w:t>
      </w:r>
      <w:r w:rsidR="00FA04DB">
        <w:t>4</w:t>
      </w:r>
      <w:r w:rsidR="00C041C5">
        <w:t xml:space="preserve">. </w:t>
      </w:r>
      <w:r w:rsidR="00FA04DB">
        <w:t>siječnja</w:t>
      </w:r>
      <w:r w:rsidR="00BA3FF2">
        <w:t xml:space="preserve"> </w:t>
      </w:r>
      <w:r w:rsidR="009433E3">
        <w:t xml:space="preserve"> 201</w:t>
      </w:r>
      <w:r w:rsidR="00FA04DB">
        <w:t>8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</w:t>
      </w:r>
      <w:r w:rsidR="00DD79DF">
        <w:t xml:space="preserve"> koju je valjalo popisati </w:t>
      </w:r>
      <w:r>
        <w:t>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A2023F" w:rsidP="00A2023F" w:rsidR="005A029D">
      <w:pPr>
        <w:tabs>
          <w:tab w:pos="8010" w:val="left"/>
        </w:tabs>
        <w:ind w:hanging="705" w:left="705"/>
      </w:pPr>
      <w:r>
        <w:tab/>
      </w:r>
      <w:r>
        <w:tab/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E25E9B">
        <w:t>7</w:t>
      </w:r>
      <w:r w:rsidR="009E3292">
        <w:t xml:space="preserve">. </w:t>
      </w:r>
      <w:r w:rsidR="00FA04DB">
        <w:t>lipnja</w:t>
      </w:r>
      <w:r w:rsidR="00417312">
        <w:t xml:space="preserve"> </w:t>
      </w:r>
      <w:r w:rsidR="00BA3FF2">
        <w:t>201</w:t>
      </w:r>
      <w:r w:rsidR="009E3292">
        <w:t>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6C7B25" w:rsidP="00B50EFC" w:rsidR="009D4DEA" w:rsidRPr="009D4DEA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FA04DB">
        <w:tab/>
      </w:r>
      <w:r w:rsidR="00FA04DB">
        <w:tab/>
      </w:r>
      <w:r w:rsidR="00FA04DB">
        <w:tab/>
      </w:r>
      <w:r w:rsidR="00FA04DB">
        <w:tab/>
      </w:r>
      <w:r w:rsidR="00FA04DB">
        <w:tab/>
      </w:r>
      <w:r w:rsidR="009D4DEA" w:rsidRPr="009D4DEA">
        <w:t>Sutkinja</w:t>
      </w:r>
    </w:p>
    <w:p w:rsidRDefault="006C7B25" w:rsidP="00B50EFC" w:rsidR="009D4DEA" w:rsidRPr="009D4DEA">
      <w:r>
        <w:t xml:space="preserve">Ante </w:t>
      </w:r>
      <w:proofErr w:type="spellStart"/>
      <w:r>
        <w:t>Rubelj</w:t>
      </w:r>
      <w:proofErr w:type="spellEnd"/>
      <w:r w:rsidR="00B50EFC">
        <w:tab/>
      </w:r>
      <w:r w:rsidR="00B50EFC">
        <w:tab/>
      </w:r>
      <w:r w:rsidR="00B50EFC">
        <w:tab/>
      </w:r>
      <w:r w:rsidR="00B50EFC">
        <w:tab/>
      </w:r>
      <w:r w:rsidR="00B50EFC">
        <w:tab/>
      </w:r>
      <w:r w:rsidR="00B50EFC">
        <w:tab/>
      </w:r>
      <w:r w:rsidR="00B50EFC">
        <w:tab/>
      </w:r>
      <w:r w:rsidR="00B50EFC">
        <w:tab/>
      </w:r>
      <w:r w:rsidR="00FA04DB">
        <w:tab/>
      </w:r>
      <w:r w:rsidR="009D4DEA" w:rsidRPr="009D4DEA">
        <w:t xml:space="preserve">Ardena </w:t>
      </w:r>
      <w:proofErr w:type="spellStart"/>
      <w:r w:rsidR="009D4DEA" w:rsidRPr="009D4DEA">
        <w:t>Bajlo</w:t>
      </w:r>
      <w:proofErr w:type="spellEnd"/>
      <w:r>
        <w:t>, v.r.</w:t>
      </w:r>
    </w:p>
    <w:p w:rsidRDefault="00B50947" w:rsidP="00C64EB0" w:rsidR="00B50947"/>
    <w:p w:rsidRDefault="00FA04DB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417312" w:rsidP="00B50947" w:rsidR="00B50947">
      <w:r>
        <w:t xml:space="preserve">                </w:t>
      </w:r>
      <w:r w:rsidR="00B74A47">
        <w:t xml:space="preserve"> </w:t>
      </w:r>
    </w:p>
    <w:p w:rsidRDefault="009D4DEA" w:rsidP="009D4DEA" w:rsidR="009D4DEA" w:rsidRPr="003573CC">
      <w:r>
        <w:t xml:space="preserve">   D</w:t>
      </w:r>
      <w:r w:rsidRPr="003573CC">
        <w:t>ostaviti:</w:t>
      </w:r>
    </w:p>
    <w:p w:rsidRDefault="009D4DEA" w:rsidP="009D4DEA" w:rsidR="009D4DEA">
      <w:pPr>
        <w:numPr>
          <w:ilvl w:val="0"/>
          <w:numId w:val="2"/>
        </w:numPr>
      </w:pPr>
      <w:r w:rsidRPr="003573CC">
        <w:t>stečajnom upravitelju</w:t>
      </w:r>
    </w:p>
    <w:p w:rsidRDefault="009D4DEA" w:rsidP="009D4DEA" w:rsidR="009D4DEA" w:rsidRPr="003573CC">
      <w:pPr>
        <w:numPr>
          <w:ilvl w:val="0"/>
          <w:numId w:val="2"/>
        </w:numPr>
      </w:pPr>
      <w:r>
        <w:t>računovodstvo suda</w:t>
      </w:r>
    </w:p>
    <w:p w:rsidRDefault="009D4DEA" w:rsidP="00417312" w:rsidR="00B3003A">
      <w:pPr>
        <w:numPr>
          <w:ilvl w:val="0"/>
          <w:numId w:val="2"/>
        </w:numPr>
      </w:pPr>
      <w:r>
        <w:t>e-oglasna ploča</w:t>
      </w:r>
    </w:p>
    <w:sectPr w:rsidSect="00E25E9B" w:rsidR="00B3003A">
      <w:pgSz w:code="9" w:h="16838" w:w="11906"/>
      <w:pgMar w:gutter="0" w:footer="709" w:header="709" w:left="1418" w:bottom="284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465FC"/>
    <w:rsid w:val="00090759"/>
    <w:rsid w:val="0009493F"/>
    <w:rsid w:val="000D032C"/>
    <w:rsid w:val="000F3DB2"/>
    <w:rsid w:val="001034FE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17312"/>
    <w:rsid w:val="004630AA"/>
    <w:rsid w:val="00486D35"/>
    <w:rsid w:val="005A029D"/>
    <w:rsid w:val="005A216F"/>
    <w:rsid w:val="005C5B26"/>
    <w:rsid w:val="005E425A"/>
    <w:rsid w:val="00613476"/>
    <w:rsid w:val="00615D63"/>
    <w:rsid w:val="00630EA3"/>
    <w:rsid w:val="00633783"/>
    <w:rsid w:val="00634CED"/>
    <w:rsid w:val="00640DD5"/>
    <w:rsid w:val="0066724A"/>
    <w:rsid w:val="00670CE2"/>
    <w:rsid w:val="006B6E1C"/>
    <w:rsid w:val="006C3CE6"/>
    <w:rsid w:val="006C7B25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7F69"/>
    <w:rsid w:val="00833D9A"/>
    <w:rsid w:val="00864C65"/>
    <w:rsid w:val="00886894"/>
    <w:rsid w:val="00890095"/>
    <w:rsid w:val="008B570D"/>
    <w:rsid w:val="008F62EA"/>
    <w:rsid w:val="00907187"/>
    <w:rsid w:val="00911FC8"/>
    <w:rsid w:val="009250E5"/>
    <w:rsid w:val="009433E3"/>
    <w:rsid w:val="00986612"/>
    <w:rsid w:val="009909B0"/>
    <w:rsid w:val="009920C6"/>
    <w:rsid w:val="009A60C6"/>
    <w:rsid w:val="009B4F44"/>
    <w:rsid w:val="009D4DEA"/>
    <w:rsid w:val="009E1B98"/>
    <w:rsid w:val="009E3292"/>
    <w:rsid w:val="00A2023F"/>
    <w:rsid w:val="00A3183B"/>
    <w:rsid w:val="00A5489C"/>
    <w:rsid w:val="00A91588"/>
    <w:rsid w:val="00A95436"/>
    <w:rsid w:val="00AB4E9C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50EFC"/>
    <w:rsid w:val="00B74A47"/>
    <w:rsid w:val="00B86F75"/>
    <w:rsid w:val="00BA3FF2"/>
    <w:rsid w:val="00BB192C"/>
    <w:rsid w:val="00C041C5"/>
    <w:rsid w:val="00C64EB0"/>
    <w:rsid w:val="00CA2AA9"/>
    <w:rsid w:val="00CC5867"/>
    <w:rsid w:val="00CE069C"/>
    <w:rsid w:val="00CF2E75"/>
    <w:rsid w:val="00CF7517"/>
    <w:rsid w:val="00D27BB2"/>
    <w:rsid w:val="00D375C3"/>
    <w:rsid w:val="00DB4782"/>
    <w:rsid w:val="00DD4D11"/>
    <w:rsid w:val="00DD79DF"/>
    <w:rsid w:val="00E25E9B"/>
    <w:rsid w:val="00E3275A"/>
    <w:rsid w:val="00E3307B"/>
    <w:rsid w:val="00E44A35"/>
    <w:rsid w:val="00E52205"/>
    <w:rsid w:val="00E62116"/>
    <w:rsid w:val="00E702CF"/>
    <w:rsid w:val="00E826E9"/>
    <w:rsid w:val="00E8470F"/>
    <w:rsid w:val="00EA687B"/>
    <w:rsid w:val="00F124A2"/>
    <w:rsid w:val="00F4089B"/>
    <w:rsid w:val="00F434E0"/>
    <w:rsid w:val="00F8463C"/>
    <w:rsid w:val="00F86DD3"/>
    <w:rsid w:val="00F87909"/>
    <w:rsid w:val="00F91B0E"/>
    <w:rsid w:val="00F91EAA"/>
    <w:rsid w:val="00FA04DB"/>
    <w:rsid w:val="00FA43F2"/>
    <w:rsid w:val="00FA6547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04DB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A04DB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7B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B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B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B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B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04DB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A04DB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7B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B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B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B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B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St-406/2017</izvorni_sadrzaj>
    <derivirana_varijabla naziv="DomainObject.Predmet.OznakaBroj_1">St-406/2017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IMMOBILE CLUB d.o.o. za usluge i trgovinu</izvorni_sadrzaj>
    <derivirana_varijabla naziv="DomainObject.Predmet.ProtustrankaFormated_1">  IMMOBILE CLUB d.o.o. za usluge i trgovinu</derivirana_varijabla>
  </DomainObject.Predmet.ProtustrankaFormated>
  <DomainObject.Predmet.ProtustrankaFormatedOIB>
    <izvorni_sadrzaj>  IMMOBILE CLUB d.o.o. za usluge i trgovinu, OIB 34214360329</izvorni_sadrzaj>
    <derivirana_varijabla naziv="DomainObject.Predmet.ProtustrankaFormatedOIB_1">  IMMOBILE CLUB d.o.o. za usluge i trgovinu, OIB 34214360329</derivirana_varijabla>
  </DomainObject.Predmet.ProtustrankaFormatedOIB>
  <DomainObject.Predmet.ProtustrankaFormatedWithAdress>
    <izvorni_sadrzaj> IMMOBILE CLUB d.o.o. za usluge i trgovinu, Ivana Gundulića 2/D, 23000 Zadar</izvorni_sadrzaj>
    <derivirana_varijabla naziv="DomainObject.Predmet.ProtustrankaFormatedWithAdress_1"> IMMOBILE CLUB d.o.o. za usluge i trgovinu, Ivana Gundulića 2/D, 23000 Zadar</derivirana_varijabla>
  </DomainObject.Predmet.ProtustrankaFormatedWithAdress>
  <DomainObject.Predmet.ProtustrankaFormatedWithAdressOIB>
    <izvorni_sadrzaj> IMMOBILE CLUB d.o.o. za usluge i trgovinu, OIB 34214360329, Ivana Gundulića 2/D, 23000 Zadar</izvorni_sadrzaj>
    <derivirana_varijabla naziv="DomainObject.Predmet.ProtustrankaFormatedWithAdressOIB_1"> IMMOBILE CLUB d.o.o. za usluge i trgovinu, OIB 34214360329, Ivana Gundulića 2/D, 23000 Zadar</derivirana_varijabla>
  </DomainObject.Predmet.ProtustrankaFormatedWithAdressOIB>
  <DomainObject.Predmet.ProtustrankaWithAdress>
    <izvorni_sadrzaj>IMMOBILE CLUB d.o.o. za usluge i trgovinu Ivana Gundulića 2/D, 23000 Zadar</izvorni_sadrzaj>
    <derivirana_varijabla naziv="DomainObject.Predmet.ProtustrankaWithAdress_1">IMMOBILE CLUB d.o.o. za usluge i trgovinu Ivana Gundulića 2/D, 23000 Zadar</derivirana_varijabla>
  </DomainObject.Predmet.ProtustrankaWithAdress>
  <DomainObject.Predmet.ProtustrankaWithAdressOIB>
    <izvorni_sadrzaj>IMMOBILE CLUB d.o.o. za usluge i trgovinu, OIB 34214360329, Ivana Gundulića 2/D, 23000 Zadar</izvorni_sadrzaj>
    <derivirana_varijabla naziv="DomainObject.Predmet.ProtustrankaWithAdressOIB_1">IMMOBILE CLUB d.o.o. za usluge i trgovinu, OIB 34214360329, Ivana Gundulića 2/D, 23000 Zadar</derivirana_varijabla>
  </DomainObject.Predmet.ProtustrankaWithAdressOIB>
  <DomainObject.Predmet.ProtustrankaNazivFormated>
    <izvorni_sadrzaj>IMMOBILE CLUB d.o.o. za usluge i trgovinu</izvorni_sadrzaj>
    <derivirana_varijabla naziv="DomainObject.Predmet.ProtustrankaNazivFormated_1">IMMOBILE CLUB d.o.o. za usluge i trgovinu</derivirana_varijabla>
  </DomainObject.Predmet.ProtustrankaNazivFormated>
  <DomainObject.Predmet.ProtustrankaNazivFormatedOIB>
    <izvorni_sadrzaj>IMMOBILE CLUB d.o.o. za usluge i trgovinu, OIB 34214360329</izvorni_sadrzaj>
    <derivirana_varijabla naziv="DomainObject.Predmet.ProtustrankaNazivFormatedOIB_1">IMMOBILE CLUB d.o.o. za usluge i trgovinu, OIB 34214360329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IMMOBILE CLUB d.o.o. za usluge i trgovinu</item>
    </izvorni_sadrzaj>
    <derivirana_varijabla naziv="DomainObject.Predmet.ProtuStrankaListFormated_1">
      <item>IMMOBILE CLUB d.o.o. za usluge i trgovinu</item>
    </derivirana_varijabla>
  </DomainObject.Predmet.ProtuStrankaListFormated>
  <DomainObject.Predmet.ProtuStrankaListFormatedOIB>
    <izvorni_sadrzaj>
      <item>IMMOBILE CLUB d.o.o. za usluge i trgovinu, OIB 34214360329</item>
    </izvorni_sadrzaj>
    <derivirana_varijabla naziv="DomainObject.Predmet.ProtuStrankaListFormatedOIB_1">
      <item>IMMOBILE CLUB d.o.o. za usluge i trgovinu, OIB 34214360329</item>
    </derivirana_varijabla>
  </DomainObject.Predmet.ProtuStrankaListFormatedOIB>
  <DomainObject.Predmet.ProtuStrankaListFormatedWithAdress>
    <izvorni_sadrzaj>
      <item>IMMOBILE CLUB d.o.o. za usluge i trgovinu, Ivana Gundulića 2/D, 23000 Zadar</item>
    </izvorni_sadrzaj>
    <derivirana_varijabla naziv="DomainObject.Predmet.ProtuStrankaListFormatedWithAdress_1">
      <item>IMMOBILE CLUB d.o.o. za usluge i trgovinu, Ivana Gundulića 2/D, 23000 Zadar</item>
    </derivirana_varijabla>
  </DomainObject.Predmet.ProtuStrankaListFormatedWithAdress>
  <DomainObject.Predmet.ProtuStrankaListFormatedWithAdressOIB>
    <izvorni_sadrzaj>
      <item>IMMOBILE CLUB d.o.o. za usluge i trgovinu, OIB 34214360329, Ivana Gundulića 2/D, 23000 Zadar</item>
    </izvorni_sadrzaj>
    <derivirana_varijabla naziv="DomainObject.Predmet.ProtuStrankaListFormatedWithAdressOIB_1">
      <item>IMMOBILE CLUB d.o.o. za usluge i trgovinu, OIB 34214360329, Ivana Gundulića 2/D, 23000 Zadar</item>
    </derivirana_varijabla>
  </DomainObject.Predmet.ProtuStrankaListFormatedWithAdressOIB>
  <DomainObject.Predmet.ProtuStrankaListNazivFormated>
    <izvorni_sadrzaj>
      <item>IMMOBILE CLUB d.o.o. za usluge i trgovinu</item>
    </izvorni_sadrzaj>
    <derivirana_varijabla naziv="DomainObject.Predmet.ProtuStrankaListNazivFormated_1">
      <item>IMMOBILE CLUB d.o.o. za usluge i trgovinu</item>
    </derivirana_varijabla>
  </DomainObject.Predmet.ProtuStrankaListNazivFormated>
  <DomainObject.Predmet.ProtuStrankaListNazivFormatedOIB>
    <izvorni_sadrzaj>
      <item>IMMOBILE CLUB d.o.o. za usluge i trgovinu, OIB 34214360329</item>
    </izvorni_sadrzaj>
    <derivirana_varijabla naziv="DomainObject.Predmet.ProtuStrankaListNazivFormatedOIB_1">
      <item>IMMOBILE CLUB d.o.o. za usluge i trgovinu, OIB 34214360329</item>
    </derivirana_varijabla>
  </DomainObject.Predmet.ProtuStrankaListNazivFormatedOIB>
  <DomainObject.Predmet.OstaliListFormated>
    <izvorni_sadrzaj>
      <item>Kristijan Marijan</item>
    </izvorni_sadrzaj>
    <derivirana_varijabla naziv="DomainObject.Predmet.OstaliListFormated_1">
      <item>Kristijan Marijan</item>
    </derivirana_varijabla>
  </DomainObject.Predmet.OstaliListFormated>
  <DomainObject.Predmet.OstaliListFormatedOIB>
    <izvorni_sadrzaj>
      <item>Kristijan Marijan, OIB 87043167721</item>
    </izvorni_sadrzaj>
    <derivirana_varijabla naziv="DomainObject.Predmet.OstaliListFormatedOIB_1">
      <item>Kristijan Marijan, OIB 87043167721</item>
    </derivirana_varijabla>
  </DomainObject.Predmet.OstaliListFormatedOIB>
  <DomainObject.Predmet.OstaliListFormatedWithAdress>
    <izvorni_sadrzaj>
      <item>Kristijan Marijan, Školska Cesta 25, 10413 Kozjača</item>
    </izvorni_sadrzaj>
    <derivirana_varijabla naziv="DomainObject.Predmet.OstaliListFormatedWithAdress_1">
      <item>Kristijan Marijan, Školska Cesta 25, 10413 Kozjača</item>
    </derivirana_varijabla>
  </DomainObject.Predmet.OstaliListFormatedWithAdress>
  <DomainObject.Predmet.OstaliListFormatedWithAdressOIB>
    <izvorni_sadrzaj>
      <item>Kristijan Marijan, OIB 87043167721, Školska Cesta 25, 10413 Kozjača</item>
    </izvorni_sadrzaj>
    <derivirana_varijabla naziv="DomainObject.Predmet.OstaliListFormatedWithAdressOIB_1">
      <item>Kristijan Marijan, OIB 87043167721, Školska Cesta 25, 10413 Kozjača</item>
    </derivirana_varijabla>
  </DomainObject.Predmet.OstaliListFormatedWithAdressOIB>
  <DomainObject.Predmet.OstaliListNazivFormated>
    <izvorni_sadrzaj>
      <item>Kristijan Marijan</item>
    </izvorni_sadrzaj>
    <derivirana_varijabla naziv="DomainObject.Predmet.OstaliListNazivFormated_1">
      <item>Kristijan Marijan</item>
    </derivirana_varijabla>
  </DomainObject.Predmet.OstaliListNazivFormated>
  <DomainObject.Predmet.OstaliListNazivFormatedOIB>
    <izvorni_sadrzaj>
      <item>Kristijan Marijan, OIB 87043167721</item>
    </izvorni_sadrzaj>
    <derivirana_varijabla naziv="DomainObject.Predmet.OstaliListNazivFormatedOIB_1">
      <item>Kristijan Marijan, OIB 87043167721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IMMOBILE CLUB d.o.o. za usluge i trgovinu</izvorni_sadrzaj>
    <derivirana_varijabla naziv="DomainObject.Predmet.ProtustrankaIDrugi_1">IMMOBILE CLUB d.o.o.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IMMOBILE CLUB d.o.o. za usluge i trgovinu, OIB 34214360329, Ivana Gundulića 2/D, 23000 Zadar</izvorni_sadrzaj>
    <derivirana_varijabla naziv="DomainObject.Predmet.ProtustrankaIDrugiAdressOIB_1">IMMOBILE CLUB d.o.o. za usluge i trgovinu, OIB 34214360329, Ivana Gundulića 2/D,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IMMOBILE CLUB d.o.o. za usluge i trgovinu</item>
      <item>FINA</item>
      <item>Kristijan Marijan</item>
    </izvorni_sadrzaj>
    <derivirana_varijabla naziv="DomainObject.Predmet.SudioniciListNaziv_1">
      <item>IMMOBILE CLUB d.o.o. za usluge i trgovinu</item>
      <item>FINA</item>
      <item>Kristijan Marijan</item>
    </derivirana_varijabla>
  </DomainObject.Predmet.SudioniciListNaziv>
  <DomainObject.Predmet.SudioniciListAdressOIB>
    <izvorni_sadrzaj>
      <item>IMMOBILE CLUB d.o.o. za usluge i trgovinu, OIB 34214360329, Ivana Gundulića 2/D,23000 Zadar</item>
      <item>FINA, OIB 85821130368</item>
      <item>Kristijan Marijan, OIB 87043167721, Školska Cesta 25,10413 Kozjača</item>
    </izvorni_sadrzaj>
    <derivirana_varijabla naziv="DomainObject.Predmet.SudioniciListAdressOIB_1">
      <item>IMMOBILE CLUB d.o.o. za usluge i trgovinu, OIB 34214360329, Ivana Gundulića 2/D,23000 Zadar</item>
      <item>FINA, OIB 85821130368</item>
      <item>Kristijan Marijan, OIB 87043167721, Školska Cesta 25,10413 Kozjača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34214360329</item>
      <item>, OIB 85821130368</item>
      <item>, OIB 87043167721</item>
    </izvorni_sadrzaj>
    <derivirana_varijabla naziv="DomainObject.Predmet.SudioniciListNazivOIB_1">
      <item>, OIB 34214360329</item>
      <item>, OIB 85821130368</item>
      <item>, OIB 87043167721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247</properties:Words>
  <properties:Characters>1208</properties:Characters>
  <properties:Lines>53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2018-06-04T10:36:00Z</dcterms:created>
  <dc:creator>abajlo</dc:creator>
  <cp:lastModifiedBy>Ante Rubelj</cp:lastModifiedBy>
  <cp:lastPrinted>2018-06-08T07:53:00Z</cp:lastPrinted>
  <dcterms:modified xmlns:xsi="http://www.w3.org/2001/XMLSchema-instance" xsi:type="dcterms:W3CDTF">2018-06-08T07:54:00Z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(1ST-406-17- Marica Nekić - privremeni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