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261c" w14:paraId="bb5261c" w:rsidRDefault="001A2660" w:rsidP="001A2660" w:rsidR="001A2660" w:rsidRPr="00210BB7">
      <w:pPr>
        <w:ind w:firstLine="708"/>
        <w15:collapsed w:val="false"/>
      </w:pPr>
      <w:bookmarkStart w:name="_GoBack" w:id="0"/>
      <w:bookmarkEnd w:id="0"/>
      <w:r w:rsidRPr="00210BB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A2660" w:rsidP="001A2660" w:rsidR="001A2660" w:rsidRPr="00210BB7">
      <w:pPr>
        <w:spacing w:before="40"/>
      </w:pPr>
      <w:r w:rsidRPr="00210BB7">
        <w:t>REPUBLIKA HRVATSKA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1A2660" w:rsidP="001A2660" w:rsidR="001A2660" w:rsidRPr="00210B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210BB7">
        <w:t>TRGOVAČKI SUD U SPLITU</w:t>
      </w:r>
    </w:p>
    <w:p w:rsidRDefault="001A2660" w:rsidP="001A2660" w:rsidR="001A2660" w:rsidRPr="00210BB7">
      <w:pPr>
        <w:jc w:val="both"/>
      </w:pPr>
      <w:r w:rsidRPr="00210BB7">
        <w:t>Split, Sukoišanska 6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1A2660" w:rsidP="001A2660" w:rsidR="001A2660" w:rsidRPr="00210BB7">
      <w:pPr>
        <w:spacing w:after="240" w:before="300"/>
        <w:jc w:val="center"/>
      </w:pPr>
      <w:r w:rsidRPr="00210BB7">
        <w:t>U   I M E   R E P U B L I K E    H R V A T S K E</w:t>
      </w:r>
    </w:p>
    <w:p w:rsidRDefault="001A2660" w:rsidP="001A2660" w:rsidR="001A2660" w:rsidRPr="00210BB7">
      <w:pPr>
        <w:spacing w:after="240" w:before="300"/>
        <w:jc w:val="center"/>
      </w:pPr>
      <w:r w:rsidRPr="00210BB7">
        <w:t>R J E Š E N J E</w:t>
      </w:r>
    </w:p>
    <w:p w:rsidRDefault="001A2660" w:rsidP="001A2660" w:rsidR="001A2660" w:rsidRPr="00210BB7">
      <w:pPr>
        <w:jc w:val="both"/>
      </w:pPr>
      <w:r w:rsidRPr="00210BB7">
        <w:tab/>
        <w:t xml:space="preserve">Trgovački sud u Splitu, po </w:t>
      </w:r>
      <w:r>
        <w:t>sucu Ivani Madunić</w:t>
      </w:r>
      <w:r w:rsidRPr="00210BB7">
        <w:t xml:space="preserve">, povodom zahtjeva predlagatelja </w:t>
      </w:r>
      <w:r>
        <w:t>FINANCIJSKE AGENCIJE</w:t>
      </w:r>
      <w:r w:rsidRPr="00210BB7">
        <w:t xml:space="preserve"> – </w:t>
      </w:r>
      <w:r>
        <w:t>REGIONALNI CENTAR SPLIT</w:t>
      </w:r>
      <w:r w:rsidRPr="00210BB7">
        <w:t xml:space="preserve">, za provedbu skraćenog stečajnog postupka nad dužnikom </w:t>
      </w:r>
      <w:r w:rsidR="00347C41">
        <w:t xml:space="preserve">NEZAVISNI SINDIKAT DJELATNIKA "JADRANKAMEN" d.d. Pučišća, OIB: 45877034360, </w:t>
      </w:r>
      <w:r>
        <w:t xml:space="preserve"> dana </w:t>
      </w:r>
      <w:r w:rsidR="00347C41">
        <w:t xml:space="preserve">27. prosinca </w:t>
      </w:r>
      <w:r>
        <w:t>2017</w:t>
      </w:r>
      <w:r w:rsidRPr="00210BB7">
        <w:t>. godine</w:t>
      </w:r>
    </w:p>
    <w:p w:rsidRDefault="001A2660" w:rsidP="001A2660" w:rsidR="001A2660" w:rsidRPr="00210BB7">
      <w:pPr>
        <w:pStyle w:val="Tijeloteksta"/>
        <w:tabs>
          <w:tab w:pos="1276" w:val="left"/>
        </w:tabs>
        <w:spacing w:after="220" w:before="140"/>
        <w:jc w:val="center"/>
      </w:pPr>
      <w:r w:rsidRPr="00210BB7">
        <w:t>r i j e š i o    j e</w:t>
      </w:r>
    </w:p>
    <w:p w:rsidRDefault="001A2660" w:rsidP="001A2660" w:rsidR="001A2660">
      <w:pPr>
        <w:ind w:firstLine="708"/>
        <w:jc w:val="both"/>
        <w:rPr>
          <w:lang w:eastAsia="en-US"/>
        </w:rPr>
      </w:pPr>
      <w:r w:rsidRPr="00210BB7">
        <w:rPr>
          <w:lang w:eastAsia="en-US"/>
        </w:rPr>
        <w:t xml:space="preserve">Odbacuje se zahtjev </w:t>
      </w:r>
      <w:r w:rsidRPr="00210BB7">
        <w:t>F</w:t>
      </w:r>
      <w:r>
        <w:t xml:space="preserve">inancijske agencije </w:t>
      </w:r>
      <w:r w:rsidRPr="00210BB7">
        <w:t xml:space="preserve"> – Regionalni centar Split</w:t>
      </w:r>
      <w:r w:rsidRPr="00210BB7">
        <w:rPr>
          <w:lang w:eastAsia="en-US"/>
        </w:rPr>
        <w:t xml:space="preserve"> za provedbu </w:t>
      </w:r>
      <w:r>
        <w:rPr>
          <w:lang w:eastAsia="en-US"/>
        </w:rPr>
        <w:tab/>
      </w:r>
      <w:r w:rsidRPr="00210BB7">
        <w:rPr>
          <w:lang w:eastAsia="en-US"/>
        </w:rPr>
        <w:t xml:space="preserve">skraćenog stečajnog postupka nad dužnikom </w:t>
      </w:r>
      <w:r w:rsidR="00347C41">
        <w:t xml:space="preserve">NEZAVISNI SINDIKAT </w:t>
      </w:r>
      <w:r w:rsidR="00347C41">
        <w:tab/>
        <w:t>DJELATNIKA "JADRANKAMEN" d.d. Pučišća, OIB: 45877034360.</w:t>
      </w:r>
    </w:p>
    <w:p w:rsidRDefault="00347C41" w:rsidP="001A2660" w:rsidR="00347C41" w:rsidRPr="00210BB7">
      <w:pPr>
        <w:ind w:firstLine="708"/>
        <w:jc w:val="both"/>
        <w:rPr>
          <w:b/>
          <w:lang w:eastAsia="en-US"/>
        </w:rPr>
      </w:pPr>
    </w:p>
    <w:p w:rsidRDefault="001A2660" w:rsidP="001A2660" w:rsidR="001A2660" w:rsidRPr="00210BB7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  <w:t>Obrazloženje</w:t>
      </w:r>
    </w:p>
    <w:p w:rsidRDefault="001A2660" w:rsidP="001A2660" w:rsidR="001A2660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347C41">
        <w:rPr>
          <w:lang w:eastAsia="en-US"/>
        </w:rPr>
        <w:t>31. svibnja</w:t>
      </w:r>
      <w:r>
        <w:rPr>
          <w:lang w:eastAsia="en-US"/>
        </w:rPr>
        <w:t xml:space="preserve"> 201</w:t>
      </w:r>
      <w:r w:rsidR="00347C41">
        <w:rPr>
          <w:lang w:eastAsia="en-US"/>
        </w:rPr>
        <w:t>6</w:t>
      </w:r>
      <w:r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>nad dužnikom</w:t>
      </w:r>
      <w:r>
        <w:rPr>
          <w:lang w:eastAsia="en-US"/>
        </w:rPr>
        <w:t xml:space="preserve">  </w:t>
      </w:r>
      <w:r w:rsidR="00347C41">
        <w:t>NEZAVISNI SINDIKAT DJELATNIKA "JADRANKAMEN" d.d. Pučišća, OIB: 45877034360</w:t>
      </w:r>
      <w:r>
        <w:t xml:space="preserve">.  </w:t>
      </w:r>
      <w:r w:rsidRPr="008E3913">
        <w:rPr>
          <w:lang w:eastAsia="en-US"/>
        </w:rPr>
        <w:t xml:space="preserve">U zahtjevu se navodi da dužnik na dan </w:t>
      </w:r>
      <w:r w:rsidR="00347C41">
        <w:rPr>
          <w:lang w:eastAsia="en-US"/>
        </w:rPr>
        <w:t xml:space="preserve">24. svibnja </w:t>
      </w:r>
      <w:r>
        <w:rPr>
          <w:lang w:eastAsia="en-US"/>
        </w:rPr>
        <w:t>201</w:t>
      </w:r>
      <w:r w:rsidR="00347C41">
        <w:rPr>
          <w:lang w:eastAsia="en-US"/>
        </w:rPr>
        <w:t>6</w:t>
      </w:r>
      <w:r w:rsidRPr="008E3913">
        <w:rPr>
          <w:lang w:eastAsia="en-US"/>
        </w:rPr>
        <w:t>. godine u Očevidniku redoslijeda osnova za plaćanje ima evidentirane neizvršene osnove za plaćanje</w:t>
      </w:r>
      <w:r>
        <w:rPr>
          <w:lang w:eastAsia="en-US"/>
        </w:rPr>
        <w:t xml:space="preserve"> u neprekinutom razdoblju od 120</w:t>
      </w:r>
      <w:r w:rsidRPr="008E3913">
        <w:rPr>
          <w:lang w:eastAsia="en-US"/>
        </w:rPr>
        <w:t xml:space="preserve"> dana u ukupnom iznosu </w:t>
      </w:r>
      <w:r>
        <w:rPr>
          <w:lang w:eastAsia="en-US"/>
        </w:rPr>
        <w:t xml:space="preserve">od </w:t>
      </w:r>
      <w:r w:rsidR="00347C41">
        <w:rPr>
          <w:lang w:eastAsia="en-US"/>
        </w:rPr>
        <w:t>5.626,17</w:t>
      </w:r>
      <w:r>
        <w:rPr>
          <w:lang w:eastAsia="en-US"/>
        </w:rPr>
        <w:t xml:space="preserve"> kn, te</w:t>
      </w:r>
      <w:r w:rsidRPr="008E3913">
        <w:rPr>
          <w:lang w:eastAsia="en-US"/>
        </w:rPr>
        <w:t xml:space="preserve"> da nema zaposlenih</w:t>
      </w:r>
      <w:r>
        <w:rPr>
          <w:lang w:eastAsia="en-US"/>
        </w:rPr>
        <w:t>.</w:t>
      </w:r>
    </w:p>
    <w:p w:rsidRDefault="001A2660" w:rsidP="001A2660" w:rsidR="001A2660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347C41">
        <w:rPr>
          <w:lang w:eastAsia="en-US"/>
        </w:rPr>
        <w:t>23. studenog</w:t>
      </w:r>
      <w:r>
        <w:rPr>
          <w:lang w:eastAsia="en-US"/>
        </w:rPr>
        <w:t xml:space="preserve"> 2017</w:t>
      </w:r>
      <w:r w:rsidRPr="008E3913">
        <w:rPr>
          <w:lang w:eastAsia="en-US"/>
        </w:rPr>
        <w:t>. godine</w:t>
      </w:r>
      <w:r>
        <w:rPr>
          <w:lang w:eastAsia="en-US"/>
        </w:rPr>
        <w:t xml:space="preserve"> kod ovog suda zaprimljena je potvrda Financijske agencije o neizvršenim osnovama za plaćanje iz koje proizlazi da dužnik </w:t>
      </w:r>
      <w:r w:rsidR="00347C41">
        <w:t>NEZAVISNI SINDIKAT DJELATNIKA "JADRANKAMEN" d.d. Pučišća, OIB: 45877034360</w:t>
      </w:r>
      <w:r>
        <w:rPr>
          <w:lang w:eastAsia="en-US"/>
        </w:rPr>
        <w:t xml:space="preserve"> u Očevidniku redoslijeda osnova za plaćanje na dan </w:t>
      </w:r>
      <w:r w:rsidR="00347C41">
        <w:rPr>
          <w:lang w:eastAsia="en-US"/>
        </w:rPr>
        <w:t>23. studenog 2017</w:t>
      </w:r>
      <w:r>
        <w:rPr>
          <w:lang w:eastAsia="en-US"/>
        </w:rPr>
        <w:t>. godine ima evidentirane neizvršene osnove za plaćanje u neprekinutom razdoblju od 0 dana.</w:t>
      </w:r>
    </w:p>
    <w:p w:rsidRDefault="001A2660" w:rsidP="001A2660" w:rsidR="001A2660" w:rsidRPr="008E391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1A2660" w:rsidP="001A2660" w:rsidR="001A2660" w:rsidRPr="008E3913">
      <w:pPr>
        <w:spacing w:before="2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1A2660" w:rsidP="001A2660" w:rsidR="001A2660">
      <w:pPr>
        <w:pStyle w:val="Tijeloteksta"/>
        <w:tabs>
          <w:tab w:pos="1276" w:val="left"/>
        </w:tabs>
        <w:spacing w:before="300"/>
        <w:jc w:val="center"/>
      </w:pPr>
      <w:r w:rsidRPr="00210BB7">
        <w:t xml:space="preserve">U Splitu, </w:t>
      </w:r>
      <w:r w:rsidR="00347C41">
        <w:t xml:space="preserve">27. prosinca </w:t>
      </w:r>
      <w:r w:rsidRPr="00210BB7">
        <w:t xml:space="preserve"> 20</w:t>
      </w:r>
      <w:r>
        <w:t>17</w:t>
      </w:r>
      <w:r w:rsidRPr="00210BB7">
        <w:t>. godine</w:t>
      </w:r>
    </w:p>
    <w:p w:rsidRDefault="001A2660" w:rsidP="001A2660" w:rsidR="00500019">
      <w:pPr>
        <w:pStyle w:val="Tijeloteksta"/>
        <w:tabs>
          <w:tab w:pos="1276" w:val="left"/>
        </w:tabs>
        <w:spacing w:before="260"/>
        <w:ind w:left="6373"/>
        <w:jc w:val="center"/>
      </w:pPr>
      <w:r w:rsidRPr="00210BB7">
        <w:t>S</w:t>
      </w:r>
      <w:r>
        <w:t>UDAC</w:t>
      </w:r>
    </w:p>
    <w:p w:rsidRDefault="00347C41" w:rsidP="001A2660" w:rsidR="00347C41">
      <w:pPr>
        <w:pStyle w:val="Tijeloteksta"/>
        <w:tabs>
          <w:tab w:pos="1276" w:val="left"/>
        </w:tabs>
        <w:ind w:left="6372"/>
        <w:jc w:val="center"/>
      </w:pPr>
    </w:p>
    <w:p w:rsidRDefault="001A2660" w:rsidP="001A2660" w:rsidR="001A2660">
      <w:pPr>
        <w:pStyle w:val="Tijeloteksta"/>
        <w:tabs>
          <w:tab w:pos="1276" w:val="left"/>
        </w:tabs>
        <w:ind w:left="6372"/>
        <w:jc w:val="center"/>
      </w:pPr>
      <w:r>
        <w:t>IVANA MADUNIĆ</w:t>
      </w:r>
    </w:p>
    <w:p w:rsidRDefault="00500019" w:rsidP="00500019" w:rsidR="001A2660">
      <w:pPr>
        <w:pStyle w:val="Tijeloteksta"/>
        <w:tabs>
          <w:tab w:pos="1276" w:val="left"/>
          <w:tab w:pos="6765" w:val="left"/>
        </w:tabs>
        <w:ind w:left="6372"/>
        <w:jc w:val="left"/>
      </w:pPr>
      <w:r>
        <w:lastRenderedPageBreak/>
        <w:tab/>
      </w:r>
    </w:p>
    <w:p w:rsidRDefault="001A2660" w:rsidP="001A2660" w:rsidR="001A2660">
      <w:pPr>
        <w:pStyle w:val="Tijeloteksta"/>
        <w:tabs>
          <w:tab w:pos="1276" w:val="left"/>
        </w:tabs>
        <w:ind w:left="6372"/>
        <w:jc w:val="center"/>
      </w:pPr>
    </w:p>
    <w:p w:rsidRDefault="001A2660" w:rsidP="001A2660" w:rsidR="001A2660" w:rsidRPr="00210BB7">
      <w:pPr>
        <w:pStyle w:val="Tijeloteksta"/>
        <w:spacing w:before="100"/>
      </w:pPr>
      <w:r w:rsidRPr="00210BB7">
        <w:t xml:space="preserve">POUKA O PRAVNOM LIJEKU: </w:t>
      </w:r>
    </w:p>
    <w:p w:rsidRDefault="001A2660" w:rsidP="001A2660" w:rsidR="001A2660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2660" w:rsidP="001A2660" w:rsidR="001A2660" w:rsidRPr="008E3913">
      <w:pPr>
        <w:pStyle w:val="Tijeloteksta"/>
      </w:pPr>
    </w:p>
    <w:p w:rsidRDefault="001A2660" w:rsidP="001A2660" w:rsidR="001A2660" w:rsidRPr="008E3913">
      <w:pPr>
        <w:pStyle w:val="Tijeloteksta"/>
      </w:pPr>
    </w:p>
    <w:p w:rsidRDefault="001A2660" w:rsidP="001A2660" w:rsidR="001A2660" w:rsidRPr="008E3913">
      <w:pPr>
        <w:pStyle w:val="Tijeloteksta"/>
      </w:pPr>
      <w:r w:rsidRPr="008E3913">
        <w:t>DNA:</w:t>
      </w:r>
    </w:p>
    <w:p w:rsidRDefault="001A2660" w:rsidP="001A2660" w:rsidR="001A2660">
      <w:pPr>
        <w:pStyle w:val="Tijeloteksta"/>
      </w:pPr>
      <w:r w:rsidRPr="008E3913">
        <w:t>-</w:t>
      </w:r>
      <w:r>
        <w:t xml:space="preserve"> </w:t>
      </w:r>
      <w:r w:rsidRPr="008E3913">
        <w:t xml:space="preserve">predlagatelju </w:t>
      </w:r>
      <w:r>
        <w:t>–</w:t>
      </w:r>
      <w:r w:rsidRPr="008E3913">
        <w:t xml:space="preserve"> FINA</w:t>
      </w:r>
      <w:r>
        <w:t>-i, Regionalni centar Split</w:t>
      </w:r>
    </w:p>
    <w:p w:rsidRDefault="001A2660" w:rsidP="001A2660" w:rsidR="001A2660">
      <w:pPr>
        <w:pStyle w:val="Tijeloteksta"/>
      </w:pPr>
      <w:r>
        <w:t>- dužniku po punom.</w:t>
      </w:r>
    </w:p>
    <w:p w:rsidRDefault="001A2660" w:rsidP="001A2660" w:rsidR="001A2660" w:rsidRPr="008E3913">
      <w:pPr>
        <w:pStyle w:val="Tijeloteksta"/>
      </w:pPr>
      <w:r>
        <w:t xml:space="preserve">- mrežna stranica e-Oglasna ploča sudova </w:t>
      </w:r>
    </w:p>
    <w:p w:rsidRDefault="001A2660" w:rsidP="001A2660" w:rsidR="001A2660">
      <w:pPr>
        <w:pStyle w:val="Tijeloteksta"/>
      </w:pPr>
      <w:r w:rsidRPr="008E3913">
        <w:t>-</w:t>
      </w:r>
      <w:r>
        <w:t xml:space="preserve"> </w:t>
      </w:r>
      <w:r w:rsidRPr="008E3913">
        <w:t>u spis</w:t>
      </w:r>
    </w:p>
    <w:p w:rsidRDefault="001A2660" w:rsidP="001A2660" w:rsidR="001A2660" w:rsidRPr="00401CAD">
      <w:pPr>
        <w:pStyle w:val="Tijeloteksta"/>
        <w:tabs>
          <w:tab w:pos="6810" w:val="clear"/>
        </w:tabs>
        <w:rPr>
          <w:b/>
        </w:rPr>
      </w:pPr>
    </w:p>
    <w:p w:rsidRDefault="002E062D" w:rsidR="002E062D"/>
    <w:sectPr w:rsidSect="00D92D1F" w:rsidR="002E062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A46" w:rsidP="001A2660" w:rsidR="00993A46">
      <w:r>
        <w:separator/>
      </w:r>
    </w:p>
  </w:endnote>
  <w:endnote w:id="0" w:type="continuationSeparator">
    <w:p w:rsidRDefault="00993A46" w:rsidP="001A2660" w:rsidR="00993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A46" w:rsidP="001A2660" w:rsidR="00993A46">
      <w:r>
        <w:separator/>
      </w:r>
    </w:p>
  </w:footnote>
  <w:footnote w:id="0" w:type="continuationSeparator">
    <w:p w:rsidRDefault="00993A46" w:rsidP="001A2660" w:rsidR="00993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43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3A46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43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5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6643" w:rsidP="00B44741" w:rsidR="00B44741">
    <w:pPr>
      <w:pStyle w:val="Zaglavlje"/>
      <w:jc w:val="right"/>
    </w:pPr>
    <w:r>
      <w:tab/>
      <w:t>1</w:t>
    </w:r>
    <w:r w:rsidR="001A2660">
      <w:t>0</w:t>
    </w:r>
    <w:r>
      <w:t>. St-</w:t>
    </w:r>
    <w:r w:rsidR="00347C41">
      <w:t>1314/16</w:t>
    </w:r>
  </w:p>
  <w:p w:rsidRDefault="00993A46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43" w:rsidP="00B44741" w:rsidR="00B44741">
    <w:pPr>
      <w:pStyle w:val="Zaglavlje"/>
      <w:jc w:val="right"/>
    </w:pPr>
    <w:r>
      <w:t>1</w:t>
    </w:r>
    <w:r w:rsidR="001A2660">
      <w:t>0</w:t>
    </w:r>
    <w:r>
      <w:t>. St</w:t>
    </w:r>
    <w:r w:rsidR="00347C41">
      <w:t>-1314/16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660"/>
    <w:rsid w:val="001A2660"/>
    <w:rsid w:val="002E062D"/>
    <w:rsid w:val="00347C41"/>
    <w:rsid w:val="00500019"/>
    <w:rsid w:val="00536643"/>
    <w:rsid w:val="005815ED"/>
    <w:rsid w:val="00687053"/>
    <w:rsid w:val="00714827"/>
    <w:rsid w:val="008726B5"/>
    <w:rsid w:val="008F60DA"/>
    <w:rsid w:val="0094080D"/>
    <w:rsid w:val="00993A46"/>
    <w:rsid w:val="00D4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26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2660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A266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2660"/>
  </w:style>
  <w:style w:styleId="Tekstbalonia" w:type="paragraph">
    <w:name w:val="Balloon Text"/>
    <w:basedOn w:val="Normal"/>
    <w:link w:val="TekstbaloniaChar"/>
    <w:uiPriority w:val="99"/>
    <w:semiHidden/>
    <w:unhideWhenUsed/>
    <w:rsid w:val="001A26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266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26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5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1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26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2660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A266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2660"/>
  </w:style>
  <w:style w:styleId="Tekstbalonia" w:type="paragraph">
    <w:name w:val="Balloon Text"/>
    <w:basedOn w:val="Normal"/>
    <w:link w:val="TekstbaloniaChar"/>
    <w:uiPriority w:val="99"/>
    <w:semiHidden/>
    <w:unhideWhenUsed/>
    <w:rsid w:val="001A26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266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26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5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1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St-1314/2016</izvorni_sadrzaj>
    <derivirana_varijabla naziv="DomainObject.Predmet.OznakaBroj_1">St-1314/2016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nezavisni sindikat djelatnika jadrankamen</izvorni_sadrzaj>
    <derivirana_varijabla naziv="DomainObject.Predmet.ProtustrankaFormated_1">  nezavisni sindikat djelatnika jadrankamen</derivirana_varijabla>
  </DomainObject.Predmet.ProtustrankaFormated>
  <DomainObject.Predmet.ProtustrankaFormatedOIB>
    <izvorni_sadrzaj>  nezavisni sindikat djelatnika jadrankamen, OIB 45877034360</izvorni_sadrzaj>
    <derivirana_varijabla naziv="DomainObject.Predmet.ProtustrankaFormatedOIB_1">  nezavisni sindikat djelatnika jadrankamen, OIB 45877034360</derivirana_varijabla>
  </DomainObject.Predmet.ProtustrankaFormatedOIB>
  <DomainObject.Predmet.ProtustrankaFormatedWithAdress>
    <izvorni_sadrzaj> nezavisni sindikat djelatnika jadrankamen, Pučišća 0, 21412 Pučišća</izvorni_sadrzaj>
    <derivirana_varijabla naziv="DomainObject.Predmet.ProtustrankaFormatedWithAdress_1"> nezavisni sindikat djelatnika jadrankamen, Pučišća 0, 21412 Pučišća</derivirana_varijabla>
  </DomainObject.Predmet.ProtustrankaFormatedWithAdress>
  <DomainObject.Predmet.ProtustrankaFormatedWithAdressOIB>
    <izvorni_sadrzaj> nezavisni sindikat djelatnika jadrankamen, OIB 45877034360, Pučišća 0, 21412 Pučišća</izvorni_sadrzaj>
    <derivirana_varijabla naziv="DomainObject.Predmet.ProtustrankaFormatedWithAdressOIB_1"> nezavisni sindikat djelatnika jadrankamen, OIB 45877034360, Pučišća 0, 21412 Pučišća</derivirana_varijabla>
  </DomainObject.Predmet.ProtustrankaFormatedWithAdressOIB>
  <DomainObject.Predmet.ProtustrankaWithAdress>
    <izvorni_sadrzaj>nezavisni sindikat djelatnika jadrankamen Pučišća 0, 21412 Pučišća</izvorni_sadrzaj>
    <derivirana_varijabla naziv="DomainObject.Predmet.ProtustrankaWithAdress_1">nezavisni sindikat djelatnika jadrankamen Pučišća 0, 21412 Pučišća</derivirana_varijabla>
  </DomainObject.Predmet.ProtustrankaWithAdress>
  <DomainObject.Predmet.ProtustrankaWithAdressOIB>
    <izvorni_sadrzaj>nezavisni sindikat djelatnika jadrankamen, OIB 45877034360, Pučišća 0, 21412 Pučišća</izvorni_sadrzaj>
    <derivirana_varijabla naziv="DomainObject.Predmet.ProtustrankaWithAdressOIB_1">nezavisni sindikat djelatnika jadrankamen, OIB 45877034360, Pučišća 0, 21412 Pučišća</derivirana_varijabla>
  </DomainObject.Predmet.ProtustrankaWithAdressOIB>
  <DomainObject.Predmet.ProtustrankaNazivFormated>
    <izvorni_sadrzaj>nezavisni sindikat djelatnika jadrankamen</izvorni_sadrzaj>
    <derivirana_varijabla naziv="DomainObject.Predmet.ProtustrankaNazivFormated_1">nezavisni sindikat djelatnika jadrankamen</derivirana_varijabla>
  </DomainObject.Predmet.ProtustrankaNazivFormated>
  <DomainObject.Predmet.ProtustrankaNazivFormatedOIB>
    <izvorni_sadrzaj>nezavisni sindikat djelatnika jadrankamen, OIB 45877034360</izvorni_sadrzaj>
    <derivirana_varijabla naziv="DomainObject.Predmet.ProtustrankaNazivFormatedOIB_1">nezavisni sindikat djelatnika jadrankamen, OIB 45877034360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5626.17</izvorni_sadrzaj>
    <derivirana_varijabla naziv="DomainObject.Predmet.TrenutnaVrijednost_1">5626.17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nezavisni sindikat djelatnika jadrankamen</item>
    </izvorni_sadrzaj>
    <derivirana_varijabla naziv="DomainObject.Predmet.ProtuStrankaListFormated_1">
      <item>nezavisni sindikat djelatnika jadrankamen</item>
    </derivirana_varijabla>
  </DomainObject.Predmet.ProtuStrankaListFormated>
  <DomainObject.Predmet.ProtuStrankaListFormatedOIB>
    <izvorni_sadrzaj>
      <item>nezavisni sindikat djelatnika jadrankamen, OIB 45877034360</item>
    </izvorni_sadrzaj>
    <derivirana_varijabla naziv="DomainObject.Predmet.ProtuStrankaListFormatedOIB_1">
      <item>nezavisni sindikat djelatnika jadrankamen, OIB 45877034360</item>
    </derivirana_varijabla>
  </DomainObject.Predmet.ProtuStrankaListFormatedOIB>
  <DomainObject.Predmet.ProtuStrankaListFormatedWithAdress>
    <izvorni_sadrzaj>
      <item>nezavisni sindikat djelatnika jadrankamen, Pučišća 0, 21412 Pučišća</item>
    </izvorni_sadrzaj>
    <derivirana_varijabla naziv="DomainObject.Predmet.ProtuStrankaListFormatedWithAdress_1">
      <item>nezavisni sindikat djelatnika jadrankamen, Pučišća 0, 21412 Pučišća</item>
    </derivirana_varijabla>
  </DomainObject.Predmet.ProtuStrankaListFormatedWithAdress>
  <DomainObject.Predmet.ProtuStrankaListFormatedWithAdressOIB>
    <izvorni_sadrzaj>
      <item>nezavisni sindikat djelatnika jadrankamen, OIB 45877034360, Pučišća 0, 21412 Pučišća</item>
    </izvorni_sadrzaj>
    <derivirana_varijabla naziv="DomainObject.Predmet.ProtuStrankaListFormatedWithAdressOIB_1">
      <item>nezavisni sindikat djelatnika jadrankamen, OIB 45877034360, Pučišća 0, 21412 Pučišća</item>
    </derivirana_varijabla>
  </DomainObject.Predmet.ProtuStrankaListFormatedWithAdressOIB>
  <DomainObject.Predmet.ProtuStrankaListNazivFormated>
    <izvorni_sadrzaj>
      <item>nezavisni sindikat djelatnika jadrankamen</item>
    </izvorni_sadrzaj>
    <derivirana_varijabla naziv="DomainObject.Predmet.ProtuStrankaListNazivFormated_1">
      <item>nezavisni sindikat djelatnika jadrankamen</item>
    </derivirana_varijabla>
  </DomainObject.Predmet.ProtuStrankaListNazivFormated>
  <DomainObject.Predmet.ProtuStrankaListNazivFormatedOIB>
    <izvorni_sadrzaj>
      <item>nezavisni sindikat djelatnika jadrankamen, OIB 45877034360</item>
    </izvorni_sadrzaj>
    <derivirana_varijabla naziv="DomainObject.Predmet.ProtuStrankaListNazivFormatedOIB_1">
      <item>nezavisni sindikat djelatnika jadrankamen, OIB 45877034360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nezavisni sindikat djelatnika jadrankamen</izvorni_sadrzaj>
    <derivirana_varijabla naziv="DomainObject.Predmet.ProtustrankaIDrugi_1">nezavisni sindikat djelatnika jadrankamen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nezavisni sindikat djelatnika jadrankamen, OIB 45877034360, Pučišća 0, 21412 Pučišća</izvorni_sadrzaj>
    <derivirana_varijabla naziv="DomainObject.Predmet.ProtustrankaIDrugiAdressOIB_1">nezavisni sindikat djelatnika jadrankamen, OIB 45877034360, Pučišća 0, 21412 Pučišća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nezavisni sindikat djelatnika jadrankamen</item>
      <item>FINANCIJSKA AGENCIJA, RC SPLIT</item>
    </izvorni_sadrzaj>
    <derivirana_varijabla naziv="DomainObject.Predmet.SudioniciListNaziv_1">
      <item>nezavisni sindikat djelatnika jadrankamen</item>
      <item>FINANCIJSKA AGENCIJA, RC SPLIT</item>
    </derivirana_varijabla>
  </DomainObject.Predmet.SudioniciListNaziv>
  <DomainObject.Predmet.SudioniciListAdressOIB>
    <izvorni_sadrzaj>
      <item>nezavisni sindikat djelatnika jadrankamen, OIB 45877034360, Pučišća 0,21412 Pučišća</item>
      <item>FINANCIJSKA AGENCIJA, RC SPLIT, OIB 85821130368, Mažuranićevo šetalište 24 b,21000 Split</item>
    </izvorni_sadrzaj>
    <derivirana_varijabla naziv="DomainObject.Predmet.SudioniciListAdressOIB_1">
      <item>nezavisni sindikat djelatnika jadrankamen, OIB 45877034360, Pučišća 0,21412 Pučišća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45877034360</item>
      <item>, OIB 85821130368</item>
    </izvorni_sadrzaj>
    <derivirana_varijabla naziv="DomainObject.Predmet.SudioniciListNazivOIB_1">
      <item>, OIB 45877034360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1981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2017-12-27T09:23:00Z</dcterms:created>
  <dc:creator>Ivana Madunić</dc:creator>
  <cp:lastModifiedBy>Ivana Madunić</cp:lastModifiedBy>
  <cp:lastPrinted>2017-12-27T09:22:00Z</cp:lastPrinted>
  <dcterms:modified xmlns:xsi="http://www.w3.org/2001/XMLSchema-instance" xsi:type="dcterms:W3CDTF">2017-12-27T14:00:00Z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