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d34c" w14:paraId="5abd34c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7546D2">
        <w:rPr>
          <w:rFonts w:hAnsi="Times New Roman" w:ascii="Times New Roman"/>
          <w:lang w:val="hr-HR"/>
        </w:rPr>
        <w:t>1247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3A2B9F">
        <w:rPr>
          <w:rFonts w:hAnsi="Times New Roman" w:ascii="Times New Roman"/>
          <w:szCs w:val="24"/>
          <w:lang w:val="hr-HR"/>
        </w:rPr>
        <w:t>POSLOVNO SAVJETNIŠTVO d.o.o., Split, Trg braće Radić 15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3A2B9F">
        <w:rPr>
          <w:rFonts w:hAnsi="Times New Roman" w:ascii="Times New Roman"/>
          <w:szCs w:val="24"/>
          <w:lang w:val="hr-HR"/>
        </w:rPr>
        <w:t>69919528059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3A2B9F" w:rsidRPr="003A2B9F">
        <w:rPr>
          <w:rFonts w:hAnsi="Times New Roman" w:ascii="Times New Roman"/>
          <w:szCs w:val="24"/>
          <w:lang w:val="en-GB"/>
        </w:rPr>
        <w:t xml:space="preserve">POSLOVNO SAVJETNIŠTVO </w:t>
      </w:r>
      <w:proofErr w:type="spellStart"/>
      <w:r w:rsidR="003A2B9F" w:rsidRPr="003A2B9F">
        <w:rPr>
          <w:rFonts w:hAnsi="Times New Roman" w:ascii="Times New Roman"/>
          <w:szCs w:val="24"/>
          <w:lang w:val="en-GB"/>
        </w:rPr>
        <w:t>d.o.o</w:t>
      </w:r>
      <w:proofErr w:type="spellEnd"/>
      <w:r w:rsidR="003A2B9F" w:rsidRPr="003A2B9F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3A2B9F" w:rsidRPr="003A2B9F">
        <w:rPr>
          <w:rFonts w:hAnsi="Times New Roman" w:ascii="Times New Roman"/>
          <w:szCs w:val="24"/>
          <w:lang w:val="en-GB"/>
        </w:rPr>
        <w:t>Trg</w:t>
      </w:r>
      <w:proofErr w:type="spellEnd"/>
      <w:r w:rsidR="003A2B9F" w:rsidRPr="003A2B9F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A2B9F" w:rsidRPr="003A2B9F">
        <w:rPr>
          <w:rFonts w:hAnsi="Times New Roman" w:ascii="Times New Roman"/>
          <w:szCs w:val="24"/>
          <w:lang w:val="en-GB"/>
        </w:rPr>
        <w:t>braće</w:t>
      </w:r>
      <w:proofErr w:type="spellEnd"/>
      <w:r w:rsidR="003A2B9F" w:rsidRPr="003A2B9F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A2B9F" w:rsidRPr="003A2B9F">
        <w:rPr>
          <w:rFonts w:hAnsi="Times New Roman" w:ascii="Times New Roman"/>
          <w:szCs w:val="24"/>
          <w:lang w:val="en-GB"/>
        </w:rPr>
        <w:t>Radić</w:t>
      </w:r>
      <w:proofErr w:type="spellEnd"/>
      <w:r w:rsidR="003A2B9F" w:rsidRPr="003A2B9F">
        <w:rPr>
          <w:rFonts w:hAnsi="Times New Roman" w:ascii="Times New Roman"/>
          <w:szCs w:val="24"/>
          <w:lang w:val="en-GB"/>
        </w:rPr>
        <w:t xml:space="preserve"> 15, OIB: 69919528059</w:t>
      </w:r>
      <w:r w:rsidR="003A2B9F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65388E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65388E">
        <w:rPr>
          <w:rFonts w:hAnsi="Times New Roman" w:ascii="Times New Roman"/>
          <w:szCs w:val="24"/>
          <w:highlight w:val="green"/>
        </w:rPr>
        <w:t>26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65388E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65388E" w:rsidRPr="0065388E">
        <w:rPr>
          <w:rFonts w:hAnsi="Times New Roman" w:ascii="Times New Roman"/>
        </w:rPr>
        <w:t>Zdenko Krstić, dipl. pravnik iz Osijeka, Županijska 2, OIB: 13827089798.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83E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3A2B9F" w:rsidRPr="003A2B9F">
        <w:rPr>
          <w:rFonts w:hAnsi="Times New Roman" w:ascii="Times New Roman"/>
          <w:szCs w:val="24"/>
        </w:rPr>
        <w:t xml:space="preserve">POSLOVNO SAVJETNIŠTVO </w:t>
      </w:r>
      <w:proofErr w:type="spellStart"/>
      <w:r w:rsidR="003A2B9F" w:rsidRPr="003A2B9F">
        <w:rPr>
          <w:rFonts w:hAnsi="Times New Roman" w:ascii="Times New Roman"/>
          <w:szCs w:val="24"/>
        </w:rPr>
        <w:t>d.o.o</w:t>
      </w:r>
      <w:proofErr w:type="spellEnd"/>
      <w:r w:rsidR="003A2B9F" w:rsidRPr="003A2B9F">
        <w:rPr>
          <w:rFonts w:hAnsi="Times New Roman" w:ascii="Times New Roman"/>
          <w:szCs w:val="24"/>
        </w:rPr>
        <w:t xml:space="preserve">., Split, </w:t>
      </w:r>
      <w:proofErr w:type="spellStart"/>
      <w:r w:rsidR="003A2B9F" w:rsidRPr="003A2B9F">
        <w:rPr>
          <w:rFonts w:hAnsi="Times New Roman" w:ascii="Times New Roman"/>
          <w:szCs w:val="24"/>
        </w:rPr>
        <w:t>Trg</w:t>
      </w:r>
      <w:proofErr w:type="spellEnd"/>
      <w:r w:rsidR="003A2B9F" w:rsidRPr="003A2B9F">
        <w:rPr>
          <w:rFonts w:hAnsi="Times New Roman" w:ascii="Times New Roman"/>
          <w:szCs w:val="24"/>
        </w:rPr>
        <w:t xml:space="preserve"> </w:t>
      </w:r>
      <w:proofErr w:type="spellStart"/>
      <w:r w:rsidR="003A2B9F" w:rsidRPr="003A2B9F">
        <w:rPr>
          <w:rFonts w:hAnsi="Times New Roman" w:ascii="Times New Roman"/>
          <w:szCs w:val="24"/>
        </w:rPr>
        <w:t>braće</w:t>
      </w:r>
      <w:proofErr w:type="spellEnd"/>
      <w:r w:rsidR="003A2B9F" w:rsidRPr="003A2B9F">
        <w:rPr>
          <w:rFonts w:hAnsi="Times New Roman" w:ascii="Times New Roman"/>
          <w:szCs w:val="24"/>
        </w:rPr>
        <w:t xml:space="preserve"> </w:t>
      </w:r>
      <w:proofErr w:type="spellStart"/>
      <w:r w:rsidR="003A2B9F" w:rsidRPr="003A2B9F">
        <w:rPr>
          <w:rFonts w:hAnsi="Times New Roman" w:ascii="Times New Roman"/>
          <w:szCs w:val="24"/>
        </w:rPr>
        <w:t>Radić</w:t>
      </w:r>
      <w:proofErr w:type="spellEnd"/>
      <w:r w:rsidR="003A2B9F" w:rsidRPr="003A2B9F">
        <w:rPr>
          <w:rFonts w:hAnsi="Times New Roman" w:ascii="Times New Roman"/>
          <w:szCs w:val="24"/>
        </w:rPr>
        <w:t xml:space="preserve"> 15, OIB: 69919528059.</w:t>
      </w:r>
      <w:r w:rsidR="003A2B9F">
        <w:rPr>
          <w:rFonts w:hAnsi="Times New Roman" w:ascii="Times New Roman"/>
          <w:szCs w:val="24"/>
        </w:rPr>
        <w:t xml:space="preserve"> </w:t>
      </w:r>
    </w:p>
    <w:p w:rsidRDefault="003A2B9F" w:rsidP="00E808B6" w:rsidR="003A2B9F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3316E6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16E6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31803"/>
    <w:rsid w:val="00651230"/>
    <w:rsid w:val="0065388E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3DC3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C2C8B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3D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DC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31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8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8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8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3D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DC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31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8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8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8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St-1247/2015</izvorni_sadrzaj>
    <derivirana_varijabla naziv="DomainObject.Predmet.OznakaBroj_1">St-1247/2015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POSLOVNO SAVJETNIŠTVO E.ROTH za razvoj i realizaciju poslovnih projekata i projekata nekretnina, društvo s ograničenom odgovo</izvorni_sadrzaj>
    <derivirana_varijabla naziv="DomainObject.Predmet.ProtustrankaFormated_1">  POSLOVNO SAVJETNIŠTVO E.ROTH za razvoj i realizaciju poslovnih projekata i projekata nekretnina, društvo s ograničenom odgovo</derivirana_varijabla>
  </DomainObject.Predmet.ProtustrankaFormated>
  <DomainObject.Predmet.ProtustrankaFormatedOIB>
    <izvorni_sadrzaj>  POSLOVNO SAVJETNIŠTVO E.ROTH za razvoj i realizaciju poslovnih projekata i projekata nekretnina, društvo s ograničenom odgovo, OIB 69919528059</izvorni_sadrzaj>
    <derivirana_varijabla naziv="DomainObject.Predmet.ProtustrankaFormatedOIB_1">  POSLOVNO SAVJETNIŠTVO E.ROTH za razvoj i realizaciju poslovnih projekata i projekata nekretnina, društvo s ograničenom odgovo, OIB 69919528059</derivirana_varijabla>
  </DomainObject.Predmet.ProtustrankaFormatedOIB>
  <DomainObject.Predmet.ProtustrankaFormatedWithAdress>
    <izvorni_sadrzaj> POSLOVNO SAVJETNIŠTVO E.ROTH za razvoj i realizaciju poslovnih projekata i projekata nekretnina, društvo s ograničenom odgovo, Trg braće Radić 15, 21000 Split</izvorni_sadrzaj>
    <derivirana_varijabla naziv="DomainObject.Predmet.ProtustrankaFormatedWithAdress_1"> POSLOVNO SAVJETNIŠTVO E.ROTH za razvoj i realizaciju poslovnih projekata i projekata nekretnina, društvo s ograničenom odgovo, Trg braće Radić 15, 21000 Split</derivirana_varijabla>
  </DomainObject.Predmet.ProtustrankaFormatedWithAdress>
  <DomainObject.Predmet.ProtustrankaFormatedWithAdressOIB>
    <izvorni_sadrzaj> POSLOVNO SAVJETNIŠTVO E.ROTH za razvoj i realizaciju poslovnih projekata i projekata nekretnina, društvo s ograničenom odgovo, OIB 69919528059, Trg braće Radić 15, 21000 Split</izvorni_sadrzaj>
    <derivirana_varijabla naziv="DomainObject.Predmet.ProtustrankaFormatedWithAdressOIB_1"> POSLOVNO SAVJETNIŠTVO E.ROTH za razvoj i realizaciju poslovnih projekata i projekata nekretnina, društvo s ograničenom odgovo, OIB 69919528059, Trg braće Radić 15, 21000 Split</derivirana_varijabla>
  </DomainObject.Predmet.ProtustrankaFormatedWithAdressOIB>
  <DomainObject.Predmet.ProtustrankaWithAdress>
    <izvorni_sadrzaj>POSLOVNO SAVJETNIŠTVO E.ROTH za razvoj i realizaciju poslovnih projekata i projekata nekretnina, društvo s ograničenom odgovo Trg braće Radić 15, 21000 Split</izvorni_sadrzaj>
    <derivirana_varijabla naziv="DomainObject.Predmet.ProtustrankaWithAdress_1">POSLOVNO SAVJETNIŠTVO E.ROTH za razvoj i realizaciju poslovnih projekata i projekata nekretnina, društvo s ograničenom odgovo Trg braće Radić 15, 21000 Split</derivirana_varijabla>
  </DomainObject.Predmet.ProtustrankaWithAdress>
  <DomainObject.Predmet.ProtustrankaWithAdressOIB>
    <izvorni_sadrzaj>POSLOVNO SAVJETNIŠTVO E.ROTH za razvoj i realizaciju poslovnih projekata i projekata nekretnina, društvo s ograničenom odgovo, OIB 69919528059, Trg braće Radić 15, 21000 Split</izvorni_sadrzaj>
    <derivirana_varijabla naziv="DomainObject.Predmet.ProtustrankaWithAdressOIB_1">POSLOVNO SAVJETNIŠTVO E.ROTH za razvoj i realizaciju poslovnih projekata i projekata nekretnina, društvo s ograničenom odgovo, OIB 69919528059, Trg braće Radić 15, 21000 Split</derivirana_varijabla>
  </DomainObject.Predmet.ProtustrankaWithAdressOIB>
  <DomainObject.Predmet.ProtustrankaNazivFormated>
    <izvorni_sadrzaj>POSLOVNO SAVJETNIŠTVO E.ROTH za razvoj i realizaciju poslovnih projekata i projekata nekretnina, društvo s ograničenom odgovo</izvorni_sadrzaj>
    <derivirana_varijabla naziv="DomainObject.Predmet.ProtustrankaNazivFormated_1">POSLOVNO SAVJETNIŠTVO E.ROTH za razvoj i realizaciju poslovnih projekata i projekata nekretnina, društvo s ograničenom odgovo</derivirana_varijabla>
  </DomainObject.Predmet.ProtustrankaNazivFormated>
  <DomainObject.Predmet.ProtustrankaNazivFormatedOIB>
    <izvorni_sadrzaj>POSLOVNO SAVJETNIŠTVO E.ROTH za razvoj i realizaciju poslovnih projekata i projekata nekretnina, društvo s ograničenom odgovo, OIB 69919528059</izvorni_sadrzaj>
    <derivirana_varijabla naziv="DomainObject.Predmet.ProtustrankaNazivFormatedOIB_1">POSLOVNO SAVJETNIŠTVO E.ROTH za razvoj i realizaciju poslovnih projekata i projekata nekretnina, društvo s ograničenom odgovo, OIB 69919528059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374209.26</izvorni_sadrzaj>
    <derivirana_varijabla naziv="DomainObject.Predmet.TrenutnaVrijednost_1">374209.26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POSLOVNO SAVJETNIŠTVO E.ROTH za razvoj i realizaciju poslovnih projekata i projekata nekretnina, društvo s ograničenom odgovo</item>
    </izvorni_sadrzaj>
    <derivirana_varijabla naziv="DomainObject.Predmet.ProtuStrankaListFormated_1">
      <item>POSLOVNO SAVJETNIŠTVO E.ROTH za razvoj i realizaciju poslovnih projekata i projekata nekretnina, društvo s ograničenom odgovo</item>
    </derivirana_varijabla>
  </DomainObject.Predmet.ProtuStrankaListFormated>
  <DomainObject.Predmet.ProtuStrankaListFormatedOIB>
    <izvorni_sadrzaj>
      <item>POSLOVNO SAVJETNIŠTVO E.ROTH za razvoj i realizaciju poslovnih projekata i projekata nekretnina, društvo s ograničenom odgovo, OIB 69919528059</item>
    </izvorni_sadrzaj>
    <derivirana_varijabla naziv="DomainObject.Predmet.ProtuStrankaListFormatedOIB_1">
      <item>POSLOVNO SAVJETNIŠTVO E.ROTH za razvoj i realizaciju poslovnih projekata i projekata nekretnina, društvo s ograničenom odgovo, OIB 69919528059</item>
    </derivirana_varijabla>
  </DomainObject.Predmet.ProtuStrankaListFormatedOIB>
  <DomainObject.Predmet.ProtuStrankaListFormatedWithAdress>
    <izvorni_sadrzaj>
      <item>POSLOVNO SAVJETNIŠTVO E.ROTH za razvoj i realizaciju poslovnih projekata i projekata nekretnina, društvo s ograničenom odgovo, Trg braće Radić 15, 21000 Split</item>
    </izvorni_sadrzaj>
    <derivirana_varijabla naziv="DomainObject.Predmet.ProtuStrankaListFormatedWithAdress_1">
      <item>POSLOVNO SAVJETNIŠTVO E.ROTH za razvoj i realizaciju poslovnih projekata i projekata nekretnina, društvo s ograničenom odgovo, Trg braće Radić 15, 21000 Split</item>
    </derivirana_varijabla>
  </DomainObject.Predmet.ProtuStrankaListFormatedWithAdress>
  <DomainObject.Predmet.ProtuStrankaListFormatedWithAdressOIB>
    <izvorni_sadrzaj>
      <item>POSLOVNO SAVJETNIŠTVO E.ROTH za razvoj i realizaciju poslovnih projekata i projekata nekretnina, društvo s ograničenom odgovo, OIB 69919528059, Trg braće Radić 15, 21000 Split</item>
    </izvorni_sadrzaj>
    <derivirana_varijabla naziv="DomainObject.Predmet.ProtuStrankaListFormatedWithAdressOIB_1">
      <item>POSLOVNO SAVJETNIŠTVO E.ROTH za razvoj i realizaciju poslovnih projekata i projekata nekretnina, društvo s ograničenom odgovo, OIB 69919528059, Trg braće Radić 15, 21000 Split</item>
    </derivirana_varijabla>
  </DomainObject.Predmet.ProtuStrankaListFormatedWithAdressOIB>
  <DomainObject.Predmet.ProtuStrankaListNazivFormated>
    <izvorni_sadrzaj>
      <item>POSLOVNO SAVJETNIŠTVO E.ROTH za razvoj i realizaciju poslovnih projekata i projekata nekretnina, društvo s ograničenom odgovo</item>
    </izvorni_sadrzaj>
    <derivirana_varijabla naziv="DomainObject.Predmet.ProtuStrankaListNazivFormated_1">
      <item>POSLOVNO SAVJETNIŠTVO E.ROTH za razvoj i realizaciju poslovnih projekata i projekata nekretnina, društvo s ograničenom odgovo</item>
    </derivirana_varijabla>
  </DomainObject.Predmet.ProtuStrankaListNazivFormated>
  <DomainObject.Predmet.ProtuStrankaListNazivFormatedOIB>
    <izvorni_sadrzaj>
      <item>POSLOVNO SAVJETNIŠTVO E.ROTH za razvoj i realizaciju poslovnih projekata i projekata nekretnina, društvo s ograničenom odgovo, OIB 69919528059</item>
    </izvorni_sadrzaj>
    <derivirana_varijabla naziv="DomainObject.Predmet.ProtuStrankaListNazivFormatedOIB_1">
      <item>POSLOVNO SAVJETNIŠTVO E.ROTH za razvoj i realizaciju poslovnih projekata i projekata nekretnina, društvo s ograničenom odgovo, OIB 69919528059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POSLOVNO SAVJETNIŠTVO E.ROTH za razvoj i realizaciju poslovnih projekata i projekata nekretnina, društvo s ograničenom odgovo</izvorni_sadrzaj>
    <derivirana_varijabla naziv="DomainObject.Predmet.ProtustrankaIDrugi_1">POSLOVNO SAVJETNIŠTVO E.ROTH za razvoj i realizaciju poslovnih projekata i projekata nekretnina, društvo s ograničenom odgovo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POSLOVNO SAVJETNIŠTVO E.ROTH za razvoj i realizaciju poslovnih projekata i projekata nekretnina, društvo s ograničenom odgovo, OIB 69919528059, Trg braće Radić 15, 21000 Split</izvorni_sadrzaj>
    <derivirana_varijabla naziv="DomainObject.Predmet.ProtustrankaIDrugiAdressOIB_1">POSLOVNO SAVJETNIŠTVO E.ROTH za razvoj i realizaciju poslovnih projekata i projekata nekretnina, društvo s ograničenom odgovo, OIB 69919528059, Trg braće Radić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POSLOVNO SAVJETNIŠTVO E.ROTH za razvoj i realizaciju poslovnih projekata i projekata nekretnina, društvo s ograničenom odgovo</item>
      <item>FINANCIJSKA AGENCIJA RC SPLIT</item>
    </izvorni_sadrzaj>
    <derivirana_varijabla naziv="DomainObject.Predmet.SudioniciListNaziv_1">
      <item>POSLOVNO SAVJETNIŠTVO E.ROTH za razvoj i realizaciju poslovnih projekata i projekata nekretnina, društvo s ograničenom odgovo</item>
      <item>FINANCIJSKA AGENCIJA RC SPLIT</item>
    </derivirana_varijabla>
  </DomainObject.Predmet.SudioniciListNaziv>
  <DomainObject.Predmet.SudioniciListAdressOIB>
    <izvorni_sadrzaj>
      <item>POSLOVNO SAVJETNIŠTVO E.ROTH za razvoj i realizaciju poslovnih projekata i projekata nekretnina, društvo s ograničenom odgovo, OIB 69919528059, Trg braće Radić 15,21000 Split</item>
      <item>FINANCIJSKA AGENCIJA RC SPLIT, OIB 85821130368, Mažuranićevo šetalište 24b,21000 Split</item>
    </izvorni_sadrzaj>
    <derivirana_varijabla naziv="DomainObject.Predmet.SudioniciListAdressOIB_1">
      <item>POSLOVNO SAVJETNIŠTVO E.ROTH za razvoj i realizaciju poslovnih projekata i projekata nekretnina, društvo s ograničenom odgovo, OIB 69919528059, Trg braće Radić 15,21000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69919528059</item>
      <item>, OIB 85821130368</item>
    </izvorni_sadrzaj>
    <derivirana_varijabla naziv="DomainObject.Predmet.SudioniciListNazivOIB_1">
      <item>, OIB 69919528059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610</properties:Words>
  <properties:Characters>3347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2016-01-25T10:26:00Z</dcterms:created>
  <dc:creator>Lari Glavaš</dc:creator>
  <cp:lastModifiedBy>Lari Glavaš</cp:lastModifiedBy>
  <cp:lastPrinted>2016-01-25T10:26:00Z</cp:lastPrinted>
  <dcterms:modified xmlns:xsi="http://www.w3.org/2001/XMLSchema-instance" xsi:type="dcterms:W3CDTF">2016-01-25T10:27:00Z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