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732b" w14:paraId="27a732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817ABA">
        <w:t>5 St-1135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11995">
        <w:t>a</w:t>
      </w:r>
      <w:r w:rsidR="00817ABA">
        <w:t xml:space="preserve"> ANTUNOVIĆ-KABEL</w:t>
      </w:r>
      <w:r w:rsidR="00615084">
        <w:t xml:space="preserve"> </w:t>
      </w:r>
      <w:r w:rsidR="00817ABA">
        <w:t>d.o.o., Nedelišće</w:t>
      </w:r>
      <w:r w:rsidR="001A3A0A">
        <w:t xml:space="preserve">, </w:t>
      </w:r>
      <w:r w:rsidR="00817ABA">
        <w:t xml:space="preserve">Vrtna 20 b, </w:t>
      </w:r>
      <w:r w:rsidR="00740000">
        <w:t>M</w:t>
      </w:r>
      <w:r w:rsidR="000B097A">
        <w:t xml:space="preserve">BS: </w:t>
      </w:r>
      <w:r w:rsidR="00817ABA">
        <w:t>070048986</w:t>
      </w:r>
      <w:r w:rsidR="00956051">
        <w:t>, OIB:</w:t>
      </w:r>
      <w:r w:rsidR="00817ABA">
        <w:t xml:space="preserve"> 86153571116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91E9E" w:rsidRPr="00691E9E">
        <w:t xml:space="preserve"> </w:t>
      </w:r>
      <w:r w:rsidR="006D1A15">
        <w:t>dužn</w:t>
      </w:r>
      <w:r w:rsidR="00ED1B72">
        <w:t>ika</w:t>
      </w:r>
      <w:r w:rsidR="00817ABA">
        <w:t xml:space="preserve"> ANTUNOVIĆ-KABEL d.o.o., Nedelišće, Vrtna 20 b, MBS: 070048986, OIB: 86153571116</w:t>
      </w:r>
      <w:r w:rsidR="00740000">
        <w:t xml:space="preserve">, </w:t>
      </w:r>
      <w:r w:rsidR="00817ABA">
        <w:t>iznosi 378.904,05</w:t>
      </w:r>
      <w:r w:rsidR="000B097A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 xml:space="preserve">oziva se </w:t>
      </w:r>
      <w:r w:rsidR="001A3A0A">
        <w:t>direktor dužnika</w:t>
      </w:r>
      <w:r w:rsidR="00817ABA">
        <w:t xml:space="preserve"> Zlatko Antunović</w:t>
      </w:r>
      <w:r w:rsidR="000B097A">
        <w:t>,</w:t>
      </w:r>
      <w:r w:rsidR="00817ABA">
        <w:t xml:space="preserve"> Nedelišće, Vrtna 20 b, OIB: 61203344599</w:t>
      </w:r>
      <w:r w:rsidR="00615084">
        <w:t>,</w:t>
      </w:r>
      <w:r w:rsidR="001A3A0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1A3A0A">
        <w:t>/</w:t>
      </w:r>
      <w:r w:rsidR="001A3A0A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1A3A0A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</w:p>
    <w:p w:rsidRDefault="001A3A0A" w:rsidP="00BF396D" w:rsidR="0081351D" w:rsidRPr="006A424F">
      <w:r>
        <w:t xml:space="preserve">                                              </w:t>
      </w:r>
      <w:r w:rsidR="00BF396D"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A3A0A">
      <w:r>
        <w:t xml:space="preserve">                                                                                                        </w:t>
      </w:r>
    </w:p>
    <w:p w:rsidRDefault="001A3A0A" w:rsidR="001159F0">
      <w:r>
        <w:t xml:space="preserve">                                                                                                  </w:t>
      </w:r>
      <w:r w:rsidR="004F7F56">
        <w:t xml:space="preserve">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BF7" w:rsidR="00B24BF7">
      <w:r>
        <w:separator/>
      </w:r>
    </w:p>
  </w:endnote>
  <w:endnote w:id="0" w:type="continuationSeparator">
    <w:p w:rsidRDefault="00B24BF7" w:rsidR="00B24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BF7" w:rsidR="00B24BF7">
      <w:r>
        <w:separator/>
      </w:r>
    </w:p>
  </w:footnote>
  <w:footnote w:id="0" w:type="continuationSeparator">
    <w:p w:rsidRDefault="00B24BF7" w:rsidR="00B24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1995"/>
    <w:rsid w:val="00014AF8"/>
    <w:rsid w:val="00025967"/>
    <w:rsid w:val="00044EEF"/>
    <w:rsid w:val="000459E0"/>
    <w:rsid w:val="000853E3"/>
    <w:rsid w:val="000B097A"/>
    <w:rsid w:val="000D3AEC"/>
    <w:rsid w:val="000D41E5"/>
    <w:rsid w:val="000E1119"/>
    <w:rsid w:val="000E51F0"/>
    <w:rsid w:val="000F0403"/>
    <w:rsid w:val="000F2F9A"/>
    <w:rsid w:val="001159F0"/>
    <w:rsid w:val="00121DEA"/>
    <w:rsid w:val="00137D46"/>
    <w:rsid w:val="001A3A0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86659"/>
    <w:rsid w:val="00497129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15084"/>
    <w:rsid w:val="0063224D"/>
    <w:rsid w:val="00637444"/>
    <w:rsid w:val="006377A6"/>
    <w:rsid w:val="00681E2B"/>
    <w:rsid w:val="00691E9E"/>
    <w:rsid w:val="00693CD2"/>
    <w:rsid w:val="006C1AAA"/>
    <w:rsid w:val="006D1A15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17ABA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22380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AF462F"/>
    <w:rsid w:val="00B24BF7"/>
    <w:rsid w:val="00B26931"/>
    <w:rsid w:val="00B34567"/>
    <w:rsid w:val="00B53FE0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44B71"/>
    <w:rsid w:val="00E72541"/>
    <w:rsid w:val="00E82B62"/>
    <w:rsid w:val="00E93171"/>
    <w:rsid w:val="00EA5D61"/>
    <w:rsid w:val="00EC7988"/>
    <w:rsid w:val="00ED1B72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St-1135/2015</izvorni_sadrzaj>
    <derivirana_varijabla naziv="DomainObject.Predmet.OznakaBroj_1">St-1135/2015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ANTUNOVIĆ-KABEL društvo s ograničenom odgovornošću za trgovinu i usluge</izvorni_sadrzaj>
    <derivirana_varijabla naziv="DomainObject.Predmet.ProtustrankaFormated_1">  ANTUNOVIĆ-KABEL društvo s ograničenom odgovornošću za trgovinu i usluge</derivirana_varijabla>
  </DomainObject.Predmet.ProtustrankaFormated>
  <DomainObject.Predmet.ProtustrankaFormatedOIB>
    <izvorni_sadrzaj>  ANTUNOVIĆ-KABEL društvo s ograničenom odgovornošću za trgovinu i usluge, OIB 86153571116</izvorni_sadrzaj>
    <derivirana_varijabla naziv="DomainObject.Predmet.ProtustrankaFormatedOIB_1">  ANTUNOVIĆ-KABEL društvo s ograničenom odgovornošću za trgovinu i usluge, OIB 86153571116</derivirana_varijabla>
  </DomainObject.Predmet.ProtustrankaFormatedOIB>
  <DomainObject.Predmet.ProtustrankaFormatedWithAdress>
    <izvorni_sadrzaj> ANTUNOVIĆ-KABEL društvo s ograničenom odgovornošću za trgovinu i usluge, Vrtna 20/b, 40000 Nedelišće</izvorni_sadrzaj>
    <derivirana_varijabla naziv="DomainObject.Predmet.ProtustrankaFormatedWithAdress_1"> ANTUNOVIĆ-KABEL društvo s ograničenom odgovornošću za trgovinu i usluge, Vrtna 20/b, 40000 Nedelišće</derivirana_varijabla>
  </DomainObject.Predmet.ProtustrankaFormatedWithAdress>
  <DomainObject.Predmet.ProtustrankaFormatedWithAdressOIB>
    <izvorni_sadrzaj> ANTUNOVIĆ-KABEL društvo s ograničenom odgovornošću za trgovinu i usluge, OIB 86153571116, Vrtna 20/b, 40000 Nedelišće</izvorni_sadrzaj>
    <derivirana_varijabla naziv="DomainObject.Predmet.ProtustrankaFormatedWithAdressOIB_1"> ANTUNOVIĆ-KABEL društvo s ograničenom odgovornošću za trgovinu i usluge, OIB 86153571116, Vrtna 20/b, 40000 Nedelišće</derivirana_varijabla>
  </DomainObject.Predmet.ProtustrankaFormatedWithAdressOIB>
  <DomainObject.Predmet.ProtustrankaWithAdress>
    <izvorni_sadrzaj>ANTUNOVIĆ-KABEL društvo s ograničenom odgovornošću za trgovinu i usluge Vrtna 20/b, 40000 Nedelišće</izvorni_sadrzaj>
    <derivirana_varijabla naziv="DomainObject.Predmet.ProtustrankaWithAdress_1">ANTUNOVIĆ-KABEL društvo s ograničenom odgovornošću za trgovinu i usluge Vrtna 20/b, 40000 Nedelišće</derivirana_varijabla>
  </DomainObject.Predmet.ProtustrankaWithAdress>
  <DomainObject.Predmet.ProtustrankaWithAdressOIB>
    <izvorni_sadrzaj>ANTUNOVIĆ-KABEL društvo s ograničenom odgovornošću za trgovinu i usluge, OIB 86153571116, Vrtna 20/b, 40000 Nedelišće</izvorni_sadrzaj>
    <derivirana_varijabla naziv="DomainObject.Predmet.ProtustrankaWithAdressOIB_1">ANTUNOVIĆ-KABEL društvo s ograničenom odgovornošću za trgovinu i usluge, OIB 86153571116, Vrtna 20/b, 40000 Nedelišće</derivirana_varijabla>
  </DomainObject.Predmet.ProtustrankaWithAdressOIB>
  <DomainObject.Predmet.ProtustrankaNazivFormated>
    <izvorni_sadrzaj>ANTUNOVIĆ-KABEL društvo s ograničenom odgovornošću za trgovinu i usluge</izvorni_sadrzaj>
    <derivirana_varijabla naziv="DomainObject.Predmet.ProtustrankaNazivFormated_1">ANTUNOVIĆ-KABEL društvo s ograničenom odgovornošću za trgovinu i usluge</derivirana_varijabla>
  </DomainObject.Predmet.ProtustrankaNazivFormated>
  <DomainObject.Predmet.ProtustrankaNazivFormatedOIB>
    <izvorni_sadrzaj>ANTUNOVIĆ-KABEL društvo s ograničenom odgovornošću za trgovinu i usluge, OIB 86153571116</izvorni_sadrzaj>
    <derivirana_varijabla naziv="DomainObject.Predmet.ProtustrankaNazivFormatedOIB_1">ANTUNOVIĆ-KABEL društvo s ograničenom odgovornošću za trgovinu i usluge, OIB 86153571116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378904.05</izvorni_sadrzaj>
    <derivirana_varijabla naziv="DomainObject.Predmet.TrenutnaVrijednost_1">378904.05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ANTUNOVIĆ-KABEL društvo s ograničenom odgovornošću za trgovinu i usluge</item>
    </izvorni_sadrzaj>
    <derivirana_varijabla naziv="DomainObject.Predmet.ProtuStrankaListFormated_1">
      <item>ANTUNOVIĆ-KABEL društvo s ograničenom odgovornošću za trgovinu i usluge</item>
    </derivirana_varijabla>
  </DomainObject.Predmet.ProtuStrankaListFormated>
  <DomainObject.Predmet.ProtuStrankaListFormatedOIB>
    <izvorni_sadrzaj>
      <item>ANTUNOVIĆ-KABEL društvo s ograničenom odgovornošću za trgovinu i usluge, OIB 86153571116</item>
    </izvorni_sadrzaj>
    <derivirana_varijabla naziv="DomainObject.Predmet.ProtuStrankaListFormatedOIB_1">
      <item>ANTUNOVIĆ-KABEL društvo s ograničenom odgovornošću za trgovinu i usluge, OIB 86153571116</item>
    </derivirana_varijabla>
  </DomainObject.Predmet.ProtuStrankaListFormatedOIB>
  <DomainObject.Predmet.ProtuStrankaListFormatedWithAdress>
    <izvorni_sadrzaj>
      <item>ANTUNOVIĆ-KABEL društvo s ograničenom odgovornošću za trgovinu i usluge, Vrtna 20/b, 40000 Nedelišće</item>
    </izvorni_sadrzaj>
    <derivirana_varijabla naziv="DomainObject.Predmet.ProtuStrankaListFormatedWithAdress_1">
      <item>ANTUNOVIĆ-KABEL društvo s ograničenom odgovornošću za trgovinu i usluge, Vrtna 20/b, 40000 Nedelišće</item>
    </derivirana_varijabla>
  </DomainObject.Predmet.ProtuStrankaListFormatedWithAdress>
  <DomainObject.Predmet.ProtuStrankaListFormatedWithAdressOIB>
    <izvorni_sadrzaj>
      <item>ANTUNOVIĆ-KABEL društvo s ograničenom odgovornošću za trgovinu i usluge, OIB 86153571116, Vrtna 20/b, 40000 Nedelišće</item>
    </izvorni_sadrzaj>
    <derivirana_varijabla naziv="DomainObject.Predmet.ProtuStrankaListFormatedWithAdressOIB_1">
      <item>ANTUNOVIĆ-KABEL društvo s ograničenom odgovornošću za trgovinu i usluge, OIB 86153571116, Vrtna 20/b, 40000 Nedelišće</item>
    </derivirana_varijabla>
  </DomainObject.Predmet.ProtuStrankaListFormatedWithAdressOIB>
  <DomainObject.Predmet.ProtuStrankaListNazivFormated>
    <izvorni_sadrzaj>
      <item>ANTUNOVIĆ-KABEL društvo s ograničenom odgovornošću za trgovinu i usluge</item>
    </izvorni_sadrzaj>
    <derivirana_varijabla naziv="DomainObject.Predmet.ProtuStrankaListNazivFormated_1">
      <item>ANTUNOVIĆ-KABEL društvo s ograničenom odgovornošću za trgovinu i usluge</item>
    </derivirana_varijabla>
  </DomainObject.Predmet.ProtuStrankaListNazivFormated>
  <DomainObject.Predmet.ProtuStrankaListNazivFormatedOIB>
    <izvorni_sadrzaj>
      <item>ANTUNOVIĆ-KABEL društvo s ograničenom odgovornošću za trgovinu i usluge, OIB 86153571116</item>
    </izvorni_sadrzaj>
    <derivirana_varijabla naziv="DomainObject.Predmet.ProtuStrankaListNazivFormatedOIB_1">
      <item>ANTUNOVIĆ-KABEL društvo s ograničenom odgovornošću za trgovinu i usluge, OIB 86153571116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ANTUNOVIĆ-KABEL društvo s ograničenom odgovornošću za trgovinu i usluge</izvorni_sadrzaj>
    <derivirana_varijabla naziv="DomainObject.Predmet.ProtustrankaIDrugi_1">ANTUNOVIĆ-KABEL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ANTUNOVIĆ-KABEL društvo s ograničenom odgovornošću za trgovinu i usluge, OIB 86153571116, Vrtna 20/b, 40000 Nedelišće</izvorni_sadrzaj>
    <derivirana_varijabla naziv="DomainObject.Predmet.ProtustrankaIDrugiAdressOIB_1">ANTUNOVIĆ-KABEL društvo s ograničenom odgovornošću za trgovinu i usluge, OIB 86153571116, Vrtna 20/b,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ANTUNOVIĆ-KABEL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ANTUNOVIĆ-KABEL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ANTUNOVIĆ-KABEL društvo s ograničenom odgovornošću za trgovinu i usluge, OIB 86153571116, Vrtna 20/b,40000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ANTUNOVIĆ-KABEL društvo s ograničenom odgovornošću za trgovinu i usluge, OIB 86153571116, Vrtna 20/b,40000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86153571116</item>
      <item>, OIB null</item>
      <item>, OIB null</item>
    </izvorni_sadrzaj>
    <derivirana_varijabla naziv="DomainObject.Predmet.SudioniciListNazivOIB_1">
      <item>, OIB 85821130368</item>
      <item>, OIB 86153571116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1F398-F9EE-49BA-B5EB-3E1EC72F7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1889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2016-01-18T12:04:00Z</dcterms:created>
  <dc:creator>Ljubica Makovec</dc:creator>
  <cp:lastModifiedBy>Maja Marčec</cp:lastModifiedBy>
  <cp:lastPrinted>2016-01-18T12:03:00Z</cp:lastPrinted>
  <dcterms:modified xmlns:xsi="http://www.w3.org/2001/XMLSchema-instance" xsi:type="dcterms:W3CDTF">2016-01-18T12:04:00Z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