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14a34" w14:paraId="1414a3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9461ED">
        <w:rPr>
          <w:rFonts w:cs="Times New Roman" w:eastAsia="Times New Roman"/>
          <w:noProof/>
          <w:szCs w:val="20"/>
          <w:lang w:eastAsia="hr-HR"/>
        </w:rPr>
        <w:t xml:space="preserve">        5. St-526/2017-2</w:t>
      </w: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9461ED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9461ED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461ED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9461ED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ARKA SAVJETOVANJE jednostavno društvo s ograničenom odgovornošću za usluge, Vrbovec, Brdo 3, MBS: 080853933, OIB: 80498118351, 11. prosinca 2017.</w:t>
      </w:r>
      <w:r w:rsidRPr="009461ED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461ED">
        <w:rPr>
          <w:rFonts w:cs="Times New Roman" w:eastAsia="Times New Roman"/>
          <w:szCs w:val="20"/>
          <w:lang w:eastAsia="hr-HR"/>
        </w:rPr>
        <w:t>r i j e š i o   j e</w:t>
      </w: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461ED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ARKA SAVJETOVANJE jednostavno društvo s ograničenom odgovornošću za usluge, Vrbovec, Brdo 3, MBS: 080853933, OIB: 80498118351.</w:t>
      </w: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461ED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9. siječnja 2018. u 10,20 sati u ovome sudu u Bjelovaru, Šetalište dr. </w:t>
      </w:r>
      <w:proofErr w:type="spellStart"/>
      <w:r w:rsidRPr="009461ED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9461ED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9461ED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9461ED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461ED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461ED">
        <w:rPr>
          <w:rFonts w:cs="Times New Roman" w:eastAsia="Times New Roman"/>
          <w:szCs w:val="20"/>
          <w:lang w:eastAsia="hr-HR"/>
        </w:rPr>
        <w:t xml:space="preserve">- zakonski zastupnik dužnika Mateja Antolić </w:t>
      </w: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461ED">
        <w:rPr>
          <w:rFonts w:cs="Times New Roman" w:eastAsia="Times New Roman"/>
          <w:szCs w:val="20"/>
          <w:lang w:eastAsia="hr-HR"/>
        </w:rPr>
        <w:t>III. Nalaže se zakonskom zastupniku dužnika Mateji Antolić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461ED">
        <w:rPr>
          <w:rFonts w:cs="Times New Roman" w:eastAsia="Times New Roman"/>
          <w:szCs w:val="20"/>
          <w:lang w:eastAsia="hr-HR"/>
        </w:rPr>
        <w:t>Obrazloženje</w:t>
      </w: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461ED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15. lipnja 2016. Trgovačkom sudu u Zagrebu podnijela prijedlog za otvaranje stečajnog postupka nad dužnikom</w:t>
      </w:r>
      <w:r w:rsidRPr="009461ED">
        <w:rPr>
          <w:rFonts w:cs="Times New Roman" w:eastAsia="Times New Roman"/>
          <w:szCs w:val="20"/>
          <w:lang w:eastAsia="hr-HR"/>
        </w:rPr>
        <w:t xml:space="preserve"> ARKA SAVJETOVANJE jednostavno društvo s ograničenom odgovornošću za usluge, Vrbovec, koji je zaprimljen pod brojem St-4952/2016. </w:t>
      </w: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461ED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602 dana, u ukupnom iznosu od 14.580,25 kn, u koji iznos je uračunata kamata i naknada </w:t>
      </w:r>
      <w:r w:rsidRPr="009461ED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9461ED">
        <w:rPr>
          <w:rFonts w:cs="Times New Roman" w:eastAsia="Times New Roman"/>
          <w:noProof/>
          <w:szCs w:val="20"/>
          <w:lang w:eastAsia="hr-HR"/>
        </w:rPr>
        <w:t>dužnik ima 3 zaposlena.</w:t>
      </w: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461ED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St-4952/2016 ustupljen je Trgovačkom sudu u Bjelovaru  na daljnji postupak. </w:t>
      </w: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461ED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461ED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461ED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461ED">
        <w:rPr>
          <w:rFonts w:cs="Times New Roman" w:eastAsia="Times New Roman"/>
          <w:szCs w:val="20"/>
          <w:lang w:eastAsia="hr-HR"/>
        </w:rPr>
        <w:t xml:space="preserve">U Bjelovaru, 11. prosinca </w:t>
      </w:r>
      <w:r w:rsidRPr="009461ED">
        <w:rPr>
          <w:rFonts w:cs="Times New Roman" w:eastAsia="Times New Roman"/>
          <w:noProof/>
          <w:szCs w:val="20"/>
          <w:lang w:eastAsia="hr-HR"/>
        </w:rPr>
        <w:t>2017.</w:t>
      </w: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9461ED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461E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461ED" w:rsidP="009461ED" w:rsidR="009461ED" w:rsidRPr="009461E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9461ED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9461ED" w:rsidP="009461ED" w:rsidR="009461ED" w:rsidRPr="009461E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9461ED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9461ED" w:rsidP="009461ED" w:rsidR="009461ED" w:rsidRPr="009461E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9461ED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461ED">
        <w:rPr>
          <w:rFonts w:cs="Times New Roman" w:eastAsia="Times New Roman"/>
          <w:szCs w:val="20"/>
          <w:lang w:eastAsia="hr-HR"/>
        </w:rPr>
        <w:t xml:space="preserve">      </w:t>
      </w: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461ED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461ED" w:rsidP="009461ED" w:rsidR="009461ED" w:rsidRPr="009461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61E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4624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St-526/2017-2</izvorni_sadrzaj>
    <derivirana_varijabla naziv="DomainObject.Oznaka_1">St-526/2017-2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St-526/2017</izvorni_sadrzaj>
    <derivirana_varijabla naziv="DomainObject.Predmet.OznakaBroj_1">St-526/2017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ARKA SAVJETOVANJE jednostavno društvo s ograničenom odgovornošću za usluge</izvorni_sadrzaj>
    <derivirana_varijabla naziv="DomainObject.Predmet.ProtustrankaFormated_1">  ARKA SAVJETOVANJE jednostavno društvo s ograničenom odgovornošću za usluge</derivirana_varijabla>
  </DomainObject.Predmet.ProtustrankaFormated>
  <DomainObject.Predmet.ProtustrankaFormatedOIB>
    <izvorni_sadrzaj>  ARKA SAVJETOVANJE jednostavno društvo s ograničenom odgovornošću za usluge, OIB 80498118351</izvorni_sadrzaj>
    <derivirana_varijabla naziv="DomainObject.Predmet.ProtustrankaFormatedOIB_1">  ARKA SAVJETOVANJE jednostavno društvo s ograničenom odgovornošću za usluge, OIB 80498118351</derivirana_varijabla>
  </DomainObject.Predmet.ProtustrankaFormatedOIB>
  <DomainObject.Predmet.ProtustrankaFormatedWithAdress>
    <izvorni_sadrzaj> ARKA SAVJETOVANJE jednostavno društvo s ograničenom odgovornošću za usluge, Brdo 3, 10340 Vrbovec</izvorni_sadrzaj>
    <derivirana_varijabla naziv="DomainObject.Predmet.ProtustrankaFormatedWithAdress_1"> ARKA SAVJETOVANJE jednostavno društvo s ograničenom odgovornošću za usluge, Brdo 3, 10340 Vrbovec</derivirana_varijabla>
  </DomainObject.Predmet.ProtustrankaFormatedWithAdress>
  <DomainObject.Predmet.ProtustrankaFormatedWithAdressOIB>
    <izvorni_sadrzaj> ARKA SAVJETOVANJE jednostavno društvo s ograničenom odgovornošću za usluge, OIB 80498118351, Brdo 3, 10340 Vrbovec</izvorni_sadrzaj>
    <derivirana_varijabla naziv="DomainObject.Predmet.ProtustrankaFormatedWithAdressOIB_1"> ARKA SAVJETOVANJE jednostavno društvo s ograničenom odgovornošću za usluge, OIB 80498118351, Brdo 3, 10340 Vrbovec</derivirana_varijabla>
  </DomainObject.Predmet.ProtustrankaFormatedWithAdressOIB>
  <DomainObject.Predmet.ProtustrankaWithAdress>
    <izvorni_sadrzaj>ARKA SAVJETOVANJE jednostavno društvo s ograničenom odgovornošću za usluge Brdo 3, 10340 Vrbovec</izvorni_sadrzaj>
    <derivirana_varijabla naziv="DomainObject.Predmet.ProtustrankaWithAdress_1">ARKA SAVJETOVANJE jednostavno društvo s ograničenom odgovornošću za usluge Brdo 3, 10340 Vrbovec</derivirana_varijabla>
  </DomainObject.Predmet.ProtustrankaWithAdress>
  <DomainObject.Predmet.ProtustrankaWithAdressOIB>
    <izvorni_sadrzaj>ARKA SAVJETOVANJE jednostavno društvo s ograničenom odgovornošću za usluge, OIB 80498118351, Brdo 3, 10340 Vrbovec</izvorni_sadrzaj>
    <derivirana_varijabla naziv="DomainObject.Predmet.ProtustrankaWithAdressOIB_1">ARKA SAVJETOVANJE jednostavno društvo s ograničenom odgovornošću za usluge, OIB 80498118351, Brdo 3, 10340 Vrbovec</derivirana_varijabla>
  </DomainObject.Predmet.ProtustrankaWithAdressOIB>
  <DomainObject.Predmet.ProtustrankaNazivFormated>
    <izvorni_sadrzaj>ARKA SAVJETOVANJE jednostavno društvo s ograničenom odgovornošću za usluge</izvorni_sadrzaj>
    <derivirana_varijabla naziv="DomainObject.Predmet.ProtustrankaNazivFormated_1">ARKA SAVJETOVANJE jednostavno društvo s ograničenom odgovornošću za usluge</derivirana_varijabla>
  </DomainObject.Predmet.ProtustrankaNazivFormated>
  <DomainObject.Predmet.ProtustrankaNazivFormatedOIB>
    <izvorni_sadrzaj>ARKA SAVJETOVANJE jednostavno društvo s ograničenom odgovornošću za usluge, OIB 80498118351</izvorni_sadrzaj>
    <derivirana_varijabla naziv="DomainObject.Predmet.ProtustrankaNazivFormatedOIB_1">ARKA SAVJETOVANJE jednostavno društvo s ograničenom odgovornošću za usluge, OIB 80498118351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ARKA SAVJETOVANJE jednostavno društvo s ograničenom odgovornošću za usluge</item>
    </izvorni_sadrzaj>
    <derivirana_varijabla naziv="DomainObject.Predmet.ProtuStrankaListFormated_1">
      <item>ARKA SAVJETOVANJE jednostavno društvo s ograničenom odgovornošću za usluge</item>
    </derivirana_varijabla>
  </DomainObject.Predmet.ProtuStrankaListFormated>
  <DomainObject.Predmet.ProtuStrankaListFormatedOIB>
    <izvorni_sadrzaj>
      <item>ARKA SAVJETOVANJE jednostavno društvo s ograničenom odgovornošću za usluge, OIB 80498118351</item>
    </izvorni_sadrzaj>
    <derivirana_varijabla naziv="DomainObject.Predmet.ProtuStrankaListFormatedOIB_1">
      <item>ARKA SAVJETOVANJE jednostavno društvo s ograničenom odgovornošću za usluge, OIB 80498118351</item>
    </derivirana_varijabla>
  </DomainObject.Predmet.ProtuStrankaListFormatedOIB>
  <DomainObject.Predmet.ProtuStrankaListFormatedWithAdress>
    <izvorni_sadrzaj>
      <item>ARKA SAVJETOVANJE jednostavno društvo s ograničenom odgovornošću za usluge, Brdo 3, 10340 Vrbovec</item>
    </izvorni_sadrzaj>
    <derivirana_varijabla naziv="DomainObject.Predmet.ProtuStrankaListFormatedWithAdress_1">
      <item>ARKA SAVJETOVANJE jednostavno društvo s ograničenom odgovornošću za usluge, Brdo 3, 10340 Vrbovec</item>
    </derivirana_varijabla>
  </DomainObject.Predmet.ProtuStrankaListFormatedWithAdress>
  <DomainObject.Predmet.ProtuStrankaListFormatedWithAdressOIB>
    <izvorni_sadrzaj>
      <item>ARKA SAVJETOVANJE jednostavno društvo s ograničenom odgovornošću za usluge, OIB 80498118351, Brdo 3, 10340 Vrbovec</item>
    </izvorni_sadrzaj>
    <derivirana_varijabla naziv="DomainObject.Predmet.ProtuStrankaListFormatedWithAdressOIB_1">
      <item>ARKA SAVJETOVANJE jednostavno društvo s ograničenom odgovornošću za usluge, OIB 80498118351, Brdo 3, 10340 Vrbovec</item>
    </derivirana_varijabla>
  </DomainObject.Predmet.ProtuStrankaListFormatedWithAdressOIB>
  <DomainObject.Predmet.ProtuStrankaListNazivFormated>
    <izvorni_sadrzaj>
      <item>ARKA SAVJETOVANJE jednostavno društvo s ograničenom odgovornošću za usluge</item>
    </izvorni_sadrzaj>
    <derivirana_varijabla naziv="DomainObject.Predmet.ProtuStrankaListNazivFormated_1">
      <item>ARKA SAVJETOVANJE jednostavno društvo s ograničenom odgovornošću za usluge</item>
    </derivirana_varijabla>
  </DomainObject.Predmet.ProtuStrankaListNazivFormated>
  <DomainObject.Predmet.ProtuStrankaListNazivFormatedOIB>
    <izvorni_sadrzaj>
      <item>ARKA SAVJETOVANJE jednostavno društvo s ograničenom odgovornošću za usluge, OIB 80498118351</item>
    </izvorni_sadrzaj>
    <derivirana_varijabla naziv="DomainObject.Predmet.ProtuStrankaListNazivFormatedOIB_1">
      <item>ARKA SAVJETOVANJE jednostavno društvo s ograničenom odgovornošću za usluge, OIB 80498118351</item>
    </derivirana_varijabla>
  </DomainObject.Predmet.ProtuStrankaListNazivFormatedOIB>
  <DomainObject.Predmet.OstaliListFormated>
    <izvorni_sadrzaj>
      <item>Mateja Antolić</item>
    </izvorni_sadrzaj>
    <derivirana_varijabla naziv="DomainObject.Predmet.OstaliListFormated_1">
      <item>Mateja Antolić</item>
    </derivirana_varijabla>
  </DomainObject.Predmet.OstaliListFormated>
  <DomainObject.Predmet.OstaliListFormatedOIB>
    <izvorni_sadrzaj>
      <item>Mateja Antolić, OIB 69662917097</item>
    </izvorni_sadrzaj>
    <derivirana_varijabla naziv="DomainObject.Predmet.OstaliListFormatedOIB_1">
      <item>Mateja Antolić, OIB 69662917097</item>
    </derivirana_varijabla>
  </DomainObject.Predmet.OstaliListFormatedOIB>
  <DomainObject.Predmet.OstaliListFormatedWithAdress>
    <izvorni_sadrzaj>
      <item>Mateja Antolić, Celine 86, 10340 Celine</item>
    </izvorni_sadrzaj>
    <derivirana_varijabla naziv="DomainObject.Predmet.OstaliListFormatedWithAdress_1">
      <item>Mateja Antolić, Celine 86, 10340 Celine</item>
    </derivirana_varijabla>
  </DomainObject.Predmet.OstaliListFormatedWithAdress>
  <DomainObject.Predmet.OstaliListFormatedWithAdressOIB>
    <izvorni_sadrzaj>
      <item>Mateja Antolić, OIB 69662917097, Celine 86, 10340 Celine</item>
    </izvorni_sadrzaj>
    <derivirana_varijabla naziv="DomainObject.Predmet.OstaliListFormatedWithAdressOIB_1">
      <item>Mateja Antolić, OIB 69662917097, Celine 86, 10340 Celine</item>
    </derivirana_varijabla>
  </DomainObject.Predmet.OstaliListFormatedWithAdressOIB>
  <DomainObject.Predmet.OstaliListNazivFormated>
    <izvorni_sadrzaj>
      <item>Mateja Antolić</item>
    </izvorni_sadrzaj>
    <derivirana_varijabla naziv="DomainObject.Predmet.OstaliListNazivFormated_1">
      <item>Mateja Antolić</item>
    </derivirana_varijabla>
  </DomainObject.Predmet.OstaliListNazivFormated>
  <DomainObject.Predmet.OstaliListNazivFormatedOIB>
    <izvorni_sadrzaj>
      <item>Mateja Antolić, OIB 69662917097</item>
    </izvorni_sadrzaj>
    <derivirana_varijabla naziv="DomainObject.Predmet.OstaliListNazivFormatedOIB_1">
      <item>Mateja Antolić, OIB 69662917097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>St-526/2017-2</izvorni_sadrzaj>
    <derivirana_varijabla naziv="DomainObject.PoslovniBrojDokumenta_1">St-526/2017-2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ARKA SAVJETOVANJE jednostavno društvo s ograničenom odgovornošću za usluge</izvorni_sadrzaj>
    <derivirana_varijabla naziv="DomainObject.Predmet.ProtustrankaIDrugi_1">ARKA SAVJETOVANJE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ARKA SAVJETOVANJE jednostavno društvo s ograničenom odgovornošću za usluge, OIB 80498118351, Brdo 3, 10340 Vrbovec</izvorni_sadrzaj>
    <derivirana_varijabla naziv="DomainObject.Predmet.ProtustrankaIDrugiAdressOIB_1">ARKA SAVJETOVANJE jednostavno društvo s ograničenom odgovornošću za usluge, OIB 80498118351, Brdo 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ARKA SAVJETOVANJE jednostavno društvo s ograničenom odgovornošću za usluge</item>
      <item>FINA Regionalni centar Zagreb</item>
      <item>Mateja Antolić</item>
    </izvorni_sadrzaj>
    <derivirana_varijabla naziv="DomainObject.Predmet.SudioniciListNaziv_1">
      <item>ARKA SAVJETOVANJE jednostavno društvo s ograničenom odgovornošću za usluge</item>
      <item>FINA Regionalni centar Zagreb</item>
      <item>Mateja Antolić</item>
    </derivirana_varijabla>
  </DomainObject.Predmet.SudioniciListNaziv>
  <DomainObject.Predmet.SudioniciListAdressOIB>
    <izvorni_sadrzaj>
      <item>ARKA SAVJETOVANJE jednostavno društvo s ograničenom odgovornošću za usluge, OIB 80498118351, Brdo 3,10340 Vrbovec</item>
      <item>FINA Regionalni centar Zagreb, OIB 85821130368, Trg svibanjskih žrtava 1995. br. 1,10000 Zagreb</item>
      <item>Mateja Antolić, OIB 69662917097, Celine 86,10340 Celine</item>
    </izvorni_sadrzaj>
    <derivirana_varijabla naziv="DomainObject.Predmet.SudioniciListAdressOIB_1">
      <item>ARKA SAVJETOVANJE jednostavno društvo s ograničenom odgovornošću za usluge, OIB 80498118351, Brdo 3,10340 Vrbovec</item>
      <item>FINA Regionalni centar Zagreb, OIB 85821130368, Trg svibanjskih žrtava 1995. br. 1,10000 Zagreb</item>
      <item>Mateja Antolić, OIB 69662917097, Celine 86,10340 Celine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C17802-39A3-4978-92E7-1A6CC838A5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3034</properties:Characters>
  <properties:Lines>86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2017-12-11T11:54:00Z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St-526/2017-2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