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1649" w14:paraId="1e61649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7B2081">
        <w:rPr>
          <w:b/>
        </w:rPr>
        <w:t>695</w:t>
      </w:r>
      <w:r w:rsidR="00B40BAA">
        <w:rPr>
          <w:b/>
        </w:rPr>
        <w:t>/</w:t>
      </w:r>
      <w:r w:rsidR="00575EB9" w:rsidRPr="00575EB9">
        <w:rPr>
          <w:b/>
        </w:rPr>
        <w:t>2016-</w:t>
      </w:r>
      <w:r w:rsidR="000D1376">
        <w:rPr>
          <w:b/>
        </w:rPr>
        <w:t>10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Slavonski Brod</w:t>
      </w:r>
      <w:r>
        <w:t xml:space="preserve"> za otvaranje stečajnog postupka nad stečajnim dužnikom </w:t>
      </w:r>
      <w:r w:rsidR="007B2081" w:rsidRPr="007B2081">
        <w:t>MAKOVAC društvo s ograničenom odgovornošću za proizvodnju, trgovinu i usluge, skraćena tvrtka: MAKOVAC d.o.o., Slavonski Brod, Naselje Andrija Hebrang 4/8, OIB: 59336900619</w:t>
      </w:r>
      <w:r>
        <w:t xml:space="preserve">, dana </w:t>
      </w:r>
      <w:r w:rsidR="00FA6F7A">
        <w:t>2</w:t>
      </w:r>
      <w:r w:rsidR="00B40BAA">
        <w:t>2</w:t>
      </w:r>
      <w:r w:rsidR="00FA6F7A">
        <w:t>. rujna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FA6F7A" w:rsidP="00EB3578" w:rsidR="003E0361" w:rsidRPr="00EB3578">
      <w:pPr>
        <w:jc w:val="center"/>
        <w:rPr>
          <w:b/>
        </w:rPr>
      </w:pPr>
      <w:r>
        <w:rPr>
          <w:b/>
        </w:rPr>
        <w:t>19. listopada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>. godine u 0</w:t>
      </w:r>
      <w:r w:rsidR="007B2081">
        <w:rPr>
          <w:b/>
        </w:rPr>
        <w:t>8</w:t>
      </w:r>
      <w:r w:rsidR="00EB3578">
        <w:rPr>
          <w:b/>
        </w:rPr>
        <w:t>:</w:t>
      </w:r>
      <w:r w:rsidR="007B2081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B40BAA">
        <w:t>ica</w:t>
      </w:r>
      <w:r>
        <w:t xml:space="preserve"> dužnika po zakonu da </w:t>
      </w:r>
      <w:r w:rsidR="00FA6F7A">
        <w:t>je</w:t>
      </w:r>
      <w:r>
        <w:t xml:space="preserve"> duž</w:t>
      </w:r>
      <w:r w:rsidR="00B40BAA">
        <w:t>na</w:t>
      </w:r>
      <w:r>
        <w:t xml:space="preserve"> 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njeno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2D6A21" w:rsidR="00FA6F7A">
      <w:pPr>
        <w:jc w:val="both"/>
      </w:pPr>
      <w:r>
        <w:t xml:space="preserve"> </w:t>
      </w:r>
      <w:r>
        <w:tab/>
        <w:t xml:space="preserve"> </w:t>
      </w:r>
      <w:r>
        <w:tab/>
        <w:t>III. Naređuje se zastupni</w:t>
      </w:r>
      <w:r w:rsidR="00B40BAA">
        <w:t>ci</w:t>
      </w:r>
      <w:r>
        <w:t xml:space="preserve"> dužnika po zakonu </w:t>
      </w:r>
      <w:r w:rsidR="008C301D">
        <w:t>Miri Makovac</w:t>
      </w:r>
      <w:r>
        <w:t xml:space="preserve"> u roku od osam dana predati sudu pisano izvješće o financijsko-gospodarskom položaju dužnika te se upozorava član</w:t>
      </w:r>
      <w:r w:rsidR="00B40BAA">
        <w:t>ica</w:t>
      </w:r>
      <w:r>
        <w:t xml:space="preserve"> uprave dužnika na postojanje osobne odgovornosti vjerovnicima za naknadu štete koju im prouzroči uskratom davanja ili davanja netočnih ili nepotpunih podataka, obavijesti i izvješća.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8432AE">
        <w:t>22</w:t>
      </w:r>
      <w:r w:rsidR="00FA6F7A">
        <w:t>. rujna</w:t>
      </w:r>
      <w:r>
        <w:t xml:space="preserve"> 2016</w:t>
      </w:r>
      <w:r w:rsidR="003E0361">
        <w:t>. godine nije pristupi</w:t>
      </w:r>
      <w:r w:rsidR="008432AE">
        <w:t>la</w:t>
      </w:r>
      <w:r w:rsidR="003E0361">
        <w:t xml:space="preserve"> uredno pozvan</w:t>
      </w:r>
      <w:r w:rsidR="008432AE">
        <w:t>a</w:t>
      </w:r>
      <w:r w:rsidR="00575EB9">
        <w:t xml:space="preserve"> </w:t>
      </w:r>
      <w:r w:rsidR="003E0361">
        <w:t>zakonsk</w:t>
      </w:r>
      <w:r w:rsidR="008432AE">
        <w:t>a</w:t>
      </w:r>
      <w:r w:rsidR="00575EB9">
        <w:t xml:space="preserve"> zastupni</w:t>
      </w:r>
      <w:r w:rsidR="008432AE">
        <w:t>ca</w:t>
      </w:r>
      <w:r w:rsidR="003E0361">
        <w:t xml:space="preserve"> dužnika </w:t>
      </w:r>
      <w:r w:rsidR="007B2081">
        <w:t>Mira Makovac</w:t>
      </w:r>
      <w:r w:rsidR="003E0361">
        <w:t>.</w:t>
      </w:r>
      <w:r>
        <w:t xml:space="preserve"> </w:t>
      </w:r>
    </w:p>
    <w:p w:rsidRDefault="007B2081" w:rsidP="00EB3578" w:rsidR="007B2081">
      <w:pPr>
        <w:jc w:val="both"/>
      </w:pPr>
    </w:p>
    <w:p w:rsidRDefault="007B2081" w:rsidP="007B2081" w:rsidR="007B2081">
      <w:pPr>
        <w:jc w:val="right"/>
        <w:rPr>
          <w:b/>
        </w:rPr>
      </w:pPr>
      <w:r w:rsidRPr="007B2081">
        <w:rPr>
          <w:b/>
        </w:rPr>
        <w:lastRenderedPageBreak/>
        <w:t>Broj: 7/St-695/2016-</w:t>
      </w:r>
      <w:r w:rsidR="000D1376">
        <w:rPr>
          <w:b/>
        </w:rPr>
        <w:t>10</w:t>
      </w:r>
    </w:p>
    <w:p w:rsidRDefault="007B2081" w:rsidP="007B2081" w:rsidR="007B2081">
      <w:pPr>
        <w:jc w:val="right"/>
      </w:pPr>
    </w:p>
    <w:p w:rsidRDefault="007B2081" w:rsidP="00EB3578" w:rsidR="007B2081">
      <w:pPr>
        <w:jc w:val="both"/>
      </w:pPr>
    </w:p>
    <w:p w:rsidRDefault="002D6A21" w:rsidP="00EB3578" w:rsidR="00FA6F7A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EB3578" w:rsidR="00D83156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 za otvaranje stečajnog postupka stečajnim tijelima</w:t>
      </w:r>
      <w:r w:rsidR="0037378B">
        <w:t>,</w:t>
      </w:r>
      <w:r w:rsidR="003E0361">
        <w:t xml:space="preserve"> na njihov zahtjev</w:t>
      </w:r>
      <w:r w:rsidR="0037378B">
        <w:t>,</w:t>
      </w:r>
      <w:r w:rsidR="003E0361">
        <w:t xml:space="preserve"> bez odgode pružiti sve </w:t>
      </w:r>
    </w:p>
    <w:p w:rsidRDefault="003E0361" w:rsidP="00EB3578" w:rsidR="003E0361">
      <w:pPr>
        <w:jc w:val="both"/>
      </w:pPr>
      <w:r>
        <w:t>potrebne podatke i obavijesti koje se odnose na financijsko gospodarsko stanje stečajnog dužnika, kao i opseg njegove imovine,</w:t>
      </w:r>
      <w:r w:rsidR="00FA6F7A">
        <w:t xml:space="preserve"> te da sud može zaključkom narediti stečajnom dužniku odnosno osobama ovlaštenim za zastupanje dužnika da u određenom roku predaju sudu pisano izvješće o financijsko-gospodarskom stanju dužnika,</w:t>
      </w:r>
      <w:r>
        <w:t xml:space="preserve"> to je valjalo donijeti odluk</w:t>
      </w:r>
      <w:r w:rsidR="00FA6F7A">
        <w:t>e</w:t>
      </w:r>
      <w:r>
        <w:t xml:space="preserve"> kao pod toč</w:t>
      </w:r>
      <w:r w:rsidR="00FA6F7A">
        <w:t>kama</w:t>
      </w:r>
      <w:r>
        <w:t xml:space="preserve"> II</w:t>
      </w:r>
      <w:r w:rsidR="00FA6F7A">
        <w:t>. i III.</w:t>
      </w:r>
      <w:r>
        <w:t xml:space="preserve"> izreke rješenja, a na temelju</w:t>
      </w:r>
      <w:r w:rsidR="00097022">
        <w:t xml:space="preserve"> citirane zakonske odredbe i odredbi</w:t>
      </w:r>
      <w:r>
        <w:t xml:space="preserve">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FA6F7A">
        <w:t>2</w:t>
      </w:r>
      <w:r w:rsidR="008432AE">
        <w:t>2</w:t>
      </w:r>
      <w:r w:rsidR="00FA6F7A">
        <w:t>. rujna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</w:t>
      </w:r>
      <w:r w:rsidR="00FE31F3">
        <w:t xml:space="preserve">  </w:t>
      </w:r>
      <w:r w:rsidR="0037378B">
        <w:t xml:space="preserve"> </w:t>
      </w:r>
      <w:r>
        <w:t>Stečajna sutkinja:</w:t>
      </w:r>
    </w:p>
    <w:p w:rsidRDefault="003E0361" w:rsidP="007B2081" w:rsidR="008432AE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</w:t>
      </w:r>
      <w:r w:rsidR="003B6960">
        <w:t xml:space="preserve">   </w:t>
      </w:r>
      <w:r w:rsidR="0037378B">
        <w:t xml:space="preserve"> </w:t>
      </w:r>
      <w:r w:rsidR="009B2633">
        <w:t xml:space="preserve">  </w:t>
      </w:r>
      <w:r w:rsidR="008432AE">
        <w:t xml:space="preserve">  </w:t>
      </w:r>
      <w:r w:rsidR="007B2081">
        <w:t xml:space="preserve">   </w:t>
      </w:r>
      <w:r>
        <w:t>Mirna Vujčić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8432AE">
        <w:t>oj zastupnici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15B" w:rsidP="00FA6F7A" w:rsidR="00FB215B">
      <w:r>
        <w:separator/>
      </w:r>
    </w:p>
  </w:endnote>
  <w:endnote w:id="0" w:type="continuationSeparator">
    <w:p w:rsidRDefault="00FB215B" w:rsidP="00FA6F7A" w:rsidR="00FB2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15B" w:rsidP="00FA6F7A" w:rsidR="00FB215B">
      <w:r>
        <w:separator/>
      </w:r>
    </w:p>
  </w:footnote>
  <w:footnote w:id="0" w:type="continuationSeparator">
    <w:p w:rsidRDefault="00FB215B" w:rsidP="00FA6F7A" w:rsidR="00FB2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52A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144EA"/>
    <w:rsid w:val="00097022"/>
    <w:rsid w:val="000D1376"/>
    <w:rsid w:val="000D2CF0"/>
    <w:rsid w:val="00200361"/>
    <w:rsid w:val="002D6A21"/>
    <w:rsid w:val="0037378B"/>
    <w:rsid w:val="003A434D"/>
    <w:rsid w:val="003B6960"/>
    <w:rsid w:val="003E0361"/>
    <w:rsid w:val="003E367F"/>
    <w:rsid w:val="00411FA0"/>
    <w:rsid w:val="00471CB1"/>
    <w:rsid w:val="004F77CE"/>
    <w:rsid w:val="00575EB9"/>
    <w:rsid w:val="007B2081"/>
    <w:rsid w:val="00837BD6"/>
    <w:rsid w:val="008432AE"/>
    <w:rsid w:val="008C301D"/>
    <w:rsid w:val="00906729"/>
    <w:rsid w:val="009152CC"/>
    <w:rsid w:val="009A3358"/>
    <w:rsid w:val="009B2633"/>
    <w:rsid w:val="00A861F9"/>
    <w:rsid w:val="00AB1E19"/>
    <w:rsid w:val="00B33415"/>
    <w:rsid w:val="00B40BAA"/>
    <w:rsid w:val="00C8152A"/>
    <w:rsid w:val="00CC05E7"/>
    <w:rsid w:val="00D83156"/>
    <w:rsid w:val="00E25B92"/>
    <w:rsid w:val="00EB3578"/>
    <w:rsid w:val="00FA6F7A"/>
    <w:rsid w:val="00FB215B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6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6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6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6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6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6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6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6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St-695/2016-10</izvorni_sadrzaj>
    <derivirana_varijabla naziv="DomainObject.Oznaka_1">St-695/2016-10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Stpn- 42/2014</izvorni_sadrzaj>
    <derivirana_varijabla naziv="DomainObject.Predmet.PrimjedbaSuca_1">Veza Stpn- 42/2014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MAKOVAC društvo s ograničenom odgovornošću za proizvodnju, trgovinu i usluge zastupanog po punomoćniku Mira Makovac</izvorni_sadrzaj>
    <derivirana_varijabla naziv="DomainObject.Predmet.ProtustrankaFormated_1">  MAKOVAC društvo s ograničenom odgovornošću za proizvodnju, trgovinu i usluge zastupanog po punomoćniku Mira Makovac</derivirana_varijabla>
  </DomainObject.Predmet.ProtustrankaFormated>
  <DomainObject.Predmet.ProtustrankaFormatedOIB>
    <izvorni_sadrzaj>  MAKOVAC društvo s ograničenom odgovornošću za proizvodnju, trgovinu i usluge, OIB 59336900619 zastupanog po punomoćniku Mira Makovac</izvorni_sadrzaj>
    <derivirana_varijabla naziv="DomainObject.Predmet.ProtustrankaFormatedOIB_1">  MAKOVAC društvo s ograničenom odgovornošću za proizvodnju, trgovinu i usluge, OIB 59336900619 zastupanog po punomoćniku Mira Makovac</derivirana_varijabla>
  </DomainObject.Predmet.ProtustrankaFormatedOIB>
  <DomainObject.Predmet.ProtustrankaFormatedWithAdress>
    <izvorni_sadrzaj> MAKOVAC društvo s ograničenom odgovornošću za proizvodnju, trgovinu i usluge, Naselje Andrija Hebrang 4/8, 35000 Slavonski Brod zastupanog po punomoćniku Mira Makovac</izvorni_sadrzaj>
    <derivirana_varijabla naziv="DomainObject.Predmet.ProtustrankaFormatedWithAdress_1"> MAKOVAC društvo s ograničenom odgovornošću za proizvodnju, trgovinu i usluge, Naselje Andrija Hebrang 4/8, 35000 Slavonski Brod zastupanog po punomoćniku Mira Makovac</derivirana_varijabla>
  </DomainObject.Predmet.ProtustrankaFormatedWithAdress>
  <DomainObject.Predmet.ProtustrankaFormatedWithAdressOIB>
    <izvorni_sadrzaj> MAKOVAC društvo s ograničenom odgovornošću za proizvodnju, trgovinu i usluge, OIB 59336900619, Naselje Andrija Hebrang 4/8, 35000 Slavonski Brod zastupanog po punomoćniku Mira Makovac</izvorni_sadrzaj>
    <derivirana_varijabla naziv="DomainObject.Predmet.ProtustrankaFormatedWithAdressOIB_1"> MAKOVAC društvo s ograničenom odgovornošću za proizvodnju, trgovinu i usluge, OIB 59336900619, Naselje Andrija Hebrang 4/8, 35000 Slavonski Brod zastupanog po punomoćniku Mira Makovac</derivirana_varijabla>
  </DomainObject.Predmet.ProtustrankaFormatedWithAdressOIB>
  <DomainObject.Predmet.ProtustrankaWithAdress>
    <izvorni_sadrzaj>MAKOVAC društvo s ograničenom odgovornošću za proizvodnju, trgovinu i usluge Naselje Andrija Hebrang 4/8, 35000 Slavonski Brod</izvorni_sadrzaj>
    <derivirana_varijabla naziv="DomainObject.Predmet.ProtustrankaWithAdress_1">MAKOVAC društvo s ograničenom odgovornošću za proizvodnju, trgovinu i usluge Naselje Andrija Hebrang 4/8, 35000 Slavonski Brod</derivirana_varijabla>
  </DomainObject.Predmet.ProtustrankaWithAdress>
  <DomainObject.Predmet.ProtustrankaWithAdressOIB>
    <izvorni_sadrzaj>MAKOVAC društvo s ograničenom odgovornošću za proizvodnju, trgovinu i usluge, OIB 59336900619, Naselje Andrija Hebrang 4/8, 35000 Slavonski Brod</izvorni_sadrzaj>
    <derivirana_varijabla naziv="DomainObject.Predmet.ProtustrankaWithAdressOIB_1">MAKOVAC društvo s ograničenom odgovornošću za proizvodnju, trgovinu i usluge, OIB 59336900619, Naselje Andrija Hebrang 4/8, 35000 Slavonski Brod</derivirana_varijabla>
  </DomainObject.Predmet.ProtustrankaWithAdressOIB>
  <DomainObject.Predmet.ProtustrankaNazivFormated>
    <izvorni_sadrzaj>MAKOVAC društvo s ograničenom odgovornošću za proizvodnju, trgovinu i usluge</izvorni_sadrzaj>
    <derivirana_varijabla naziv="DomainObject.Predmet.ProtustrankaNazivFormated_1">MAKOVAC društvo s ograničenom odgovornošću za proizvodnju, trgovinu i usluge</derivirana_varijabla>
  </DomainObject.Predmet.ProtustrankaNazivFormated>
  <DomainObject.Predmet.ProtustrankaNazivFormatedOIB>
    <izvorni_sadrzaj>MAKOVAC društvo s ograničenom odgovornošću za proizvodnju, trgovinu i usluge, OIB 59336900619</izvorni_sadrzaj>
    <derivirana_varijabla naziv="DomainObject.Predmet.ProtustrankaNazivFormatedOIB_1">MAKOVAC društvo s ograničenom odgovornošću za proizvodnju, trgovinu i usluge, OIB 59336900619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28013.13</izvorni_sadrzaj>
    <derivirana_varijabla naziv="DomainObject.Predmet.TrenutnaVrijednost_1">28013.13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MAKOVAC društvo s ograničenom odgovornošću za proizvodnju, trgovinu i usluge zastupanog po punomoćniku Mira Makovac</item>
    </izvorni_sadrzaj>
    <derivirana_varijabla naziv="DomainObject.Predmet.ProtuStrankaListFormated_1">
      <item>MAKOVAC društvo s ograničenom odgovornošću za proizvodnju, trgovinu i usluge zastupanog po punomoćniku Mira Makovac</item>
    </derivirana_varijabla>
  </DomainObject.Predmet.ProtuStrankaListFormated>
  <DomainObject.Predmet.ProtuStrankaListFormatedOIB>
    <izvorni_sadrzaj>
      <item>MAKOVAC društvo s ograničenom odgovornošću za proizvodnju, trgovinu i usluge, OIB 59336900619 zastupanog po punomoćniku Mira Makovac</item>
    </izvorni_sadrzaj>
    <derivirana_varijabla naziv="DomainObject.Predmet.ProtuStrankaListFormatedOIB_1">
      <item>MAKOVAC društvo s ograničenom odgovornošću za proizvodnju, trgovinu i usluge, OIB 59336900619 zastupanog po punomoćniku Mira Makovac</item>
    </derivirana_varijabla>
  </DomainObject.Predmet.ProtuStrankaListFormatedOIB>
  <DomainObject.Predmet.ProtuStrankaListFormatedWithAdress>
    <izvorni_sadrzaj>
      <item>MAKOVAC društvo s ograničenom odgovornošću za proizvodnju, trgovinu i usluge, Naselje Andrija Hebrang 4/8, 35000 Slavonski Brod zastupanog po punomoćniku Mira Makovac</item>
    </izvorni_sadrzaj>
    <derivirana_varijabla naziv="DomainObject.Predmet.ProtuStrankaListFormatedWithAdress_1">
      <item>MAKOVAC društvo s ograničenom odgovornošću za proizvodnju, trgovinu i usluge, Naselje Andrija Hebrang 4/8, 35000 Slavonski Brod zastupanog po punomoćniku Mira Makovac</item>
    </derivirana_varijabla>
  </DomainObject.Predmet.ProtuStrankaListFormatedWithAdress>
  <DomainObject.Predmet.ProtuStrankaListFormatedWithAdressOIB>
    <izvorni_sadrzaj>
      <item>MAKOVAC društvo s ograničenom odgovornošću za proizvodnju, trgovinu i usluge, OIB 59336900619, Naselje Andrija Hebrang 4/8, 35000 Slavonski Brod zastupanog po punomoćniku Mira Makovac</item>
    </izvorni_sadrzaj>
    <derivirana_varijabla naziv="DomainObject.Predmet.ProtuStrankaListFormatedWithAdressOIB_1">
      <item>MAKOVAC društvo s ograničenom odgovornošću za proizvodnju, trgovinu i usluge, OIB 59336900619, Naselje Andrija Hebrang 4/8, 35000 Slavonski Brod zastupanog po punomoćniku Mira Makovac</item>
    </derivirana_varijabla>
  </DomainObject.Predmet.ProtuStrankaListFormatedWithAdressOIB>
  <DomainObject.Predmet.ProtuStrankaListNazivFormated>
    <izvorni_sadrzaj>
      <item>MAKOVAC društvo s ograničenom odgovornošću za proizvodnju, trgovinu i usluge</item>
    </izvorni_sadrzaj>
    <derivirana_varijabla naziv="DomainObject.Predmet.ProtuStrankaListNazivFormated_1">
      <item>MAKOVAC društvo s ograničenom odgovornošću za proizvodnju, trgovinu i usluge</item>
    </derivirana_varijabla>
  </DomainObject.Predmet.ProtuStrankaListNazivFormated>
  <DomainObject.Predmet.ProtuStrankaListNazivFormatedOIB>
    <izvorni_sadrzaj>
      <item>MAKOVAC društvo s ograničenom odgovornošću za proizvodnju, trgovinu i usluge, OIB 59336900619</item>
    </izvorni_sadrzaj>
    <derivirana_varijabla naziv="DomainObject.Predmet.ProtuStrankaListNazivFormatedOIB_1">
      <item>MAKOVAC društvo s ograničenom odgovornošću za proizvodnju, trgovinu i usluge, OIB 59336900619</item>
    </derivirana_varijabla>
  </DomainObject.Predmet.ProtuStrankaListNazivFormatedOIB>
  <DomainObject.Predmet.OstaliListFormated>
    <izvorni_sadrzaj>
      <item>Mira Makovac punomoćnik sudionika u postupku MAKOVAC društvo s ograničenom odgovornošću za proizvodnju, trgovinu i usluge</item>
    </izvorni_sadrzaj>
    <derivirana_varijabla naziv="DomainObject.Predmet.OstaliListFormated_1">
      <item>Mira Makovac punomoćnik sudionika u postupku MAKOVAC društvo s ograničenom odgovornošću za proizvodnju, trgovinu i usluge</item>
    </derivirana_varijabla>
  </DomainObject.Predmet.OstaliListFormated>
  <DomainObject.Predmet.OstaliListFormatedOIB>
    <izvorni_sadrzaj>
      <item>Mira Makovac, OIB 80828311148 punomoćnik sudionika u postupku MAKOVAC društvo s ograničenom odgovornošću za proizvodnju, trgovinu i usluge</item>
    </izvorni_sadrzaj>
    <derivirana_varijabla naziv="DomainObject.Predmet.OstaliListFormatedOIB_1">
      <item>Mira Makovac, OIB 80828311148 punomoćnik sudionika u postupku MAKOVAC društvo s ograničenom odgovornošću za proizvodnju, trgovinu i usluge</item>
    </derivirana_varijabla>
  </DomainObject.Predmet.OstaliListFormatedOIB>
  <DomainObject.Predmet.OstaliListFormatedWithAdress>
    <izvorni_sadrzaj>
      <item>Mira Makovac, Naselje Andrije Hebranga 4/8, 35000 Slavonski Brod punomoćnik sudionika u postupku MAKOVAC društvo s ograničenom odgovornošću za proizvodnju, trgovinu i usluge</item>
    </izvorni_sadrzaj>
    <derivirana_varijabla naziv="DomainObject.Predmet.OstaliListFormatedWithAdress_1">
      <item>Mira Makovac, Naselje Andrije Hebranga 4/8, 35000 Slavonski Brod punomoćnik sudionika u postupku MAKOVAC društvo s ograničenom odgovornošću za proizvodnju, trgovinu i usluge</item>
    </derivirana_varijabla>
  </DomainObject.Predmet.OstaliListFormatedWithAdress>
  <DomainObject.Predmet.OstaliListFormatedWithAdressOIB>
    <izvorni_sadrzaj>
      <item>Mira Makovac, OIB 80828311148, Naselje Andrije Hebranga 4/8, 35000 Slavonski Brod punomoćnik sudionika u postupku MAKOVAC društvo s ograničenom odgovornošću za proizvodnju, trgovinu i usluge</item>
    </izvorni_sadrzaj>
    <derivirana_varijabla naziv="DomainObject.Predmet.OstaliListFormatedWithAdressOIB_1">
      <item>Mira Makovac, OIB 80828311148, Naselje Andrije Hebranga 4/8, 35000 Slavonski Brod punomoćnik sudionika u postupku MAKOVAC društvo s ograničenom odgovornošću za proizvodnju, trgovinu i usluge</item>
    </derivirana_varijabla>
  </DomainObject.Predmet.OstaliListFormatedWithAdressOIB>
  <DomainObject.Predmet.OstaliListNazivFormated>
    <izvorni_sadrzaj>
      <item>Mira Makovac</item>
    </izvorni_sadrzaj>
    <derivirana_varijabla naziv="DomainObject.Predmet.OstaliListNazivFormated_1">
      <item>Mira Makovac</item>
    </derivirana_varijabla>
  </DomainObject.Predmet.OstaliListNazivFormated>
  <DomainObject.Predmet.OstaliListNazivFormatedOIB>
    <izvorni_sadrzaj>
      <item>Mira Makovac, OIB 80828311148</item>
    </izvorni_sadrzaj>
    <derivirana_varijabla naziv="DomainObject.Predmet.OstaliListNazivFormatedOIB_1">
      <item>Mira Makovac, OIB 80828311148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St-695/2016-10</izvorni_sadrzaj>
    <derivirana_varijabla naziv="DomainObject.PoslovniBrojDokumenta_1">St-695/2016-10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MAKOVAC društvo s ograničenom odgovornošću za proizvodnju, trgovinu i usluge</izvorni_sadrzaj>
    <derivirana_varijabla naziv="DomainObject.Predmet.ProtustrankaIDrugi_1">MAKOVAC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MAKOVAC društvo s ograničenom odgovornošću za proizvodnju, trgovinu i usluge, OIB 59336900619, Naselje Andrija Hebrang 4/8, 35000 Slavonski Brod</izvorni_sadrzaj>
    <derivirana_varijabla naziv="DomainObject.Predmet.ProtustrankaIDrugiAdressOIB_1">MAKOVAC društvo s ograničenom odgovornošću za proizvodnju, trgovinu i usluge, OIB 59336900619, Naselje Andrija Hebrang 4/8,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MAKOVAC društvo s ograničenom odgovornošću za proizvodnju, trgovinu i usluge</item>
      <item>Mira Makovac</item>
    </izvorni_sadrzaj>
    <derivirana_varijabla naziv="DomainObject.Predmet.SudioniciListNaziv_1">
      <item>Financijska agencija</item>
      <item>MAKOVAC društvo s ograničenom odgovornošću za proizvodnju, trgovinu i usluge</item>
      <item>Mira Makovac</item>
    </derivirana_varijabla>
  </DomainObject.Predmet.SudioniciListNaziv>
  <DomainObject.Predmet.SudioniciListAdressOIB>
    <izvorni_sadrzaj>
      <item>Financijska agencija, OIB 85821130368, Ulica grada Vukovara 70,10000 Zagreb</item>
      <item>MAKOVAC društvo s ograničenom odgovornošću za proizvodnju, trgovinu i usluge, OIB 59336900619, Naselje Andrija Hebrang 4/8,35000 Slavonski Brod</item>
      <item>Mira Makovac, OIB 80828311148, Naselje Andrije Hebranga 4/8,35000 Slavonski Brod</item>
    </izvorni_sadrzaj>
    <derivirana_varijabla naziv="DomainObject.Predmet.SudioniciListAdressOIB_1">
      <item>Financijska agencija, OIB 85821130368, Ulica grada Vukovara 70,10000 Zagreb</item>
      <item>MAKOVAC društvo s ograničenom odgovornošću za proizvodnju, trgovinu i usluge, OIB 59336900619, Naselje Andrija Hebrang 4/8,35000 Slavonski Brod</item>
      <item>Mira Makovac, OIB 80828311148, Naselje Andrije Hebranga 4/8,35000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59336900619</item>
      <item>, OIB 80828311148</item>
    </izvorni_sadrzaj>
    <derivirana_varijabla naziv="DomainObject.Predmet.SudioniciListNazivOIB_1">
      <item>, OIB 85821130368</item>
      <item>, OIB 59336900619</item>
      <item>, OIB 80828311148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481</properties:Words>
  <properties:Characters>2658</properties:Characters>
  <properties:Lines>86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2016-09-22T08:35:00Z</dcterms:created>
  <dc:creator>alet</dc:creator>
  <cp:lastModifiedBy>wsadmin</cp:lastModifiedBy>
  <cp:lastPrinted>2016-09-22T08:36:00Z</cp:lastPrinted>
  <dcterms:modified xmlns:xsi="http://www.w3.org/2001/XMLSchema-instance" xsi:type="dcterms:W3CDTF">2016-09-22T08:59:00Z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St-695/2016-10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