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5beb" w14:paraId="f145be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4814B0">
        <w:t>9332</w:t>
      </w:r>
      <w:proofErr w:type="spellEnd"/>
      <w:r w:rsidR="00A2292A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2D2AD1">
        <w:t>3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814B0">
        <w:t xml:space="preserve">TATJANA I </w:t>
      </w:r>
      <w:proofErr w:type="spellStart"/>
      <w:r w:rsidR="004814B0">
        <w:t>JOSIPA</w:t>
      </w:r>
      <w:proofErr w:type="spellEnd"/>
      <w:r w:rsidR="004814B0">
        <w:t xml:space="preserve"> j.d</w:t>
      </w:r>
      <w:r w:rsidR="005B3757">
        <w:t>.o.o.</w:t>
      </w:r>
      <w:r w:rsidR="00AC4528">
        <w:t xml:space="preserve"> </w:t>
      </w:r>
      <w:r w:rsidR="004814B0">
        <w:t xml:space="preserve">Poljanica </w:t>
      </w:r>
      <w:proofErr w:type="spellStart"/>
      <w:r w:rsidR="004814B0">
        <w:t>Bistranska</w:t>
      </w:r>
      <w:proofErr w:type="spellEnd"/>
      <w:r w:rsidR="004814B0">
        <w:t xml:space="preserve">, Vinogorje 3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4814B0">
        <w:t>95835827055</w:t>
      </w:r>
      <w:proofErr w:type="spellEnd"/>
      <w:r w:rsidR="004814B0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2D2AD1">
        <w:t>26</w:t>
      </w:r>
      <w:r w:rsidR="004814B0">
        <w:t>.838</w:t>
      </w:r>
      <w:proofErr w:type="spellEnd"/>
      <w:r w:rsidR="004814B0">
        <w:t>,</w:t>
      </w:r>
      <w:proofErr w:type="spellStart"/>
      <w:r w:rsidR="004814B0">
        <w:t>99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2D2AD1">
        <w:t>3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D05EE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14B0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  <w:rsid w:val="00FE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8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8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8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8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8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8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8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8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9332</izvorni_sadrzaj>
    <derivirana_varijabla naziv="DomainObject.Predmet.Broj_1">9332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St-9332/2015</izvorni_sadrzaj>
    <derivirana_varijabla naziv="DomainObject.Predmet.OznakaBroj_1">St-9332/2015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TATJANA I JOSIPA jednostavno društvo s ograničenom odgovornošću za ugostiteljstvo, trgovinu i usluge</izvorni_sadrzaj>
    <derivirana_varijabla naziv="DomainObject.Predmet.ProtustrankaFormated_1">  TATJANA I JOSIPA jednostavno društvo s ograničenom odgovornošću za ugostiteljstvo, trgovinu i usluge</derivirana_varijabla>
  </DomainObject.Predmet.ProtustrankaFormated>
  <DomainObject.Predmet.ProtustrankaFormatedOIB>
    <izvorni_sadrzaj>  TATJANA I JOSIPA jednostavno društvo s ograničenom odgovornošću za ugostiteljstvo, trgovinu i usluge, OIB 95835827055</izvorni_sadrzaj>
    <derivirana_varijabla naziv="DomainObject.Predmet.ProtustrankaFormatedOIB_1">  TATJANA I JOSIPA jednostavno društvo s ograničenom odgovornošću za ugostiteljstvo, trgovinu i usluge, OIB 95835827055</derivirana_varijabla>
  </DomainObject.Predmet.ProtustrankaFormatedOIB>
  <DomainObject.Predmet.ProtustrankaFormatedWithAdress>
    <izvorni_sadrzaj> TATJANA I JOSIPA jednostavno društvo s ograničenom odgovornošću za ugostiteljstvo, trgovinu i usluge, Vinogorje 3, 10298 Poljanica Bistranska</izvorni_sadrzaj>
    <derivirana_varijabla naziv="DomainObject.Predmet.ProtustrankaFormatedWithAdress_1"> TATJANA I JOSIPA jednostavno društvo s ograničenom odgovornošću za ugostiteljstvo, trgovinu i usluge, Vinogorje 3, 10298 Poljanica Bistranska</derivirana_varijabla>
  </DomainObject.Predmet.ProtustrankaFormatedWithAdress>
  <DomainObject.Predmet.ProtustrankaFormatedWithAdressOIB>
    <izvorni_sadrzaj> TATJANA I JOSIPA jednostavno društvo s ograničenom odgovornošću za ugostiteljstvo, trgovinu i usluge, OIB 95835827055, Vinogorje 3, 10298 Poljanica Bistranska</izvorni_sadrzaj>
    <derivirana_varijabla naziv="DomainObject.Predmet.ProtustrankaFormatedWithAdressOIB_1"> TATJANA I JOSIPA jednostavno društvo s ograničenom odgovornošću za ugostiteljstvo, trgovinu i usluge, OIB 95835827055, Vinogorje 3, 10298 Poljanica Bistranska</derivirana_varijabla>
  </DomainObject.Predmet.ProtustrankaFormatedWithAdressOIB>
  <DomainObject.Predmet.ProtustrankaWithAdress>
    <izvorni_sadrzaj>TATJANA I JOSIPA jednostavno društvo s ograničenom odgovornošću za ugostiteljstvo, trgovinu i usluge Vinogorje 3, 10298 Poljanica Bistranska</izvorni_sadrzaj>
    <derivirana_varijabla naziv="DomainObject.Predmet.ProtustrankaWithAdress_1">TATJANA I JOSIPA jednostavno društvo s ograničenom odgovornošću za ugostiteljstvo, trgovinu i usluge Vinogorje 3, 10298 Poljanica Bistranska</derivirana_varijabla>
  </DomainObject.Predmet.ProtustrankaWithAdress>
  <DomainObject.Predmet.ProtustrankaWithAdressOIB>
    <izvorni_sadrzaj>TATJANA I JOSIPA jednostavno društvo s ograničenom odgovornošću za ugostiteljstvo, trgovinu i usluge, OIB 95835827055, Vinogorje 3, 10298 Poljanica Bistranska</izvorni_sadrzaj>
    <derivirana_varijabla naziv="DomainObject.Predmet.ProtustrankaWithAdressOIB_1">TATJANA I JOSIPA jednostavno društvo s ograničenom odgovornošću za ugostiteljstvo, trgovinu i usluge, OIB 95835827055, Vinogorje 3, 10298 Poljanica Bistranska</derivirana_varijabla>
  </DomainObject.Predmet.ProtustrankaWithAdressOIB>
  <DomainObject.Predmet.ProtustrankaNazivFormated>
    <izvorni_sadrzaj>TATJANA I JOSIPA jednostavno društvo s ograničenom odgovornošću za ugostiteljstvo, trgovinu i usluge</izvorni_sadrzaj>
    <derivirana_varijabla naziv="DomainObject.Predmet.ProtustrankaNazivFormated_1">TATJANA I JOSIPA jednostavno društvo s ograničenom odgovornošću za ugostiteljstvo, trgovinu i usluge</derivirana_varijabla>
  </DomainObject.Predmet.ProtustrankaNazivFormated>
  <DomainObject.Predmet.ProtustrankaNazivFormatedOIB>
    <izvorni_sadrzaj>TATJANA I JOSIPA jednostavno društvo s ograničenom odgovornošću za ugostiteljstvo, trgovinu i usluge, OIB 95835827055</izvorni_sadrzaj>
    <derivirana_varijabla naziv="DomainObject.Predmet.ProtustrankaNazivFormatedOIB_1">TATJANA I JOSIPA jednostavno društvo s ograničenom odgovornošću za ugostiteljstvo, trgovinu i usluge, OIB 95835827055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TATJANA I JOSIPA jednostavno društvo s ograničenom odgovornošću za ugostiteljstvo, trgovinu i usluge</item>
    </izvorni_sadrzaj>
    <derivirana_varijabla naziv="DomainObject.Predmet.ProtuStrankaListFormated_1">
      <item>TATJANA I JOSIPA jednostavno društvo s ograničenom odgovornošću za ugostiteljstvo, trgovinu i usluge</item>
    </derivirana_varijabla>
  </DomainObject.Predmet.ProtuStrankaListFormated>
  <DomainObject.Predmet.ProtuStrankaListFormatedOIB>
    <izvorni_sadrzaj>
      <item>TATJANA I JOSIPA jednostavno društvo s ograničenom odgovornošću za ugostiteljstvo, trgovinu i usluge, OIB 95835827055</item>
    </izvorni_sadrzaj>
    <derivirana_varijabla naziv="DomainObject.Predmet.ProtuStrankaListFormatedOIB_1">
      <item>TATJANA I JOSIPA jednostavno društvo s ograničenom odgovornošću za ugostiteljstvo, trgovinu i usluge, OIB 95835827055</item>
    </derivirana_varijabla>
  </DomainObject.Predmet.ProtuStrankaListFormatedOIB>
  <DomainObject.Predmet.ProtuStrankaListFormatedWithAdress>
    <izvorni_sadrzaj>
      <item>TATJANA I JOSIPA jednostavno društvo s ograničenom odgovornošću za ugostiteljstvo, trgovinu i usluge, Vinogorje 3, 10298 Poljanica Bistranska</item>
    </izvorni_sadrzaj>
    <derivirana_varijabla naziv="DomainObject.Predmet.ProtuStrankaListFormatedWithAdress_1">
      <item>TATJANA I JOSIPA jednostavno društvo s ograničenom odgovornošću za ugostiteljstvo, trgovinu i usluge, Vinogorje 3, 10298 Poljanica Bistranska</item>
    </derivirana_varijabla>
  </DomainObject.Predmet.ProtuStrankaListFormatedWithAdress>
  <DomainObject.Predmet.ProtuStrankaListFormatedWithAdressOIB>
    <izvorni_sadrzaj>
      <item>TATJANA I JOSIPA jednostavno društvo s ograničenom odgovornošću za ugostiteljstvo, trgovinu i usluge, OIB 95835827055, Vinogorje 3, 10298 Poljanica Bistranska</item>
    </izvorni_sadrzaj>
    <derivirana_varijabla naziv="DomainObject.Predmet.ProtuStrankaListFormatedWithAdressOIB_1">
      <item>TATJANA I JOSIPA jednostavno društvo s ograničenom odgovornošću za ugostiteljstvo, trgovinu i usluge, OIB 95835827055, Vinogorje 3, 10298 Poljanica Bistranska</item>
    </derivirana_varijabla>
  </DomainObject.Predmet.ProtuStrankaListFormatedWithAdressOIB>
  <DomainObject.Predmet.ProtuStrankaListNazivFormated>
    <izvorni_sadrzaj>
      <item>TATJANA I JOSIPA jednostavno društvo s ograničenom odgovornošću za ugostiteljstvo, trgovinu i usluge</item>
    </izvorni_sadrzaj>
    <derivirana_varijabla naziv="DomainObject.Predmet.ProtuStrankaListNazivFormated_1">
      <item>TATJANA I JOSIPA jednostavno društvo s ograničenom odgovornošću za ugostiteljstvo, trgovinu i usluge</item>
    </derivirana_varijabla>
  </DomainObject.Predmet.ProtuStrankaListNazivFormated>
  <DomainObject.Predmet.ProtuStrankaListNazivFormatedOIB>
    <izvorni_sadrzaj>
      <item>TATJANA I JOSIPA jednostavno društvo s ograničenom odgovornošću za ugostiteljstvo, trgovinu i usluge, OIB 95835827055</item>
    </izvorni_sadrzaj>
    <derivirana_varijabla naziv="DomainObject.Predmet.ProtuStrankaListNazivFormatedOIB_1">
      <item>TATJANA I JOSIPA jednostavno društvo s ograničenom odgovornošću za ugostiteljstvo, trgovinu i usluge, OIB 95835827055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TATJANA I JOSIPA jednostavno društvo s ograničenom odgovornošću za ugostiteljstvo, trgovinu i usluge</izvorni_sadrzaj>
    <derivirana_varijabla naziv="DomainObject.Predmet.ProtustrankaIDrugi_1">TATJANA I JOSIPA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TATJANA I JOSIPA jednostavno društvo s ograničenom odgovornošću za ugostiteljstvo, trgovinu i usluge, OIB 95835827055, Vinogorje 3, 10298 Poljanica Bistranska</izvorni_sadrzaj>
    <derivirana_varijabla naziv="DomainObject.Predmet.ProtustrankaIDrugiAdressOIB_1">TATJANA I JOSIPA jednostavno društvo s ograničenom odgovornošću za ugostiteljstvo, trgovinu i usluge, OIB 95835827055, Vinogorje 3,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TATJANA I JOSIPA jednostavno društvo s ograničenom odgovornošću za ugostiteljstvo, trgovinu i usluge</item>
    </izvorni_sadrzaj>
    <derivirana_varijabla naziv="DomainObject.Predmet.SudioniciListNaziv_1">
      <item>FINA Regionalni centar Zagreb</item>
      <item>TATJANA I JOSIPA jednostavno društvo s ograničenom odgovornošću za ugostiteljstvo,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TATJANA I JOSIPA jednostavno društvo s ograničenom odgovornošću za ugostiteljstvo, trgovinu i usluge, OIB 95835827055, Vinogorje 3,10298 Poljanica Bistranska</item>
    </izvorni_sadrzaj>
    <derivirana_varijabla naziv="DomainObject.Predmet.SudioniciListAdressOIB_1">
      <item>FINA Regionalni centar Zagreb, OIB 85821130368, Trg svibanjskih žrtava 1995. br. 1,10000 Zagreb</item>
      <item>TATJANA I JOSIPA jednostavno društvo s ograničenom odgovornošću za ugostiteljstvo, trgovinu i usluge, OIB 95835827055, Vinogorje 3,10298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95835827055</item>
    </izvorni_sadrzaj>
    <derivirana_varijabla naziv="DomainObject.Predmet.SudioniciListNazivOIB_1">
      <item>, OIB 85821130368</item>
      <item>, OIB 95835827055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1298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2016-01-13T10:02:00Z</dcterms:created>
  <dc:creator>ilukac</dc:creator>
  <cp:lastModifiedBy>Ivanka Lukač</cp:lastModifiedBy>
  <cp:lastPrinted>2016-01-13T09:33:00Z</cp:lastPrinted>
  <dcterms:modified xmlns:xsi="http://www.w3.org/2001/XMLSchema-instance" xsi:type="dcterms:W3CDTF">2016-01-13T14:13:00Z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