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be60" w14:paraId="711be60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73509B">
        <w:rPr>
          <w:lang w:val="hr-HR"/>
        </w:rPr>
        <w:t>St-50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73509B">
        <w:t>nad dužnikom PILANA HODALJ d.o.o., OIB: 13381670996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73509B">
        <w:t>štem Varaždinska 21</w:t>
      </w:r>
      <w:r w:rsidR="002F24AF">
        <w:t>,</w:t>
      </w:r>
      <w:r w:rsidR="0073509B">
        <w:t xml:space="preserve"> 42250 Lepoglava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047486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73509B">
        <w:t>PILANA HODALJ d.o.o., OIB: 13381670996 sa sjedištem Varaždinska 21, 42250 Lepoglava</w:t>
      </w:r>
      <w:r w:rsidR="0073509B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73509B">
        <w:t xml:space="preserve">259.675,80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73509B" w:rsidRPr="0073509B">
        <w:t xml:space="preserve"> </w:t>
      </w:r>
      <w:r w:rsidR="0073509B">
        <w:t>PILANA HODALJ d.o.o., OIB: 13381670996 sa sjedištem Varaždinska 21, 42250 Lepoglava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73509B">
        <w:rPr>
          <w:lang w:val="hr-HR"/>
        </w:rPr>
        <w:t>ana 13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73509B">
        <w:t>PILANA HODALJ d.o.o., OIB: 13381670996 sa sjedištem Varaždinska 21, 42250 Lepoglava.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73509B">
        <w:t>iznosu od 259.675,80 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47486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065" w:rsidP="007F64E0" w:rsidR="00625065">
      <w:r>
        <w:separator/>
      </w:r>
    </w:p>
  </w:endnote>
  <w:endnote w:id="0" w:type="continuationSeparator">
    <w:p w:rsidRDefault="00625065" w:rsidP="007F64E0" w:rsidR="00625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065" w:rsidP="007F64E0" w:rsidR="00625065">
      <w:r>
        <w:separator/>
      </w:r>
    </w:p>
  </w:footnote>
  <w:footnote w:id="0" w:type="continuationSeparator">
    <w:p w:rsidRDefault="00625065" w:rsidP="007F64E0" w:rsidR="00625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F80C03">
      <w:rPr>
        <w:lang w:val="hr-HR"/>
      </w:rPr>
      <w:t>St-5</w:t>
    </w:r>
    <w:r w:rsidR="0073509B">
      <w:rPr>
        <w:lang w:val="hr-HR"/>
      </w:rPr>
      <w:t>0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4166" w:rsidRPr="00014166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166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486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E3DE8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506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1D06"/>
    <w:rsid w:val="00722B7A"/>
    <w:rsid w:val="00726676"/>
    <w:rsid w:val="007302FC"/>
    <w:rsid w:val="00733111"/>
    <w:rsid w:val="00734005"/>
    <w:rsid w:val="0073509B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C3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4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4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St-50/2016</izvorni_sadrzaj>
    <derivirana_varijabla naziv="DomainObject.Predmet.OznakaBroj_1">St-50/2016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HODALJ d.o.o. za proizvodnju i trgovinu</izvorni_sadrzaj>
    <derivirana_varijabla naziv="DomainObject.Predmet.ProtustrankaFormated_1">  PILANA HODALJ d.o.o. za proizvodnju i trgovinu</derivirana_varijabla>
  </DomainObject.Predmet.ProtustrankaFormated>
  <DomainObject.Predmet.ProtustrankaFormatedOIB>
    <izvorni_sadrzaj>  PILANA HODALJ d.o.o. za proizvodnju i trgovinu, OIB 13381670996</izvorni_sadrzaj>
    <derivirana_varijabla naziv="DomainObject.Predmet.ProtustrankaFormatedOIB_1">  PILANA HODALJ d.o.o. za proizvodnju i trgovinu, OIB 13381670996</derivirana_varijabla>
  </DomainObject.Predmet.ProtustrankaFormatedOIB>
  <DomainObject.Predmet.ProtustrankaFormatedWithAdress>
    <izvorni_sadrzaj> PILANA HODALJ d.o.o. za proizvodnju i trgovinu, Varaždinska 21, 42250 Lepoglava</izvorni_sadrzaj>
    <derivirana_varijabla naziv="DomainObject.Predmet.ProtustrankaFormatedWithAdress_1"> PILANA HODALJ d.o.o. za proizvodnju i trgovinu, Varaždinska 21, 42250 Lepoglava</derivirana_varijabla>
  </DomainObject.Predmet.ProtustrankaFormatedWithAdress>
  <DomainObject.Predmet.ProtustrankaFormatedWithAdressOIB>
    <izvorni_sadrzaj> PILANA HODALJ d.o.o. za proizvodnju i trgovinu, OIB 13381670996, Varaždinska 21, 42250 Lepoglava</izvorni_sadrzaj>
    <derivirana_varijabla naziv="DomainObject.Predmet.ProtustrankaFormatedWithAdressOIB_1"> PILANA HODALJ d.o.o. za proizvodnju i trgovinu, OIB 13381670996, Varaždinska 21, 42250 Lepoglava</derivirana_varijabla>
  </DomainObject.Predmet.ProtustrankaFormatedWithAdressOIB>
  <DomainObject.Predmet.ProtustrankaWithAdress>
    <izvorni_sadrzaj>PILANA HODALJ d.o.o. za proizvodnju i trgovinu Varaždinska 21, 42250 Lepoglava</izvorni_sadrzaj>
    <derivirana_varijabla naziv="DomainObject.Predmet.ProtustrankaWithAdress_1">PILANA HODALJ d.o.o. za proizvodnju i trgovinu Varaždinska 21, 42250 Lepoglava</derivirana_varijabla>
  </DomainObject.Predmet.ProtustrankaWithAdress>
  <DomainObject.Predmet.ProtustrankaWithAdressOIB>
    <izvorni_sadrzaj>PILANA HODALJ d.o.o. za proizvodnju i trgovinu, OIB 13381670996, Varaždinska 21, 42250 Lepoglava</izvorni_sadrzaj>
    <derivirana_varijabla naziv="DomainObject.Predmet.ProtustrankaWithAdressOIB_1">PILANA HODALJ d.o.o. za proizvodnju i trgovinu, OIB 13381670996, Varaždinska 21, 42250 Lepoglava</derivirana_varijabla>
  </DomainObject.Predmet.ProtustrankaWithAdressOIB>
  <DomainObject.Predmet.ProtustrankaNazivFormated>
    <izvorni_sadrzaj>PILANA HODALJ d.o.o. za proizvodnju i trgovinu</izvorni_sadrzaj>
    <derivirana_varijabla naziv="DomainObject.Predmet.ProtustrankaNazivFormated_1">PILANA HODALJ d.o.o. za proizvodnju i trgovinu</derivirana_varijabla>
  </DomainObject.Predmet.ProtustrankaNazivFormated>
  <DomainObject.Predmet.ProtustrankaNazivFormatedOIB>
    <izvorni_sadrzaj>PILANA HODALJ d.o.o. za proizvodnju i trgovinu, OIB 13381670996</izvorni_sadrzaj>
    <derivirana_varijabla naziv="DomainObject.Predmet.ProtustrankaNazivFormatedOIB_1">PILANA HODALJ d.o.o. za proizvodnju i trgovinu, OIB 13381670996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259675.80</izvorni_sadrzaj>
    <derivirana_varijabla naziv="DomainObject.Predmet.TrenutnaVrijednost_1">259675.80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HODALJ d.o.o. za proizvodnju i trgovinu</item>
    </izvorni_sadrzaj>
    <derivirana_varijabla naziv="DomainObject.Predmet.ProtuStrankaListFormated_1">
      <item>PILANA HODALJ d.o.o. za proizvodnju i trgovinu</item>
    </derivirana_varijabla>
  </DomainObject.Predmet.ProtuStrankaListFormated>
  <DomainObject.Predmet.ProtuStrankaListFormatedOIB>
    <izvorni_sadrzaj>
      <item>PILANA HODALJ d.o.o. za proizvodnju i trgovinu, OIB 13381670996</item>
    </izvorni_sadrzaj>
    <derivirana_varijabla naziv="DomainObject.Predmet.ProtuStrankaListFormatedOIB_1">
      <item>PILANA HODALJ d.o.o. za proizvodnju i trgovinu, OIB 13381670996</item>
    </derivirana_varijabla>
  </DomainObject.Predmet.ProtuStrankaListFormatedOIB>
  <DomainObject.Predmet.ProtuStrankaListFormatedWithAdress>
    <izvorni_sadrzaj>
      <item>PILANA HODALJ d.o.o. za proizvodnju i trgovinu, Varaždinska 21, 42250 Lepoglava</item>
    </izvorni_sadrzaj>
    <derivirana_varijabla naziv="DomainObject.Predmet.ProtuStrankaListFormatedWithAdress_1">
      <item>PILANA HODALJ d.o.o. za proizvodnju i trgovinu, Varaždinska 21, 42250 Lepoglava</item>
    </derivirana_varijabla>
  </DomainObject.Predmet.ProtuStrankaListFormatedWithAdress>
  <DomainObject.Predmet.ProtuStrankaListFormatedWithAdressOIB>
    <izvorni_sadrzaj>
      <item>PILANA HODALJ d.o.o. za proizvodnju i trgovinu, OIB 13381670996, Varaždinska 21, 42250 Lepoglava</item>
    </izvorni_sadrzaj>
    <derivirana_varijabla naziv="DomainObject.Predmet.ProtuStrankaListFormatedWithAdressOIB_1">
      <item>PILANA HODALJ d.o.o. za proizvodnju i trgovinu, OIB 13381670996, Varaždinska 21, 42250 Lepoglava</item>
    </derivirana_varijabla>
  </DomainObject.Predmet.ProtuStrankaListFormatedWithAdressOIB>
  <DomainObject.Predmet.ProtuStrankaListNazivFormated>
    <izvorni_sadrzaj>
      <item>PILANA HODALJ d.o.o. za proizvodnju i trgovinu</item>
    </izvorni_sadrzaj>
    <derivirana_varijabla naziv="DomainObject.Predmet.ProtuStrankaListNazivFormated_1">
      <item>PILANA HODALJ d.o.o. za proizvodnju i trgovinu</item>
    </derivirana_varijabla>
  </DomainObject.Predmet.ProtuStrankaListNazivFormated>
  <DomainObject.Predmet.ProtuStrankaListNazivFormatedOIB>
    <izvorni_sadrzaj>
      <item>PILANA HODALJ d.o.o. za proizvodnju i trgovinu, OIB 13381670996</item>
    </izvorni_sadrzaj>
    <derivirana_varijabla naziv="DomainObject.Predmet.ProtuStrankaListNazivFormatedOIB_1">
      <item>PILANA HODALJ d.o.o. za proizvodnju i trgovinu, OIB 13381670996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HODALJ d.o.o. za proizvodnju i trgovinu</izvorni_sadrzaj>
    <derivirana_varijabla naziv="DomainObject.Predmet.ProtustrankaIDrugi_1">PILANA HODALJ d.o.o.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HODALJ d.o.o. za proizvodnju i trgovinu, OIB 13381670996, Varaždinska 21, 42250 Lepoglava</izvorni_sadrzaj>
    <derivirana_varijabla naziv="DomainObject.Predmet.ProtustrankaIDrugiAdressOIB_1">PILANA HODALJ d.o.o. za proizvodnju i trgovinu, OIB 13381670996, Varaždinska 21,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HODALJ d.o.o. za proizvodnju i trgovinu</item>
      <item>Sudski registar</item>
    </izvorni_sadrzaj>
    <derivirana_varijabla naziv="DomainObject.Predmet.SudioniciListNaziv_1">
      <item>Financijska agencija</item>
      <item>PILANA HODALJ d.o.o. za proizvodnju i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PILANA HODALJ d.o.o. za proizvodnju i trgovinu, OIB 13381670996, Varaždinska 21,42250 Lepoglava</item>
      <item>Sudski registar</item>
    </izvorni_sadrzaj>
    <derivirana_varijabla naziv="DomainObject.Predmet.SudioniciListAdressOIB_1">
      <item>Financijska agencija, OIB 85821130368, Ulica grada Vukovara 70,10000 Zagreb</item>
      <item>PILANA HODALJ d.o.o. za proizvodnju i trgovinu, OIB 13381670996, Varaždinska 21,42250 Lepoglava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13381670996</item>
      <item>, OIB null</item>
    </izvorni_sadrzaj>
    <derivirana_varijabla naziv="DomainObject.Predmet.SudioniciListNazivOIB_1">
      <item>, OIB 85821130368</item>
      <item>, OIB 13381670996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415</properties:Words>
  <properties:Characters>2303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2016-03-21T10:52:00Z</dcterms:created>
  <dc:creator>user</dc:creator>
  <cp:lastModifiedBy>Maja Marčec</cp:lastModifiedBy>
  <cp:lastPrinted>2016-03-17T11:28:00Z</cp:lastPrinted>
  <dcterms:modified xmlns:xsi="http://www.w3.org/2001/XMLSchema-instance" xsi:type="dcterms:W3CDTF">2016-03-29T10:32:00Z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