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1d1f" w14:paraId="47b1d1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4B5FBD">
        <w:t>97</w:t>
      </w:r>
      <w:r w:rsidR="00BE59FA">
        <w:t>/201</w:t>
      </w:r>
      <w:r w:rsidR="00766DE9">
        <w:t>6</w:t>
      </w:r>
      <w:r w:rsidR="00BE59FA">
        <w:t>-</w:t>
      </w:r>
      <w:r w:rsidR="00B55F13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4B5FBD">
        <w:t>ARUBA j.</w:t>
      </w:r>
      <w:r w:rsidR="00B55F13">
        <w:t>d.o.o.</w:t>
      </w:r>
      <w:r w:rsidR="00D26D94">
        <w:t>,</w:t>
      </w:r>
      <w:r w:rsidR="002379FF">
        <w:t xml:space="preserve"> </w:t>
      </w:r>
      <w:r w:rsidR="004B5FBD">
        <w:t>Sesvete</w:t>
      </w:r>
      <w:r w:rsidR="00B55F13">
        <w:t>,</w:t>
      </w:r>
      <w:r w:rsidR="002379FF">
        <w:t xml:space="preserve"> </w:t>
      </w:r>
      <w:r w:rsidR="004B5FBD">
        <w:t>Varaždinska 36,</w:t>
      </w:r>
      <w:r w:rsidR="004E1E18">
        <w:t xml:space="preserve"> OIB </w:t>
      </w:r>
      <w:r w:rsidR="004B5FBD">
        <w:t>60379834180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4B5FBD">
        <w:t>ARUBA j.d.o.o., Sesvete, Varaždinska 36, OIB 60379834180 ,</w:t>
      </w:r>
      <w:r w:rsidR="00B55F13">
        <w:t xml:space="preserve"> 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4B5FBD">
        <w:t>14.032,56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4B5FBD">
        <w:t>Valentina Jankač, Sesvete</w:t>
      </w:r>
      <w:r w:rsidR="00AE0578">
        <w:t>,</w:t>
      </w:r>
      <w:r w:rsidR="004B5FBD">
        <w:t xml:space="preserve"> Varaždinska 36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4B5FBD">
        <w:t>04110670632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4B5FBD">
        <w:rPr>
          <w:b/>
        </w:rPr>
        <w:t>97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>kal</w:t>
      </w:r>
    </w:p>
    <w:p w:rsidRDefault="00E55CD0" w:rsidR="00E55CD0">
      <w:pPr>
        <w:numPr>
          <w:ilvl w:val="0"/>
          <w:numId w:val="1"/>
        </w:numPr>
      </w:pPr>
      <w:r>
        <w:t>zak.zastupnik</w:t>
      </w:r>
    </w:p>
    <w:sectPr w:rsidSect="00F2165F" w:rsidR="00E55CD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E4E" w:rsidR="00DC4E4E">
      <w:r>
        <w:separator/>
      </w:r>
    </w:p>
  </w:endnote>
  <w:endnote w:id="0" w:type="continuationSeparator">
    <w:p w:rsidRDefault="00DC4E4E" w:rsidR="00DC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E4E" w:rsidR="00DC4E4E">
      <w:r>
        <w:separator/>
      </w:r>
    </w:p>
  </w:footnote>
  <w:footnote w:id="0" w:type="continuationSeparator">
    <w:p w:rsidRDefault="00DC4E4E" w:rsidR="00DC4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D46EF"/>
    <w:rsid w:val="00AE0578"/>
    <w:rsid w:val="00B023D3"/>
    <w:rsid w:val="00B10594"/>
    <w:rsid w:val="00B24625"/>
    <w:rsid w:val="00B24B41"/>
    <w:rsid w:val="00B32948"/>
    <w:rsid w:val="00B34089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55CD0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5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5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St-2797/2016</izvorni_sadrzaj>
    <derivirana_varijabla naziv="DomainObject.Predmet.OznakaBroj_1">St-2797/2016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ARUBA jednostavno društvo s ograničenom odgovornošću za trgovinu i usluge</izvorni_sadrzaj>
    <derivirana_varijabla naziv="DomainObject.Predmet.ProtustrankaFormated_1">  ARUBA jednostavno društvo s ograničenom odgovornošću za trgovinu i usluge</derivirana_varijabla>
  </DomainObject.Predmet.ProtustrankaFormated>
  <DomainObject.Predmet.ProtustrankaFormatedOIB>
    <izvorni_sadrzaj>  ARUBA jednostavno društvo s ograničenom odgovornošću za trgovinu i usluge, OIB 60379834180</izvorni_sadrzaj>
    <derivirana_varijabla naziv="DomainObject.Predmet.ProtustrankaFormatedOIB_1">  ARUBA jednostavno društvo s ograničenom odgovornošću za trgovinu i usluge, OIB 60379834180</derivirana_varijabla>
  </DomainObject.Predmet.ProtustrankaFormatedOIB>
  <DomainObject.Predmet.ProtustrankaFormatedWithAdress>
    <izvorni_sadrzaj> ARUBA jednostavno društvo s ograničenom odgovornošću za trgovinu i usluge, Varaždinska 36, 10360 Sesvete</izvorni_sadrzaj>
    <derivirana_varijabla naziv="DomainObject.Predmet.ProtustrankaFormatedWithAdress_1"> ARUBA jednostavno društvo s ograničenom odgovornošću za trgovinu i usluge, Varaždinska 36, 10360 Sesvete</derivirana_varijabla>
  </DomainObject.Predmet.ProtustrankaFormatedWithAdress>
  <DomainObject.Predmet.ProtustrankaFormatedWithAdressOIB>
    <izvorni_sadrzaj> ARUBA jednostavno društvo s ograničenom odgovornošću za trgovinu i usluge, OIB 60379834180, Varaždinska 36, 10360 Sesvete</izvorni_sadrzaj>
    <derivirana_varijabla naziv="DomainObject.Predmet.ProtustrankaFormatedWithAdressOIB_1"> ARUBA jednostavno društvo s ograničenom odgovornošću za trgovinu i usluge, OIB 60379834180, Varaždinska 36, 10360 Sesvete</derivirana_varijabla>
  </DomainObject.Predmet.ProtustrankaFormatedWithAdressOIB>
  <DomainObject.Predmet.ProtustrankaWithAdress>
    <izvorni_sadrzaj>ARUBA jednostavno društvo s ograničenom odgovornošću za trgovinu i usluge Varaždinska 36, 10360 Sesvete</izvorni_sadrzaj>
    <derivirana_varijabla naziv="DomainObject.Predmet.ProtustrankaWithAdress_1">ARUBA jednostavno društvo s ograničenom odgovornošću za trgovinu i usluge Varaždinska 36, 10360 Sesvete</derivirana_varijabla>
  </DomainObject.Predmet.ProtustrankaWithAdress>
  <DomainObject.Predmet.ProtustrankaWithAdressOIB>
    <izvorni_sadrzaj>ARUBA jednostavno društvo s ograničenom odgovornošću za trgovinu i usluge, OIB 60379834180, Varaždinska 36, 10360 Sesvete</izvorni_sadrzaj>
    <derivirana_varijabla naziv="DomainObject.Predmet.ProtustrankaWithAdressOIB_1">ARUBA jednostavno društvo s ograničenom odgovornošću za trgovinu i usluge, OIB 60379834180, Varaždinska 36, 10360 Sesvete</derivirana_varijabla>
  </DomainObject.Predmet.ProtustrankaWithAdressOIB>
  <DomainObject.Predmet.ProtustrankaNazivFormated>
    <izvorni_sadrzaj>ARUBA jednostavno društvo s ograničenom odgovornošću za trgovinu i usluge</izvorni_sadrzaj>
    <derivirana_varijabla naziv="DomainObject.Predmet.ProtustrankaNazivFormated_1">ARUBA jednostavno društvo s ograničenom odgovornošću za trgovinu i usluge</derivirana_varijabla>
  </DomainObject.Predmet.ProtustrankaNazivFormated>
  <DomainObject.Predmet.ProtustrankaNazivFormatedOIB>
    <izvorni_sadrzaj>ARUBA jednostavno društvo s ograničenom odgovornošću za trgovinu i usluge, OIB 60379834180</izvorni_sadrzaj>
    <derivirana_varijabla naziv="DomainObject.Predmet.ProtustrankaNazivFormatedOIB_1">ARUBA jednostavno društvo s ograničenom odgovornošću za trgovinu i usluge, OIB 60379834180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14032.56</izvorni_sadrzaj>
    <derivirana_varijabla naziv="DomainObject.Predmet.TrenutnaVrijednost_1">14032.56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ARUBA jednostavno društvo s ograničenom odgovornošću za trgovinu i usluge</item>
    </izvorni_sadrzaj>
    <derivirana_varijabla naziv="DomainObject.Predmet.ProtuStrankaListFormated_1">
      <item>ARUBA jednostavno društvo s ograničenom odgovornošću za trgovinu i usluge</item>
    </derivirana_varijabla>
  </DomainObject.Predmet.ProtuStrankaListFormated>
  <DomainObject.Predmet.ProtuStrankaListFormatedOIB>
    <izvorni_sadrzaj>
      <item>ARUBA jednostavno društvo s ograničenom odgovornošću za trgovinu i usluge, OIB 60379834180</item>
    </izvorni_sadrzaj>
    <derivirana_varijabla naziv="DomainObject.Predmet.ProtuStrankaListFormatedOIB_1">
      <item>ARUBA jednostavno društvo s ograničenom odgovornošću za trgovinu i usluge, OIB 60379834180</item>
    </derivirana_varijabla>
  </DomainObject.Predmet.ProtuStrankaListFormatedOIB>
  <DomainObject.Predmet.ProtuStrankaListFormatedWithAdress>
    <izvorni_sadrzaj>
      <item>ARUBA jednostavno društvo s ograničenom odgovornošću za trgovinu i usluge, Varaždinska 36, 10360 Sesvete</item>
    </izvorni_sadrzaj>
    <derivirana_varijabla naziv="DomainObject.Predmet.ProtuStrankaListFormatedWithAdress_1">
      <item>ARUBA jednostavno društvo s ograničenom odgovornošću za trgovinu i usluge, Varaždinska 36, 10360 Sesvete</item>
    </derivirana_varijabla>
  </DomainObject.Predmet.ProtuStrankaListFormatedWithAdress>
  <DomainObject.Predmet.ProtuStrankaListFormatedWithAdressOIB>
    <izvorni_sadrzaj>
      <item>ARUBA jednostavno društvo s ograničenom odgovornošću za trgovinu i usluge, OIB 60379834180, Varaždinska 36, 10360 Sesvete</item>
    </izvorni_sadrzaj>
    <derivirana_varijabla naziv="DomainObject.Predmet.ProtuStrankaListFormatedWithAdressOIB_1">
      <item>ARUBA jednostavno društvo s ograničenom odgovornošću za trgovinu i usluge, OIB 60379834180, Varaždinska 36, 10360 Sesvete</item>
    </derivirana_varijabla>
  </DomainObject.Predmet.ProtuStrankaListFormatedWithAdressOIB>
  <DomainObject.Predmet.ProtuStrankaListNazivFormated>
    <izvorni_sadrzaj>
      <item>ARUBA jednostavno društvo s ograničenom odgovornošću za trgovinu i usluge</item>
    </izvorni_sadrzaj>
    <derivirana_varijabla naziv="DomainObject.Predmet.ProtuStrankaListNazivFormated_1">
      <item>ARUBA jednostavno društvo s ograničenom odgovornošću za trgovinu i usluge</item>
    </derivirana_varijabla>
  </DomainObject.Predmet.ProtuStrankaListNazivFormated>
  <DomainObject.Predmet.ProtuStrankaListNazivFormatedOIB>
    <izvorni_sadrzaj>
      <item>ARUBA jednostavno društvo s ograničenom odgovornošću za trgovinu i usluge, OIB 60379834180</item>
    </izvorni_sadrzaj>
    <derivirana_varijabla naziv="DomainObject.Predmet.ProtuStrankaListNazivFormatedOIB_1">
      <item>ARUBA jednostavno društvo s ograničenom odgovornošću za trgovinu i usluge, OIB 60379834180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ARUBA jednostavno društvo s ograničenom odgovornošću za trgovinu i usluge</izvorni_sadrzaj>
    <derivirana_varijabla naziv="DomainObject.Predmet.ProtustrankaIDrugi_1">ARUBA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ARUBA jednostavno društvo s ograničenom odgovornošću za trgovinu i usluge, OIB 60379834180, Varaždinska 36, 10360 Sesvete</izvorni_sadrzaj>
    <derivirana_varijabla naziv="DomainObject.Predmet.ProtustrankaIDrugiAdressOIB_1">ARUBA jednostavno društvo s ograničenom odgovornošću za trgovinu i usluge, OIB 60379834180, Varaždinska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ARUBA jednostavno društvo s ograničenom odgovornošću za trgovinu i usluge</item>
      <item>FINA Regionalni centar Zagreb</item>
    </izvorni_sadrzaj>
    <derivirana_varijabla naziv="DomainObject.Predmet.SudioniciListNaziv_1">
      <item>ARUBA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ARUBA jednostavno društvo s ograničenom odgovornošću za trgovinu i usluge, OIB 60379834180, Varaždinska 36,10360 Sesvete</item>
      <item>FINA Regionalni centar Zagreb, OIB 85821130368, Trg svibanjskih žrtava 1995. br. 1,10000 Zagreb</item>
    </izvorni_sadrzaj>
    <derivirana_varijabla naziv="DomainObject.Predmet.SudioniciListAdressOIB_1">
      <item>ARUBA jednostavno društvo s ograničenom odgovornošću za trgovinu i usluge, OIB 60379834180, Varaždinska 36,10360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60379834180</item>
      <item>, OIB 85821130368</item>
    </izvorni_sadrzaj>
    <derivirana_varijabla naziv="DomainObject.Predmet.SudioniciListNazivOIB_1">
      <item>, OIB 60379834180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1920</properties:Characters>
  <properties:Lines>51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2016-11-04T13:37:00Z</dcterms:created>
  <dc:creator>Korisnik</dc:creator>
  <cp:lastModifiedBy>wsadmin</cp:lastModifiedBy>
  <cp:lastPrinted>2016-11-04T13:36:00Z</cp:lastPrinted>
  <dcterms:modified xmlns:xsi="http://www.w3.org/2001/XMLSchema-instance" xsi:type="dcterms:W3CDTF">2016-11-09T12:24:00Z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