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41db" w14:paraId="dcf41db" w:rsidRDefault="00AE649C" w:rsidP="00055DE6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55DE6" w:rsidP="00055DE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55DE6" w:rsidP="00055DE6" w:rsidR="00AE649C" w:rsidRPr="00B76F3C">
      <w:pPr>
        <w:pStyle w:val="SudSjedite"/>
      </w:pPr>
      <w:r>
        <w:t xml:space="preserve">                                                                                                   Poslovni broj: 4 St-498/15-6</w:t>
      </w:r>
      <w:r w:rsidR="00EA1C6D">
        <w:tab/>
      </w:r>
    </w:p>
    <w:p w:rsidRDefault="00055DE6" w:rsidP="00055DE6" w:rsidR="00055DE6">
      <w:pPr>
        <w:spacing w:after="0"/>
        <w:rPr>
          <w:b/>
        </w:rPr>
      </w:pPr>
    </w:p>
    <w:p w:rsidRDefault="00055DE6" w:rsidP="00055DE6" w:rsidR="00055DE6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055DE6" w:rsidP="00055DE6" w:rsidR="00055DE6">
      <w:pPr>
        <w:spacing w:after="0"/>
        <w:rPr>
          <w:b/>
        </w:rPr>
      </w:pPr>
      <w:r>
        <w:t>TRGOVAČKI SUD U VARAŽDINU</w:t>
      </w:r>
    </w:p>
    <w:p w:rsidRDefault="00055DE6" w:rsidP="00055DE6" w:rsidR="00055DE6">
      <w:pPr>
        <w:spacing w:after="0"/>
      </w:pPr>
      <w:r>
        <w:t xml:space="preserve">                 Braće Radića 2</w:t>
      </w:r>
    </w:p>
    <w:p w:rsidRDefault="00055DE6" w:rsidP="00055DE6" w:rsidR="00055DE6">
      <w:pPr>
        <w:spacing w:after="0"/>
      </w:pPr>
    </w:p>
    <w:p w:rsidRDefault="00055DE6" w:rsidP="00055DE6" w:rsidR="00055DE6">
      <w:pPr>
        <w:spacing w:after="0"/>
        <w:jc w:val="center"/>
        <w:rPr>
          <w:b/>
        </w:rPr>
      </w:pPr>
    </w:p>
    <w:p w:rsidRDefault="00055DE6" w:rsidP="00055DE6" w:rsidR="00055DE6">
      <w:pPr>
        <w:spacing w:after="0"/>
        <w:jc w:val="center"/>
      </w:pPr>
      <w:r>
        <w:t>U   I M E   R E P U B L I K E   H R V A T S K E</w:t>
      </w:r>
    </w:p>
    <w:p w:rsidRDefault="00055DE6" w:rsidP="00055DE6" w:rsidR="00055DE6">
      <w:pPr>
        <w:spacing w:after="0"/>
        <w:jc w:val="center"/>
        <w:rPr>
          <w:b/>
        </w:rPr>
      </w:pPr>
    </w:p>
    <w:p w:rsidRDefault="00055DE6" w:rsidP="00055DE6" w:rsidR="00055DE6">
      <w:pPr>
        <w:spacing w:after="0"/>
        <w:jc w:val="center"/>
      </w:pPr>
      <w:r>
        <w:t xml:space="preserve">R J E Š E NJ E </w:t>
      </w:r>
    </w:p>
    <w:p w:rsidRDefault="00055DE6" w:rsidP="00055DE6" w:rsidR="00055DE6">
      <w:pPr>
        <w:spacing w:after="0"/>
        <w:jc w:val="center"/>
      </w:pPr>
    </w:p>
    <w:p w:rsidRDefault="00055DE6" w:rsidP="00055DE6" w:rsidR="00055DE6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zahtjeva podnositelja zahtjeva Financijske agencije, Regionalni centar Zagreb, Podružnica Varaždin, Augusta Cesarca 2, Varaždin, za pokretanje skraćenog stečajnog postupka protiv dužnika Autoprijevoz H U Đ E K d.o.o., OIB 72512366974, Žigrovec, Vrtna Ulica 2, dana 29. prosinca 2015.               </w:t>
      </w: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jc w:val="center"/>
      </w:pPr>
      <w:r>
        <w:t>r i j e š i o   j e</w:t>
      </w:r>
    </w:p>
    <w:p w:rsidRDefault="00055DE6" w:rsidP="00055DE6" w:rsidR="00055DE6">
      <w:pPr>
        <w:spacing w:after="0"/>
        <w:jc w:val="center"/>
      </w:pPr>
    </w:p>
    <w:p w:rsidRDefault="00055DE6" w:rsidP="00055DE6" w:rsidR="00055DE6">
      <w:pPr>
        <w:spacing w:after="0"/>
        <w:ind w:firstLine="720"/>
        <w:jc w:val="both"/>
      </w:pPr>
      <w:r>
        <w:t xml:space="preserve">I/ Obustavlja se skraćeni stečajni postupak nad dužnikom Autoprijevoz H U Đ E K d.o.o., OIB 72512366974, Žigrovec, Vrtna Ulica 2. </w:t>
      </w:r>
    </w:p>
    <w:p w:rsidRDefault="00055DE6" w:rsidP="00055DE6" w:rsidR="00055DE6">
      <w:pPr>
        <w:spacing w:after="0"/>
        <w:ind w:firstLine="720"/>
        <w:jc w:val="both"/>
      </w:pPr>
    </w:p>
    <w:p w:rsidRDefault="00055DE6" w:rsidP="00055DE6" w:rsidR="00055DE6">
      <w:pPr>
        <w:spacing w:after="0"/>
        <w:ind w:firstLine="720"/>
        <w:jc w:val="both"/>
      </w:pPr>
      <w:r>
        <w:t>II/ O pokretanju prethodnog postupka odnosno o otvaranju stečajnog postupka nad dužnikom Autoprijevoz H U Đ E K d.o.o., OIB 72512366974, Žigrovec, Vrtna Ulica 2, sud će donijeti posebno rješenje.</w:t>
      </w:r>
    </w:p>
    <w:p w:rsidRDefault="00055DE6" w:rsidP="00055DE6" w:rsidR="00055DE6">
      <w:pPr>
        <w:spacing w:after="0"/>
        <w:jc w:val="center"/>
      </w:pPr>
    </w:p>
    <w:p w:rsidRDefault="00055DE6" w:rsidP="00055DE6" w:rsidR="00055DE6">
      <w:pPr>
        <w:spacing w:after="0"/>
        <w:jc w:val="center"/>
      </w:pPr>
      <w:r>
        <w:t>Obrazloženje</w:t>
      </w:r>
    </w:p>
    <w:p w:rsidRDefault="00055DE6" w:rsidP="00055DE6" w:rsidR="00055DE6">
      <w:pPr>
        <w:pStyle w:val="Tijeloteksta"/>
        <w:spacing w:after="0"/>
      </w:pPr>
    </w:p>
    <w:p w:rsidRDefault="00055DE6" w:rsidP="00055DE6" w:rsidR="00055DE6">
      <w:pPr>
        <w:spacing w:after="0"/>
        <w:ind w:firstLine="720"/>
        <w:jc w:val="both"/>
        <w:rPr>
          <w:color w:val="000000"/>
        </w:rPr>
      </w:pPr>
      <w:r>
        <w:t xml:space="preserve">Predlagatelj je podnio zahtjev za pokretanje skraćenog stečajnog postupka nad dužnikom,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6. studenog 2015.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055DE6" w:rsidP="00055DE6" w:rsidR="00055DE6">
      <w:pPr>
        <w:spacing w:after="0"/>
        <w:ind w:firstLine="720"/>
        <w:jc w:val="both"/>
        <w:rPr>
          <w:color w:val="000000"/>
        </w:rPr>
      </w:pPr>
    </w:p>
    <w:p w:rsidRDefault="00055DE6" w:rsidP="00055DE6" w:rsidR="00055DE6">
      <w:pPr>
        <w:spacing w:after="0"/>
        <w:jc w:val="both"/>
      </w:pPr>
      <w:r>
        <w:tab/>
        <w:t>30. studenoga 2015. zaprimljen je prijedlog vjerovnika RH Ministarstvo financija, Porezna uprava Područni ured Sjeverna Hrvatska, zastupanog po Županijskom državnom odvjetništvu u Varaždinu, za otvaranje stečajnog postupka iz kojeg prijedloga proizlazi da vjerovnik ima tražbinu prema dužniku u iznosu od 68.031,67 kn.</w:t>
      </w: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jc w:val="both"/>
      </w:pPr>
      <w:r>
        <w:tab/>
        <w:t xml:space="preserve">Uvidom u stanje računa poreznog obveznika na dan 6.11.2015. utvrđeno je da dug dužnika prema RH Ministarstvu financija iznosi 68.031,67 kn, a uvidom u podatke </w:t>
      </w:r>
      <w:r>
        <w:lastRenderedPageBreak/>
        <w:t xml:space="preserve">Ministarstva unutarnjih poslova utvrđeno je da je dužnik vlasnik 1 osobnog vozila, 1 teretnog vozila i 1 priključnog vozila. </w:t>
      </w: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jc w:val="both"/>
      </w:pPr>
      <w:r>
        <w:tab/>
        <w:t>Obzirom na navedeno, proizlazi da nisu ispunjene pretpostavke za istodobno otvaranje i zaključenje skraćenog stečajnog postupka, u smislu čl. 431. Stečajnog zakona.</w:t>
      </w: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jc w:val="both"/>
      </w:pPr>
      <w:r>
        <w:tab/>
        <w:t>Stoga je sud temeljem članka 433. SZ-a donio rješenje o obustavi skraćenog stečajnog postupka.</w:t>
      </w: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jc w:val="both"/>
      </w:pPr>
      <w:r>
        <w:tab/>
        <w:t>O pokretanju prethodnog postupka odnosno otvaranju stečajnog postupka nad dužnikom, sud će donijeti posebno rješenje sukladno članku 433. SZ-a.</w:t>
      </w: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ind w:firstLine="720"/>
        <w:jc w:val="both"/>
        <w:rPr>
          <w:lang w:val="en-AU"/>
        </w:rPr>
      </w:pPr>
    </w:p>
    <w:p w:rsidRDefault="00055DE6" w:rsidP="00055DE6" w:rsidR="00055DE6">
      <w:pPr>
        <w:spacing w:after="0"/>
        <w:jc w:val="center"/>
      </w:pPr>
      <w:r>
        <w:t xml:space="preserve">U Varaždinu, 29. prosinca 2015. </w:t>
      </w:r>
    </w:p>
    <w:p w:rsidRDefault="00055DE6" w:rsidP="00055DE6" w:rsidR="00055DE6">
      <w:pPr>
        <w:spacing w:after="0"/>
        <w:jc w:val="center"/>
      </w:pPr>
    </w:p>
    <w:p w:rsidRDefault="00055DE6" w:rsidP="00055DE6" w:rsidR="00055DE6">
      <w:pPr>
        <w:spacing w:after="0"/>
        <w:ind w:firstLine="720"/>
        <w:jc w:val="center"/>
      </w:pPr>
    </w:p>
    <w:p w:rsidRDefault="00055DE6" w:rsidP="00055DE6" w:rsidR="00055DE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 </w:t>
      </w:r>
    </w:p>
    <w:p w:rsidRDefault="00055DE6" w:rsidP="00055DE6" w:rsidR="00055DE6">
      <w:pPr>
        <w:spacing w:after="0"/>
        <w:ind w:firstLine="720"/>
        <w:jc w:val="both"/>
      </w:pPr>
    </w:p>
    <w:p w:rsidRDefault="00055DE6" w:rsidP="00055DE6" w:rsidR="00055DE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Iris Hatvalić Nemec, v.r.</w:t>
      </w: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ind w:firstLine="720"/>
        <w:jc w:val="both"/>
      </w:pPr>
      <w:r>
        <w:t xml:space="preserve">                                                         Za točnost otpravka-ovlašteni službenik:</w:t>
      </w:r>
    </w:p>
    <w:p w:rsidRDefault="00055DE6" w:rsidP="00055DE6" w:rsidR="00055DE6">
      <w:pPr>
        <w:spacing w:after="0"/>
        <w:ind w:firstLine="720"/>
        <w:jc w:val="both"/>
      </w:pP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ind w:firstLine="720"/>
        <w:jc w:val="both"/>
      </w:pPr>
      <w:r>
        <w:t>UPUTA O PRAVNOM LIJEKU :</w:t>
      </w:r>
    </w:p>
    <w:p w:rsidRDefault="00055DE6" w:rsidP="00055DE6" w:rsidR="00055DE6">
      <w:pPr>
        <w:spacing w:after="0"/>
        <w:ind w:firstLine="720"/>
        <w:jc w:val="both"/>
      </w:pPr>
    </w:p>
    <w:p w:rsidRDefault="00055DE6" w:rsidP="00055DE6" w:rsidR="00055DE6">
      <w:pPr>
        <w:spacing w:after="0"/>
        <w:ind w:firstLine="720"/>
        <w:jc w:val="both"/>
      </w:pPr>
      <w: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jc w:val="both"/>
      </w:pPr>
      <w:r>
        <w:t xml:space="preserve">DNA: </w:t>
      </w:r>
    </w:p>
    <w:p w:rsidRDefault="00055DE6" w:rsidP="00055DE6" w:rsidR="00055DE6">
      <w:pPr>
        <w:spacing w:after="0"/>
        <w:jc w:val="both"/>
      </w:pPr>
    </w:p>
    <w:p w:rsidRDefault="00055DE6" w:rsidP="00055DE6" w:rsidR="00055DE6">
      <w:pPr>
        <w:spacing w:after="0"/>
        <w:jc w:val="both"/>
      </w:pPr>
      <w:r>
        <w:t>1. Predlagatelj, Financijska agencija, Regionalni centar Zagreb, Podružnica Varaždin, Augusta Cesarca 2</w:t>
      </w:r>
    </w:p>
    <w:p w:rsidRDefault="00055DE6" w:rsidP="00055DE6" w:rsidR="00055DE6">
      <w:pPr>
        <w:spacing w:after="0"/>
        <w:jc w:val="both"/>
      </w:pPr>
      <w:r>
        <w:t>2. RH, Ministarstvo financija, Porezna uprava, Područni ured Sjeverna Hrvatska, po ŽDO Varaždin, Građansko-upravni odjel</w:t>
      </w:r>
    </w:p>
    <w:p w:rsidRDefault="00055DE6" w:rsidP="00055DE6" w:rsidR="00055DE6">
      <w:pPr>
        <w:spacing w:after="0"/>
        <w:jc w:val="both"/>
      </w:pPr>
      <w:r>
        <w:t>3. Dužnik, H U Đ E K d.o.o., OIB 72512366974, Žigrovec, Vrtna Ulica 2</w:t>
      </w:r>
    </w:p>
    <w:p w:rsidRDefault="00055DE6" w:rsidP="00055DE6" w:rsidR="00055DE6">
      <w:pPr>
        <w:spacing w:after="0"/>
        <w:ind w:left="720"/>
        <w:jc w:val="both"/>
      </w:pPr>
    </w:p>
    <w:p w:rsidRDefault="00CB0EA4" w:rsidP="00055DE6" w:rsidR="00CB0EA4">
      <w:pPr>
        <w:pStyle w:val="Naslovdokumenta"/>
        <w:spacing w:after="0"/>
      </w:pPr>
    </w:p>
    <w:p w:rsidRDefault="0071688E" w:rsidP="00055DE6" w:rsidR="0071688E">
      <w:pPr>
        <w:pStyle w:val="Poetniodjeljak"/>
        <w:spacing w:after="0"/>
      </w:pPr>
    </w:p>
    <w:p w:rsidRDefault="00A21F0D" w:rsidP="00055DE6" w:rsidR="00A21F0D">
      <w:pPr>
        <w:pStyle w:val="NormaleSPIS"/>
        <w:spacing w:after="0"/>
        <w:rPr>
          <w:noProof/>
        </w:rPr>
      </w:pPr>
    </w:p>
    <w:p w:rsidRDefault="00DA0242" w:rsidP="00055DE6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DE6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qFormat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qFormat="1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qFormat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883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St-498/2015-6</izvorni_sadrzaj>
    <derivirana_varijabla naziv="DomainObject.Oznaka_1">St-498/2015-6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H U Đ E K društvo s ograničenom odgovornošću za prijevoz robe i tereta cestom</izvorni_sadrzaj>
    <derivirana_varijabla naziv="DomainObject.Predmet.ProtustrankaFormated_1">  Autoprijevoz H U Đ E K društvo s ograničenom odgovornošću za prijevoz robe i tereta cestom</derivirana_varijabla>
  </DomainObject.Predmet.ProtustrankaFormated>
  <DomainObject.Predmet.ProtustrankaFormatedOIB>
    <izvorni_sadrzaj>  Autoprijevoz H U Đ E K društvo s ograničenom odgovornošću za prijevoz robe i tereta cestom, OIB 72512366974</izvorni_sadrzaj>
    <derivirana_varijabla naziv="DomainObject.Predmet.ProtustrankaFormatedOIB_1">  Autoprijevoz H U Đ E K društvo s ograničenom odgovornošću za prijevoz robe i tereta cestom, OIB 72512366974</derivirana_varijabla>
  </DomainObject.Predmet.ProtustrankaFormatedOIB>
  <DomainObject.Predmet.ProtustrankaFormatedWithAdress>
    <izvorni_sadrzaj> Autoprijevoz H U Đ E K društvo s ograničenom odgovornošću za prijevoz robe i tereta cestom, Vrtna Ulica 2, 42204 Žigrovec</izvorni_sadrzaj>
    <derivirana_varijabla naziv="DomainObject.Predmet.ProtustrankaFormatedWithAdress_1"> Autoprijevoz H U Đ E K društvo s ograničenom odgovornošću za prijevoz robe i tereta cestom, Vrtna Ulica 2, 42204 Žigrovec</derivirana_varijabla>
  </DomainObject.Predmet.ProtustrankaFormatedWithAdress>
  <DomainObject.Predmet.ProtustrankaFormatedWithAdressOIB>
    <izvorni_sadrzaj> Autoprijevoz H U Đ E K društvo s ograničenom odgovornošću za prijevoz robe i tereta cestom, OIB 72512366974, Vrtna Ulica 2, 42204 Žigrovec</izvorni_sadrzaj>
    <derivirana_varijabla naziv="DomainObject.Predmet.ProtustrankaFormatedWithAdressOIB_1"> Autoprijevoz H U Đ E K društvo s ograničenom odgovornošću za prijevoz robe i tereta cestom, OIB 72512366974, Vrtna Ulica 2, 42204 Žigrovec</derivirana_varijabla>
  </DomainObject.Predmet.ProtustrankaFormatedWithAdressOIB>
  <DomainObject.Predmet.ProtustrankaWithAdress>
    <izvorni_sadrzaj>Autoprijevoz H U Đ E K društvo s ograničenom odgovornošću za prijevoz robe i tereta cestom Vrtna Ulica 2, 42204 Žigrovec</izvorni_sadrzaj>
    <derivirana_varijabla naziv="DomainObject.Predmet.ProtustrankaWithAdress_1">Autoprijevoz H U Đ E K društvo s ograničenom odgovornošću za prijevoz robe i tereta cestom Vrtna Ulica 2, 42204 Žigrovec</derivirana_varijabla>
  </DomainObject.Predmet.ProtustrankaWithAdress>
  <DomainObject.Predmet.ProtustrankaWithAdressOIB>
    <izvorni_sadrzaj>Autoprijevoz H U Đ E K društvo s ograničenom odgovornošću za prijevoz robe i tereta cestom, OIB 72512366974, Vrtna Ulica 2, 42204 Žigrovec</izvorni_sadrzaj>
    <derivirana_varijabla naziv="DomainObject.Predmet.ProtustrankaWithAdressOIB_1">Autoprijevoz H U Đ E K društvo s ograničenom odgovornošću za prijevoz robe i tereta cestom, OIB 72512366974, Vrtna Ulica 2, 42204 Žigrovec</derivirana_varijabla>
  </DomainObject.Predmet.ProtustrankaWithAdressOIB>
  <DomainObject.Predmet.ProtustrankaNazivFormated>
    <izvorni_sadrzaj>Autoprijevoz H U Đ E K društvo s ograničenom odgovornošću za prijevoz robe i tereta cestom</izvorni_sadrzaj>
    <derivirana_varijabla naziv="DomainObject.Predmet.ProtustrankaNazivFormated_1">Autoprijevoz H U Đ E K društvo s ograničenom odgovornošću za prijevoz robe i tereta cestom</derivirana_varijabla>
  </DomainObject.Predmet.ProtustrankaNazivFormated>
  <DomainObject.Predmet.ProtustrankaNazivFormatedOIB>
    <izvorni_sadrzaj>Autoprijevoz H U Đ E K društvo s ograničenom odgovornošću za prijevoz robe i tereta cestom, OIB 72512366974</izvorni_sadrzaj>
    <derivirana_varijabla naziv="DomainObject.Predmet.ProtustrankaNazivFormatedOIB_1">Autoprijevoz H U Đ E K društvo s ograničenom odgovornošću za prijevoz robe i tereta cestom, OIB 72512366974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378284.88</izvorni_sadrzaj>
    <derivirana_varijabla naziv="DomainObject.Predmet.TrenutnaVrijednost_1">378284.88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H U Đ E K društvo s ograničenom odgovornošću za prijevoz robe i tereta cestom</item>
    </izvorni_sadrzaj>
    <derivirana_varijabla naziv="DomainObject.Predmet.ProtuStrankaListFormated_1">
      <item>Autoprijevoz H U Đ E K društvo s ograničenom odgovornošću za prijevoz robe i tereta cestom</item>
    </derivirana_varijabla>
  </DomainObject.Predmet.ProtuStrankaListFormated>
  <DomainObject.Predmet.ProtuStrankaListFormatedOIB>
    <izvorni_sadrzaj>
      <item>Autoprijevoz H U Đ E K društvo s ograničenom odgovornošću za prijevoz robe i tereta cestom, OIB 72512366974</item>
    </izvorni_sadrzaj>
    <derivirana_varijabla naziv="DomainObject.Predmet.ProtuStrankaListFormatedOIB_1">
      <item>Autoprijevoz H U Đ E K društvo s ograničenom odgovornošću za prijevoz robe i tereta cestom, OIB 72512366974</item>
    </derivirana_varijabla>
  </DomainObject.Predmet.ProtuStrankaListFormatedOIB>
  <DomainObject.Predmet.ProtuStrankaListFormatedWithAdress>
    <izvorni_sadrzaj>
      <item>Autoprijevoz H U Đ E K društvo s ograničenom odgovornošću za prijevoz robe i tereta cestom, Vrtna Ulica 2, 42204 Žigrovec</item>
    </izvorni_sadrzaj>
    <derivirana_varijabla naziv="DomainObject.Predmet.ProtuStrankaListFormatedWithAdress_1">
      <item>Autoprijevoz H U Đ E K društvo s ograničenom odgovornošću za prijevoz robe i tereta cestom, Vrtna Ulica 2, 42204 Žigrovec</item>
    </derivirana_varijabla>
  </DomainObject.Predmet.ProtuStrankaListFormatedWithAdress>
  <DomainObject.Predmet.ProtuStrankaListFormatedWithAdressOIB>
    <izvorni_sadrzaj>
      <item>Autoprijevoz H U Đ E K društvo s ograničenom odgovornošću za prijevoz robe i tereta cestom, OIB 72512366974, Vrtna Ulica 2, 42204 Žigrovec</item>
    </izvorni_sadrzaj>
    <derivirana_varijabla naziv="DomainObject.Predmet.ProtuStrankaListFormatedWithAdressOIB_1">
      <item>Autoprijevoz H U Đ E K društvo s ograničenom odgovornošću za prijevoz robe i tereta cestom, OIB 72512366974, Vrtna Ulica 2, 42204 Žigrovec</item>
    </derivirana_varijabla>
  </DomainObject.Predmet.ProtuStrankaListFormatedWithAdressOIB>
  <DomainObject.Predmet.ProtuStrankaListNazivFormated>
    <izvorni_sadrzaj>
      <item>Autoprijevoz H U Đ E K društvo s ograničenom odgovornošću za prijevoz robe i tereta cestom</item>
    </izvorni_sadrzaj>
    <derivirana_varijabla naziv="DomainObject.Predmet.ProtuStrankaListNazivFormated_1">
      <item>Autoprijevoz H U Đ E K društvo s ograničenom odgovornošću za prijevoz robe i tereta cestom</item>
    </derivirana_varijabla>
  </DomainObject.Predmet.ProtuStrankaListNazivFormated>
  <DomainObject.Predmet.ProtuStrankaListNazivFormatedOIB>
    <izvorni_sadrzaj>
      <item>Autoprijevoz H U Đ E K društvo s ograničenom odgovornošću za prijevoz robe i tereta cestom, OIB 72512366974</item>
    </izvorni_sadrzaj>
    <derivirana_varijabla naziv="DomainObject.Predmet.ProtuStrankaListNazivFormatedOIB_1">
      <item>Autoprijevoz H U Đ E K društvo s ograničenom odgovornošću za prijevoz robe i tereta cestom, OIB 72512366974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St-498/2015-6</izvorni_sadrzaj>
    <derivirana_varijabla naziv="DomainObject.PoslovniBrojDokumenta_1">St-498/2015-6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H U Đ E K društvo s ograničenom odgovornošću za prijevoz robe i tereta cestom</izvorni_sadrzaj>
    <derivirana_varijabla naziv="DomainObject.Predmet.ProtustrankaIDrugi_1">Autoprijevoz H U Đ E K društvo s ograničenom odgovornošću za prijevoz robe i tereta cestom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Autoprijevoz H U Đ E K društvo s ograničenom odgovornošću za prijevoz robe i tereta cestom, OIB 72512366974, Vrtna Ulica 2, 42204 Žigrovec</izvorni_sadrzaj>
    <derivirana_varijabla naziv="DomainObject.Predmet.ProtustrankaIDrugiAdressOIB_1">Autoprijevoz H U Đ E K društvo s ograničenom odgovornošću za prijevoz robe i tereta cestom, OIB 72512366974, Vrtna Ulica 2, 42204 Žigrovec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Autoprijevoz H U Đ E K društvo s ograničenom odgovornošću za prijevoz robe i tereta cestom</item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Autoprijevoz H U Đ E K društvo s ograničenom odgovornošću za prijevoz robe i tereta cestom</item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Autoprijevoz H U Đ E K društvo s ograničenom odgovornošću za prijevoz robe i tereta cestom, OIB 72512366974, Vrtna Ulica 2,42204 Žigrovec</item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Autoprijevoz H U Đ E K društvo s ograničenom odgovornošću za prijevoz robe i tereta cestom, OIB 72512366974, Vrtna Ulica 2,42204 Žigrovec</item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B80B2-358D-4BD9-889C-0B64BD254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490</properties:Words>
  <properties:Characters>2709</properties:Characters>
  <properties:Lines>91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2015-12-29T10:56:00Z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St-498/2015-6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