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3eea" w14:paraId="6933eea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</w:t>
      </w:r>
      <w:r w:rsidR="009371EB">
        <w:t>-</w:t>
      </w:r>
      <w:r w:rsidR="00281528">
        <w:t>1375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D17588">
        <w:t>Financijske agencije Regionalni centar Osijek Podružnica Osijek, L.Jagera 3, za pokretanje skraćenog stečajnog postupka nad dužnikom</w:t>
      </w:r>
      <w:r w:rsidR="00020061">
        <w:t xml:space="preserve"> </w:t>
      </w:r>
      <w:r w:rsidR="00C21E8D">
        <w:t>VI.</w:t>
      </w:r>
      <w:r w:rsidR="00281528">
        <w:t>MAN j.d.o.o. za trgovinu i usluge,</w:t>
      </w:r>
      <w:r w:rsidR="00020061">
        <w:t xml:space="preserve"> </w:t>
      </w:r>
      <w:r w:rsidR="00281528">
        <w:t>Šag</w:t>
      </w:r>
      <w:r w:rsidR="00C32BCD">
        <w:t>,</w:t>
      </w:r>
      <w:r w:rsidR="00281528">
        <w:t xml:space="preserve"> Matije Gupca 29,</w:t>
      </w:r>
      <w:r w:rsidR="00C32BCD">
        <w:t xml:space="preserve"> </w:t>
      </w:r>
      <w:r w:rsidR="00281528">
        <w:t>MBS: 030142340</w:t>
      </w:r>
      <w:r w:rsidR="00C32BCD">
        <w:t>,</w:t>
      </w:r>
      <w:r w:rsidR="00D17588">
        <w:t xml:space="preserve"> OIB:</w:t>
      </w:r>
      <w:r w:rsidR="00281528">
        <w:t xml:space="preserve"> 95973647226</w:t>
      </w:r>
      <w:r>
        <w:t xml:space="preserve">, dana </w:t>
      </w:r>
      <w:r w:rsidR="00020061">
        <w:t xml:space="preserve">3. studenog </w:t>
      </w:r>
      <w:r>
        <w:t>2017.</w:t>
      </w:r>
      <w:r w:rsidR="00C32BCD">
        <w:t>g.</w:t>
      </w:r>
      <w:r>
        <w:t xml:space="preserve">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C21E8D">
        <w:t>VI.</w:t>
      </w:r>
      <w:r w:rsidR="00281528" w:rsidRPr="00281528">
        <w:t>MAN j.d.o.o. za trgovinu i usluge, Šag, Matije Gupca 29, MBS: 030142340, OIB: 95973647226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C21E8D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E71AE" w:rsidRPr="00C21E8D">
        <w:t>Jelena Kordić, Višnjevac, E. Kvaternika 44a, OIB: 78573539971.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C21E8D">
        <w:t>VI.</w:t>
      </w:r>
      <w:r w:rsidR="00281528" w:rsidRPr="00281528">
        <w:t>MAN j.d.o.o. za trgovinu i usluge, Šag, Matije Gupca 29, MBS: 030142340, OIB: 95973647226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C21E8D">
        <w:rPr>
          <w:bCs/>
        </w:rPr>
        <w:t>17</w:t>
      </w:r>
      <w:r w:rsidR="009371EB">
        <w:rPr>
          <w:bCs/>
        </w:rPr>
        <w:t xml:space="preserve">. </w:t>
      </w:r>
      <w:r w:rsidR="00C32BCD">
        <w:rPr>
          <w:bCs/>
        </w:rPr>
        <w:t>kolovoz</w:t>
      </w:r>
      <w:r w:rsidR="009371EB">
        <w:rPr>
          <w:bCs/>
        </w:rPr>
        <w:t>a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C21E8D">
        <w:t>VI.</w:t>
      </w:r>
      <w:r w:rsidR="00281528" w:rsidRPr="00281528">
        <w:t>MAN j.d.o.o. za trgovinu i usluge, Šag, Matije Gupca 29, MBS: 030142340, OIB: 95973647226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D17588" w:rsidP="00172559" w:rsidR="00D17588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281528">
        <w:t>1375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C32BCD">
        <w:t>06. rujna</w:t>
      </w:r>
      <w:r>
        <w:t xml:space="preserve"> 2017.</w:t>
      </w:r>
      <w:r w:rsidR="00C32BCD">
        <w:t>g.</w:t>
      </w:r>
      <w:r>
        <w:t>, objavio oglas na mrežnoj stranici e-oglasna ploča sudova pod poslovnim brojem St-</w:t>
      </w:r>
      <w:r w:rsidR="00281528">
        <w:t>1375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20061">
        <w:t>3. studenog</w:t>
      </w:r>
      <w:r>
        <w:t xml:space="preserve"> 2017.</w:t>
      </w:r>
      <w:r w:rsidR="00281528">
        <w:t>g.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20061">
        <w:t>3/12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61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5C99"/>
    <w:rsid w:val="00277C01"/>
    <w:rsid w:val="00281528"/>
    <w:rsid w:val="0028507D"/>
    <w:rsid w:val="002A2AF5"/>
    <w:rsid w:val="002A5F00"/>
    <w:rsid w:val="002D2610"/>
    <w:rsid w:val="002D7681"/>
    <w:rsid w:val="002F4AAF"/>
    <w:rsid w:val="002F66FE"/>
    <w:rsid w:val="0031524D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6E71AE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3CA"/>
    <w:rsid w:val="00A405B5"/>
    <w:rsid w:val="00A42669"/>
    <w:rsid w:val="00A46436"/>
    <w:rsid w:val="00A57AB7"/>
    <w:rsid w:val="00A64AAE"/>
    <w:rsid w:val="00A96FB6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1E8D"/>
    <w:rsid w:val="00C25CCE"/>
    <w:rsid w:val="00C32BCD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61209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0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0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St-1375/2017</izvorni_sadrzaj>
    <derivirana_varijabla naziv="DomainObject.Predmet.OznakaBroj_1">St-1375/2017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VI.MAN j.d.o.o. za trgovinu i usluge</izvorni_sadrzaj>
    <derivirana_varijabla naziv="DomainObject.Predmet.ProtustrankaFormated_1">  VI.MAN j.d.o.o. za trgovinu i usluge</derivirana_varijabla>
  </DomainObject.Predmet.ProtustrankaFormated>
  <DomainObject.Predmet.ProtustrankaFormatedOIB>
    <izvorni_sadrzaj>  VI.MAN j.d.o.o. za trgovinu i usluge, OIB 95973647226</izvorni_sadrzaj>
    <derivirana_varijabla naziv="DomainObject.Predmet.ProtustrankaFormatedOIB_1">  VI.MAN j.d.o.o. za trgovinu i usluge, OIB 95973647226</derivirana_varijabla>
  </DomainObject.Predmet.ProtustrankaFormatedOIB>
  <DomainObject.Predmet.ProtustrankaFormatedWithAdress>
    <izvorni_sadrzaj> VI.MAN j.d.o.o. za trgovinu i usluge, Matije Gupca 29, 31550 Šag</izvorni_sadrzaj>
    <derivirana_varijabla naziv="DomainObject.Predmet.ProtustrankaFormatedWithAdress_1"> VI.MAN j.d.o.o. za trgovinu i usluge, Matije Gupca 29, 31550 Šag</derivirana_varijabla>
  </DomainObject.Predmet.ProtustrankaFormatedWithAdress>
  <DomainObject.Predmet.ProtustrankaFormatedWithAdressOIB>
    <izvorni_sadrzaj> VI.MAN j.d.o.o. za trgovinu i usluge, OIB 95973647226, Matije Gupca 29, 31550 Šag</izvorni_sadrzaj>
    <derivirana_varijabla naziv="DomainObject.Predmet.ProtustrankaFormatedWithAdressOIB_1"> VI.MAN j.d.o.o. za trgovinu i usluge, OIB 95973647226, Matije Gupca 29, 31550 Šag</derivirana_varijabla>
  </DomainObject.Predmet.ProtustrankaFormatedWithAdressOIB>
  <DomainObject.Predmet.ProtustrankaWithAdress>
    <izvorni_sadrzaj>VI.MAN j.d.o.o. za trgovinu i usluge Matije Gupca 29, 31550 Šag</izvorni_sadrzaj>
    <derivirana_varijabla naziv="DomainObject.Predmet.ProtustrankaWithAdress_1">VI.MAN j.d.o.o. za trgovinu i usluge Matije Gupca 29, 31550 Šag</derivirana_varijabla>
  </DomainObject.Predmet.ProtustrankaWithAdress>
  <DomainObject.Predmet.ProtustrankaWithAdressOIB>
    <izvorni_sadrzaj>VI.MAN j.d.o.o. za trgovinu i usluge, OIB 95973647226, Matije Gupca 29, 31550 Šag</izvorni_sadrzaj>
    <derivirana_varijabla naziv="DomainObject.Predmet.ProtustrankaWithAdressOIB_1">VI.MAN j.d.o.o. za trgovinu i usluge, OIB 95973647226, Matije Gupca 29, 31550 Šag</derivirana_varijabla>
  </DomainObject.Predmet.ProtustrankaWithAdressOIB>
  <DomainObject.Predmet.ProtustrankaNazivFormated>
    <izvorni_sadrzaj>VI.MAN j.d.o.o. za trgovinu i usluge</izvorni_sadrzaj>
    <derivirana_varijabla naziv="DomainObject.Predmet.ProtustrankaNazivFormated_1">VI.MAN j.d.o.o. za trgovinu i usluge</derivirana_varijabla>
  </DomainObject.Predmet.ProtustrankaNazivFormated>
  <DomainObject.Predmet.ProtustrankaNazivFormatedOIB>
    <izvorni_sadrzaj>VI.MAN j.d.o.o. za trgovinu i usluge, OIB 95973647226</izvorni_sadrzaj>
    <derivirana_varijabla naziv="DomainObject.Predmet.ProtustrankaNazivFormatedOIB_1">VI.MAN j.d.o.o. za trgovinu i usluge, OIB 95973647226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VI.MAN j.d.o.o. za trgovinu i usluge</item>
    </izvorni_sadrzaj>
    <derivirana_varijabla naziv="DomainObject.Predmet.ProtuStrankaListFormated_1">
      <item>VI.MAN j.d.o.o. za trgovinu i usluge</item>
    </derivirana_varijabla>
  </DomainObject.Predmet.ProtuStrankaListFormated>
  <DomainObject.Predmet.ProtuStrankaListFormatedOIB>
    <izvorni_sadrzaj>
      <item>VI.MAN j.d.o.o. za trgovinu i usluge, OIB 95973647226</item>
    </izvorni_sadrzaj>
    <derivirana_varijabla naziv="DomainObject.Predmet.ProtuStrankaListFormatedOIB_1">
      <item>VI.MAN j.d.o.o. za trgovinu i usluge, OIB 95973647226</item>
    </derivirana_varijabla>
  </DomainObject.Predmet.ProtuStrankaListFormatedOIB>
  <DomainObject.Predmet.ProtuStrankaListFormatedWithAdress>
    <izvorni_sadrzaj>
      <item>VI.MAN j.d.o.o. za trgovinu i usluge, Matije Gupca 29, 31550 Šag</item>
    </izvorni_sadrzaj>
    <derivirana_varijabla naziv="DomainObject.Predmet.ProtuStrankaListFormatedWithAdress_1">
      <item>VI.MAN j.d.o.o. za trgovinu i usluge, Matije Gupca 29, 31550 Šag</item>
    </derivirana_varijabla>
  </DomainObject.Predmet.ProtuStrankaListFormatedWithAdress>
  <DomainObject.Predmet.ProtuStrankaListFormatedWithAdressOIB>
    <izvorni_sadrzaj>
      <item>VI.MAN j.d.o.o. za trgovinu i usluge, OIB 95973647226, Matije Gupca 29, 31550 Šag</item>
    </izvorni_sadrzaj>
    <derivirana_varijabla naziv="DomainObject.Predmet.ProtuStrankaListFormatedWithAdressOIB_1">
      <item>VI.MAN j.d.o.o. za trgovinu i usluge, OIB 95973647226, Matije Gupca 29, 31550 Šag</item>
    </derivirana_varijabla>
  </DomainObject.Predmet.ProtuStrankaListFormatedWithAdressOIB>
  <DomainObject.Predmet.ProtuStrankaListNazivFormated>
    <izvorni_sadrzaj>
      <item>VI.MAN j.d.o.o. za trgovinu i usluge</item>
    </izvorni_sadrzaj>
    <derivirana_varijabla naziv="DomainObject.Predmet.ProtuStrankaListNazivFormated_1">
      <item>VI.MAN j.d.o.o. za trgovinu i usluge</item>
    </derivirana_varijabla>
  </DomainObject.Predmet.ProtuStrankaListNazivFormated>
  <DomainObject.Predmet.ProtuStrankaListNazivFormatedOIB>
    <izvorni_sadrzaj>
      <item>VI.MAN j.d.o.o. za trgovinu i usluge, OIB 95973647226</item>
    </izvorni_sadrzaj>
    <derivirana_varijabla naziv="DomainObject.Predmet.ProtuStrankaListNazivFormatedOIB_1">
      <item>VI.MAN j.d.o.o. za trgovinu i usluge, OIB 95973647226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VI.MAN j.d.o.o. za trgovinu i usluge</izvorni_sadrzaj>
    <derivirana_varijabla naziv="DomainObject.Predmet.ProtustrankaIDrugi_1">VI.MAN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VI.MAN j.d.o.o. za trgovinu i usluge, OIB 95973647226, Matije Gupca 29, 31550 Šag</izvorni_sadrzaj>
    <derivirana_varijabla naziv="DomainObject.Predmet.ProtustrankaIDrugiAdressOIB_1">VI.MAN j.d.o.o. za trgovinu i usluge, OIB 95973647226, Matije Gupca 29, 31550 Šag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VI.MAN j.d.o.o. za trgovinu i usluge</item>
    </izvorni_sadrzaj>
    <derivirana_varijabla naziv="DomainObject.Predmet.SudioniciListNaziv_1">
      <item>FINA RC OSIJEK</item>
      <item>VI.MAN j.d.o.o. za trgovinu i usluge</item>
    </derivirana_varijabla>
  </DomainObject.Predmet.SudioniciListNaziv>
  <DomainObject.Predmet.SudioniciListAdressOIB>
    <izvorni_sadrzaj>
      <item>FINA RC OSIJEK, OIB 85821130368</item>
      <item>VI.MAN j.d.o.o. za trgovinu i usluge, OIB 95973647226, Matije Gupca 29,31550 Šag</item>
    </izvorni_sadrzaj>
    <derivirana_varijabla naziv="DomainObject.Predmet.SudioniciListAdressOIB_1">
      <item>FINA RC OSIJEK, OIB 85821130368</item>
      <item>VI.MAN j.d.o.o. za trgovinu i usluge, OIB 95973647226, Matije Gupca 29,31550 Šag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95973647226</item>
    </izvorni_sadrzaj>
    <derivirana_varijabla naziv="DomainObject.Predmet.SudioniciListNazivOIB_1">
      <item>, OIB 85821130368</item>
      <item>, OIB 95973647226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4C9DE-78CA-43A7-AE41-62B905665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2689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2017-11-03T10:28:00Z</dcterms:created>
  <dc:creator>Korisnik</dc:creator>
  <cp:lastModifiedBy>Žana Bem</cp:lastModifiedBy>
  <cp:lastPrinted>2017-05-26T07:17:00Z</cp:lastPrinted>
  <dcterms:modified xmlns:xsi="http://www.w3.org/2001/XMLSchema-instance" xsi:type="dcterms:W3CDTF">2017-11-03T10:29:00Z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