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402411">
        <w:tc>
          <w:tcPr>
            <w:tcW w:type="dxa" w:w="2985"/>
            <w:shd w:fill="auto" w:color="auto" w:val="clear"/>
          </w:tcPr>
          <w:p w:rsidRDefault="005E1D89" w:rsidP="009A71F8" w:rsidR="00B92B86" w:rsidRPr="0040241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402411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9A71F8" w:rsidR="00B92B86" w:rsidRPr="0040241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02411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2971D6" w:rsidP="009A71F8" w:rsidR="002971D6" w:rsidRPr="0040241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02411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9A71F8" w:rsidR="008C4EFB" w:rsidRPr="0040241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02411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4803343" w14:paraId="4803343" w:rsidRDefault="00B92B86" w:rsidP="009A71F8" w:rsidR="00B92B86" w:rsidRPr="00402411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402411">
        <w:trPr>
          <w:jc w:val="right"/>
        </w:trPr>
        <w:tc>
          <w:tcPr>
            <w:tcW w:type="dxa" w:w="4320"/>
          </w:tcPr>
          <w:p w:rsidRDefault="002F61DE" w:rsidP="00837FD7" w:rsidR="00340399" w:rsidRPr="00402411">
            <w:pPr>
              <w:pStyle w:val="VSVerzija"/>
              <w:jc w:val="right"/>
            </w:pPr>
            <w:r w:rsidRPr="00402411">
              <w:t>Poslovni b</w:t>
            </w:r>
            <w:r w:rsidR="0092437B" w:rsidRPr="00402411">
              <w:t xml:space="preserve">roj: </w:t>
            </w:r>
            <w:r w:rsidR="000419E1" w:rsidRPr="00402411">
              <w:t>1</w:t>
            </w:r>
            <w:r w:rsidR="000E2A02" w:rsidRPr="00402411">
              <w:t>0</w:t>
            </w:r>
            <w:r w:rsidR="000419E1" w:rsidRPr="00402411">
              <w:t xml:space="preserve"> St</w:t>
            </w:r>
            <w:r w:rsidR="0092437B" w:rsidRPr="00402411">
              <w:t>-</w:t>
            </w:r>
            <w:r w:rsidR="00FD5CB8" w:rsidRPr="00402411">
              <w:t>12</w:t>
            </w:r>
            <w:r w:rsidR="000419E1" w:rsidRPr="00402411">
              <w:t>/201</w:t>
            </w:r>
            <w:r w:rsidR="00837FD7" w:rsidRPr="00402411">
              <w:t>9</w:t>
            </w:r>
            <w:r w:rsidR="000419E1" w:rsidRPr="00402411">
              <w:t>-3</w:t>
            </w:r>
          </w:p>
        </w:tc>
      </w:tr>
    </w:tbl>
    <w:p w:rsidRDefault="00340399" w:rsidP="009A71F8" w:rsidR="00340399" w:rsidRPr="0040241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9A71F8" w:rsidR="008D05FD" w:rsidRPr="0040241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E21803" w:rsidP="009A71F8" w:rsidR="00E21803" w:rsidRPr="0040241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9A71F8" w:rsidR="00975368" w:rsidRPr="0040241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0419E1" w:rsidP="009A71F8" w:rsidR="009A71F8" w:rsidRPr="0040241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02411">
        <w:rPr>
          <w:rFonts w:eastAsia="Times New Roman" w:hAnsi="Times New Roman" w:ascii="Times New Roman"/>
          <w:sz w:val="24"/>
          <w:szCs w:val="24"/>
        </w:rPr>
        <w:tab/>
      </w:r>
      <w:r w:rsidR="009A71F8" w:rsidRPr="00402411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Varaždinu po sucu toga suda, Denisu Krnjaku, u predmetu u povodu zahtjeva Financijske agencije Regionalni centar Zagreb, Podružnica Varaždin, Augusta Cesarca 2, Varaždin, za pokretanje skraćenog stečajnog postupka protiv dužnika </w:t>
      </w:r>
      <w:r w:rsidR="00FD5CB8" w:rsidRPr="00402411">
        <w:rPr>
          <w:rFonts w:eastAsia="Times New Roman" w:hAnsi="Times New Roman" w:ascii="Times New Roman"/>
          <w:sz w:val="24"/>
          <w:szCs w:val="24"/>
          <w:lang w:eastAsia="hr-HR"/>
        </w:rPr>
        <w:t>JANNY j.d.o.o.</w:t>
      </w:r>
      <w:r w:rsidR="006258F2" w:rsidRPr="00402411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FD5CB8" w:rsidRPr="00402411">
        <w:rPr>
          <w:rFonts w:eastAsia="Times New Roman" w:hAnsi="Times New Roman" w:ascii="Times New Roman"/>
          <w:sz w:val="24"/>
          <w:szCs w:val="24"/>
          <w:lang w:eastAsia="hr-HR"/>
        </w:rPr>
        <w:t>Kotoriba</w:t>
      </w:r>
      <w:r w:rsidR="00837FD7" w:rsidRPr="00402411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FD5CB8" w:rsidRPr="00402411">
        <w:rPr>
          <w:rFonts w:eastAsia="Times New Roman" w:hAnsi="Times New Roman" w:ascii="Times New Roman"/>
          <w:sz w:val="24"/>
          <w:szCs w:val="24"/>
          <w:lang w:eastAsia="hr-HR"/>
        </w:rPr>
        <w:t>Bana Josipa Jelačića 2</w:t>
      </w:r>
      <w:r w:rsidR="006258F2" w:rsidRPr="00402411">
        <w:rPr>
          <w:rFonts w:eastAsia="Times New Roman" w:hAnsi="Times New Roman" w:ascii="Times New Roman"/>
          <w:sz w:val="24"/>
          <w:szCs w:val="24"/>
          <w:lang w:eastAsia="hr-HR"/>
        </w:rPr>
        <w:t>, OIB:</w:t>
      </w:r>
      <w:r w:rsidR="00837FD7" w:rsidRPr="00402411">
        <w:t xml:space="preserve"> </w:t>
      </w:r>
      <w:r w:rsidR="00FD5CB8" w:rsidRPr="00402411">
        <w:rPr>
          <w:rFonts w:eastAsia="Times New Roman" w:hAnsi="Times New Roman" w:ascii="Times New Roman"/>
          <w:sz w:val="24"/>
          <w:szCs w:val="24"/>
          <w:lang w:eastAsia="hr-HR"/>
        </w:rPr>
        <w:t>00171749573</w:t>
      </w:r>
      <w:r w:rsidR="009A71F8" w:rsidRPr="00402411">
        <w:rPr>
          <w:rFonts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837FD7" w:rsidRPr="00402411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402411">
        <w:rPr>
          <w:rFonts w:eastAsia="Times New Roman" w:hAnsi="Times New Roman" w:ascii="Times New Roman"/>
          <w:sz w:val="24"/>
          <w:szCs w:val="24"/>
          <w:lang w:eastAsia="hr-HR"/>
        </w:rPr>
        <w:t>6</w:t>
      </w:r>
      <w:r w:rsidR="009A71F8" w:rsidRPr="00402411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837FD7" w:rsidRPr="00402411">
        <w:rPr>
          <w:rFonts w:eastAsia="Times New Roman" w:hAnsi="Times New Roman" w:ascii="Times New Roman"/>
          <w:sz w:val="24"/>
          <w:szCs w:val="24"/>
          <w:lang w:eastAsia="hr-HR"/>
        </w:rPr>
        <w:t>siječnja</w:t>
      </w:r>
      <w:r w:rsidR="009A71F8" w:rsidRPr="00402411">
        <w:rPr>
          <w:rFonts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837FD7" w:rsidRPr="00402411">
        <w:rPr>
          <w:rFonts w:eastAsia="Times New Roman" w:hAnsi="Times New Roman" w:ascii="Times New Roman"/>
          <w:sz w:val="24"/>
          <w:szCs w:val="24"/>
          <w:lang w:eastAsia="hr-HR"/>
        </w:rPr>
        <w:t>9</w:t>
      </w:r>
      <w:r w:rsidR="009A71F8" w:rsidRPr="00402411">
        <w:rPr>
          <w:rFonts w:eastAsia="Times New Roman" w:hAnsi="Times New Roman" w:ascii="Times New Roman"/>
          <w:sz w:val="24"/>
          <w:szCs w:val="24"/>
          <w:lang w:eastAsia="hr-HR"/>
        </w:rPr>
        <w:t>. godine temeljem čl. 430. Stečajnog zakona ("Narodne novine" 71/15 i 104/17, u daljnjem tekstu SZ) objavljuje slijedeći</w:t>
      </w:r>
    </w:p>
    <w:p w:rsidRDefault="009A71F8" w:rsidP="009A71F8" w:rsidR="009A71F8" w:rsidRPr="0040241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40241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40241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402411">
        <w:rPr>
          <w:rFonts w:eastAsia="Times New Roman" w:hAnsi="Times New Roman" w:ascii="Times New Roman"/>
          <w:sz w:val="24"/>
          <w:szCs w:val="24"/>
          <w:lang w:eastAsia="hr-HR"/>
        </w:rPr>
        <w:t xml:space="preserve">O G L A S </w:t>
      </w:r>
    </w:p>
    <w:p w:rsidRDefault="009A71F8" w:rsidP="009A71F8" w:rsidR="009A71F8" w:rsidRPr="0040241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40241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40241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02411">
        <w:rPr>
          <w:rFonts w:eastAsia="Times New Roman" w:hAnsi="Times New Roman" w:ascii="Times New Roman"/>
          <w:sz w:val="24"/>
          <w:szCs w:val="24"/>
          <w:lang w:eastAsia="hr-HR"/>
        </w:rPr>
        <w:tab/>
        <w:t>1/ Utvrđuje se da ukupni iznos evidentiranog duga</w:t>
      </w:r>
      <w:r w:rsidR="003B6DAF" w:rsidRPr="00402411">
        <w:rPr>
          <w:rFonts w:eastAsia="Times New Roman" w:hAnsi="Times New Roman" w:ascii="Times New Roman"/>
          <w:sz w:val="24"/>
          <w:szCs w:val="24"/>
          <w:lang w:eastAsia="hr-HR"/>
        </w:rPr>
        <w:t xml:space="preserve"> na temelju neizvršenih osnova za plaćanje</w:t>
      </w:r>
      <w:r w:rsidRPr="00402411">
        <w:rPr>
          <w:rFonts w:eastAsia="Times New Roman" w:hAnsi="Times New Roman" w:ascii="Times New Roman"/>
          <w:sz w:val="24"/>
          <w:szCs w:val="24"/>
          <w:lang w:eastAsia="hr-HR"/>
        </w:rPr>
        <w:t xml:space="preserve"> dužnika </w:t>
      </w:r>
      <w:r w:rsidR="00FD5CB8" w:rsidRPr="00402411">
        <w:rPr>
          <w:rFonts w:eastAsia="Times New Roman" w:hAnsi="Times New Roman" w:ascii="Times New Roman"/>
          <w:sz w:val="24"/>
          <w:szCs w:val="24"/>
          <w:lang w:eastAsia="hr-HR"/>
        </w:rPr>
        <w:t>JANNY j.d.o.o., Kotoriba, Bana Josipa Jelačića 2, OIB: 00171749573</w:t>
      </w:r>
      <w:r w:rsidRPr="00402411">
        <w:rPr>
          <w:rFonts w:eastAsia="Times New Roman" w:hAnsi="Times New Roman" w:ascii="Times New Roman"/>
          <w:sz w:val="24"/>
          <w:szCs w:val="24"/>
          <w:lang w:eastAsia="hr-HR"/>
        </w:rPr>
        <w:t xml:space="preserve">, iznosi </w:t>
      </w:r>
      <w:r w:rsidR="00FD5CB8" w:rsidRPr="00402411">
        <w:rPr>
          <w:rFonts w:eastAsia="Times New Roman" w:hAnsi="Times New Roman" w:ascii="Times New Roman"/>
          <w:sz w:val="24"/>
          <w:szCs w:val="24"/>
          <w:lang w:eastAsia="hr-HR"/>
        </w:rPr>
        <w:t>114.847,08</w:t>
      </w:r>
      <w:r w:rsidR="00CE0D76" w:rsidRPr="00402411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02411">
        <w:rPr>
          <w:rFonts w:eastAsia="Times New Roman" w:hAnsi="Times New Roman" w:ascii="Times New Roman"/>
          <w:sz w:val="24"/>
          <w:szCs w:val="24"/>
          <w:lang w:eastAsia="hr-HR"/>
        </w:rPr>
        <w:t>kn.</w:t>
      </w:r>
    </w:p>
    <w:p w:rsidRDefault="009A71F8" w:rsidP="009A71F8" w:rsidR="009A71F8" w:rsidRPr="0040241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40241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02411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2/ Poziva se </w:t>
      </w:r>
      <w:r w:rsidR="00FD5CB8" w:rsidRPr="00402411">
        <w:rPr>
          <w:rFonts w:eastAsia="Times New Roman" w:hAnsi="Times New Roman" w:ascii="Times New Roman"/>
          <w:sz w:val="24"/>
          <w:szCs w:val="24"/>
          <w:lang w:eastAsia="hr-HR"/>
        </w:rPr>
        <w:t>direktor</w:t>
      </w:r>
      <w:r w:rsidRPr="00402411">
        <w:rPr>
          <w:rFonts w:eastAsia="Times New Roman" w:hAnsi="Times New Roman" w:ascii="Times New Roman"/>
          <w:sz w:val="24"/>
          <w:szCs w:val="24"/>
          <w:lang w:eastAsia="hr-HR"/>
        </w:rPr>
        <w:t xml:space="preserve"> dužnika </w:t>
      </w:r>
      <w:r w:rsidR="00402411">
        <w:rPr>
          <w:rFonts w:eastAsia="Times New Roman" w:hAnsi="Times New Roman" w:ascii="Times New Roman"/>
          <w:sz w:val="24"/>
          <w:szCs w:val="24"/>
          <w:lang w:eastAsia="hr-HR"/>
        </w:rPr>
        <w:t>Andrijana Matoš, Kotoriba, Murska 2</w:t>
      </w:r>
      <w:r w:rsidR="00837FD7" w:rsidRPr="00402411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CE0D76" w:rsidRPr="00402411">
        <w:rPr>
          <w:rFonts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402411" w:rsidRPr="00402411">
        <w:rPr>
          <w:rFonts w:eastAsia="Times New Roman" w:hAnsi="Times New Roman" w:ascii="Times New Roman"/>
          <w:sz w:val="24"/>
          <w:szCs w:val="24"/>
          <w:lang w:eastAsia="hr-HR"/>
        </w:rPr>
        <w:t>14183737003</w:t>
      </w:r>
      <w:r w:rsidR="008C326C" w:rsidRPr="00402411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402411">
        <w:rPr>
          <w:rFonts w:eastAsia="Times New Roman" w:hAnsi="Times New Roman" w:ascii="Times New Roman"/>
          <w:sz w:val="24"/>
          <w:szCs w:val="24"/>
          <w:lang w:eastAsia="hr-HR"/>
        </w:rPr>
        <w:t xml:space="preserve"> da u roku od </w:t>
      </w:r>
      <w:r w:rsidR="003B6DAF" w:rsidRPr="00402411">
        <w:rPr>
          <w:rFonts w:eastAsia="Times New Roman" w:hAnsi="Times New Roman" w:ascii="Times New Roman"/>
          <w:sz w:val="24"/>
          <w:szCs w:val="24"/>
          <w:lang w:eastAsia="hr-HR"/>
        </w:rPr>
        <w:t>15</w:t>
      </w:r>
      <w:r w:rsidRPr="00402411">
        <w:rPr>
          <w:rFonts w:eastAsia="Times New Roman" w:hAnsi="Times New Roman" w:ascii="Times New Roman"/>
          <w:sz w:val="24"/>
          <w:szCs w:val="24"/>
          <w:lang w:eastAsia="hr-HR"/>
        </w:rPr>
        <w:t xml:space="preserve"> dana od dana objave ovog oglasa na e-Oglasnoj ploči suda podnese ovome sudu, pozivom na gornji broj spisa, javnobilježnički ovjerovljeni popis imovine i obveza dužnika na propisanom obrascu.</w:t>
      </w:r>
    </w:p>
    <w:p w:rsidRDefault="009A71F8" w:rsidP="009A71F8" w:rsidR="009A71F8" w:rsidRPr="0040241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40241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02411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3/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</w:t>
      </w:r>
      <w:r w:rsidR="003B6DAF" w:rsidRPr="00402411">
        <w:rPr>
          <w:rFonts w:eastAsia="Times New Roman" w:hAnsi="Times New Roman" w:ascii="Times New Roman"/>
          <w:sz w:val="24"/>
          <w:szCs w:val="24"/>
          <w:lang w:eastAsia="hr-HR"/>
        </w:rPr>
        <w:t>15</w:t>
      </w:r>
      <w:r w:rsidRPr="00402411">
        <w:rPr>
          <w:rFonts w:eastAsia="Times New Roman" w:hAnsi="Times New Roman" w:ascii="Times New Roman"/>
          <w:sz w:val="24"/>
          <w:szCs w:val="24"/>
          <w:lang w:eastAsia="hr-HR"/>
        </w:rPr>
        <w:t xml:space="preserve"> dana od dana objave ovog oglasa na e-</w:t>
      </w:r>
      <w:r w:rsidR="00140D39" w:rsidRPr="00402411">
        <w:rPr>
          <w:rFonts w:eastAsia="Times New Roman" w:hAnsi="Times New Roman" w:ascii="Times New Roman"/>
          <w:sz w:val="24"/>
          <w:szCs w:val="24"/>
          <w:lang w:eastAsia="hr-HR"/>
        </w:rPr>
        <w:t>O</w:t>
      </w:r>
      <w:r w:rsidRPr="00402411">
        <w:rPr>
          <w:rFonts w:eastAsia="Times New Roman" w:hAnsi="Times New Roman" w:ascii="Times New Roman"/>
          <w:sz w:val="24"/>
          <w:szCs w:val="24"/>
          <w:lang w:eastAsia="hr-HR"/>
        </w:rPr>
        <w:t>glasnoj ploči suda ne podnese popis imovine i obveza dužnika ili ako iz toga popisa proizlazi da dužnik ima imovinu koja ne bi bila dostatna ni za pokriće predvidivih troškova stečajnog postupka.</w:t>
      </w:r>
    </w:p>
    <w:p w:rsidRDefault="009A71F8" w:rsidP="009A71F8" w:rsidR="009A71F8" w:rsidRPr="0040241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40241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02411">
        <w:rPr>
          <w:rFonts w:eastAsia="Times New Roman" w:hAnsi="Times New Roman" w:ascii="Times New Roman"/>
          <w:sz w:val="24"/>
          <w:szCs w:val="24"/>
          <w:lang w:eastAsia="hr-HR"/>
        </w:rPr>
        <w:tab/>
        <w:t>4/ Temeljem čl. 430. i 431. SZ-a pozivaju se vjerovnici dužnika da najkasnije u roku od 45 dana od dana objave ovog oglasa na e-</w:t>
      </w:r>
      <w:r w:rsidR="00140D39" w:rsidRPr="00402411">
        <w:rPr>
          <w:rFonts w:eastAsia="Times New Roman" w:hAnsi="Times New Roman" w:ascii="Times New Roman"/>
          <w:sz w:val="24"/>
          <w:szCs w:val="24"/>
          <w:lang w:eastAsia="hr-HR"/>
        </w:rPr>
        <w:t>O</w:t>
      </w:r>
      <w:r w:rsidRPr="00402411">
        <w:rPr>
          <w:rFonts w:eastAsia="Times New Roman" w:hAnsi="Times New Roman" w:ascii="Times New Roman"/>
          <w:sz w:val="24"/>
          <w:szCs w:val="24"/>
          <w:lang w:eastAsia="hr-HR"/>
        </w:rPr>
        <w:t>glasnoj ploči suda predlože otvaranje stečajnog postupka nad dužnikom</w:t>
      </w:r>
      <w:r w:rsidR="00140D39" w:rsidRPr="00402411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9A71F8" w:rsidP="009A71F8" w:rsidR="009A71F8" w:rsidRPr="0040241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402411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02411">
        <w:rPr>
          <w:rFonts w:eastAsia="Times New Roman" w:hAnsi="Times New Roman" w:ascii="Times New Roman"/>
          <w:sz w:val="24"/>
          <w:szCs w:val="24"/>
          <w:lang w:eastAsia="hr-HR"/>
        </w:rPr>
        <w:t>5/ Sukladno čl. 431. st. 1. i 2. SZ-a smatrat će se da je dužnik nesposoban za plaćanje ako vjerovnici u roku od 45 dana od objave oglasa ovog poziva ne predlože otvaranje stečajnog postupka. U tom slučaju sud će po službenoj dužnosti donijeti rješenje o otvaranju i zaključenju stečajnog postupka uz primjenu odredbi čl. 132. i 133. te čl. 286. do 299. SZ-a na odgovarajući način.</w:t>
      </w:r>
    </w:p>
    <w:p w:rsidRDefault="003B6DAF" w:rsidP="009A71F8" w:rsidR="003B6DAF" w:rsidRPr="00402411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E0C3F" w:rsidP="009A71F8" w:rsidR="00BE0C3F" w:rsidRPr="00402411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402411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402411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>Obrazloženje</w:t>
      </w:r>
    </w:p>
    <w:p w:rsidRDefault="009A71F8" w:rsidP="009A71F8" w:rsidR="009A71F8" w:rsidRPr="00402411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402411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402411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Dana </w:t>
      </w:r>
      <w:r w:rsidR="00402411">
        <w:rPr>
          <w:rFonts w:eastAsia="Times New Roman" w:hAnsi="Times New Roman" w:ascii="Times New Roman"/>
          <w:sz w:val="24"/>
          <w:szCs w:val="24"/>
          <w:lang w:eastAsia="hr-HR"/>
        </w:rPr>
        <w:t>11</w:t>
      </w:r>
      <w:r w:rsidRPr="00402411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837FD7" w:rsidRPr="00402411">
        <w:rPr>
          <w:rFonts w:eastAsia="Times New Roman" w:hAnsi="Times New Roman" w:ascii="Times New Roman"/>
          <w:sz w:val="24"/>
          <w:szCs w:val="24"/>
          <w:lang w:eastAsia="hr-HR"/>
        </w:rPr>
        <w:t>siječnja</w:t>
      </w:r>
      <w:r w:rsidRPr="00402411">
        <w:rPr>
          <w:rFonts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837FD7" w:rsidRPr="00402411">
        <w:rPr>
          <w:rFonts w:eastAsia="Times New Roman" w:hAnsi="Times New Roman" w:ascii="Times New Roman"/>
          <w:sz w:val="24"/>
          <w:szCs w:val="24"/>
          <w:lang w:eastAsia="hr-HR"/>
        </w:rPr>
        <w:t>9</w:t>
      </w:r>
      <w:r w:rsidRPr="00402411">
        <w:rPr>
          <w:rFonts w:eastAsia="Times New Roman" w:hAnsi="Times New Roman" w:ascii="Times New Roman"/>
          <w:sz w:val="24"/>
          <w:szCs w:val="24"/>
          <w:lang w:eastAsia="hr-HR"/>
        </w:rPr>
        <w:t>. godine, predlagatelj Financijska agencija, Regionalni centar Zagreb, Podružnica Varaždin podnio je prijedlog  za otvaranje</w:t>
      </w:r>
      <w:r w:rsidR="00D24F8C" w:rsidRPr="00402411">
        <w:rPr>
          <w:rFonts w:eastAsia="Times New Roman" w:hAnsi="Times New Roman" w:ascii="Times New Roman"/>
          <w:sz w:val="24"/>
          <w:szCs w:val="24"/>
          <w:lang w:eastAsia="hr-HR"/>
        </w:rPr>
        <w:t xml:space="preserve"> skraćenog</w:t>
      </w:r>
      <w:r w:rsidRPr="00402411">
        <w:rPr>
          <w:rFonts w:eastAsia="Times New Roman" w:hAnsi="Times New Roman" w:ascii="Times New Roman"/>
          <w:sz w:val="24"/>
          <w:szCs w:val="24"/>
          <w:lang w:eastAsia="hr-HR"/>
        </w:rPr>
        <w:t xml:space="preserve"> stečajnog postupka nad dužnikom, navodeći da dužnik </w:t>
      </w:r>
      <w:r w:rsidR="00402411" w:rsidRPr="00402411">
        <w:rPr>
          <w:rFonts w:eastAsia="Times New Roman" w:hAnsi="Times New Roman" w:ascii="Times New Roman"/>
          <w:sz w:val="24"/>
          <w:szCs w:val="24"/>
          <w:lang w:eastAsia="hr-HR"/>
        </w:rPr>
        <w:t>JANNY j.d.o.o., Kotoriba, Bana Josipa Jelačića 2, OIB: 00171749573</w:t>
      </w:r>
      <w:r w:rsidR="00CE0D76" w:rsidRPr="00402411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02411">
        <w:rPr>
          <w:rFonts w:eastAsia="Times New Roman" w:hAnsi="Times New Roman" w:ascii="Times New Roman"/>
          <w:sz w:val="24"/>
          <w:szCs w:val="24"/>
          <w:lang w:eastAsia="hr-HR"/>
        </w:rPr>
        <w:t xml:space="preserve">na dan </w:t>
      </w:r>
      <w:r w:rsidR="00402411">
        <w:rPr>
          <w:rFonts w:eastAsia="Times New Roman" w:hAnsi="Times New Roman" w:ascii="Times New Roman"/>
          <w:sz w:val="24"/>
          <w:szCs w:val="24"/>
          <w:lang w:eastAsia="hr-HR"/>
        </w:rPr>
        <w:t>9</w:t>
      </w:r>
      <w:r w:rsidRPr="00402411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837FD7" w:rsidRPr="00402411">
        <w:rPr>
          <w:rFonts w:eastAsia="Times New Roman" w:hAnsi="Times New Roman" w:ascii="Times New Roman"/>
          <w:sz w:val="24"/>
          <w:szCs w:val="24"/>
          <w:lang w:eastAsia="hr-HR"/>
        </w:rPr>
        <w:t>siječnja</w:t>
      </w:r>
      <w:r w:rsidRPr="00402411">
        <w:rPr>
          <w:rFonts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837FD7" w:rsidRPr="00402411">
        <w:rPr>
          <w:rFonts w:eastAsia="Times New Roman" w:hAnsi="Times New Roman" w:ascii="Times New Roman"/>
          <w:sz w:val="24"/>
          <w:szCs w:val="24"/>
          <w:lang w:eastAsia="hr-HR"/>
        </w:rPr>
        <w:t>9</w:t>
      </w:r>
      <w:r w:rsidRPr="00402411">
        <w:rPr>
          <w:rFonts w:eastAsia="Times New Roman" w:hAnsi="Times New Roman" w:ascii="Times New Roman"/>
          <w:sz w:val="24"/>
          <w:szCs w:val="24"/>
          <w:lang w:eastAsia="hr-HR"/>
        </w:rPr>
        <w:t>. u Očevidniku redoslijeda osnova za plaćanje ima evidentirane neizvršene osnove za plaćanje</w:t>
      </w:r>
      <w:r w:rsidR="00D24F8C" w:rsidRPr="00402411">
        <w:rPr>
          <w:rFonts w:eastAsia="Times New Roman" w:hAnsi="Times New Roman" w:ascii="Times New Roman"/>
          <w:sz w:val="24"/>
          <w:szCs w:val="24"/>
          <w:lang w:eastAsia="hr-HR"/>
        </w:rPr>
        <w:t xml:space="preserve"> u neprekinutom razdoblju od </w:t>
      </w:r>
      <w:r w:rsidR="00837FD7" w:rsidRPr="00402411">
        <w:rPr>
          <w:rFonts w:eastAsia="Times New Roman" w:hAnsi="Times New Roman" w:ascii="Times New Roman"/>
          <w:sz w:val="24"/>
          <w:szCs w:val="24"/>
          <w:lang w:eastAsia="hr-HR"/>
        </w:rPr>
        <w:t>120</w:t>
      </w:r>
      <w:r w:rsidR="00D24F8C" w:rsidRPr="00402411">
        <w:rPr>
          <w:rFonts w:eastAsia="Times New Roman" w:hAnsi="Times New Roman" w:ascii="Times New Roman"/>
          <w:sz w:val="24"/>
          <w:szCs w:val="24"/>
          <w:lang w:eastAsia="hr-HR"/>
        </w:rPr>
        <w:t xml:space="preserve"> dana</w:t>
      </w:r>
      <w:r w:rsidRPr="00402411">
        <w:rPr>
          <w:rFonts w:eastAsia="Times New Roman" w:hAnsi="Times New Roman" w:ascii="Times New Roman"/>
          <w:sz w:val="24"/>
          <w:szCs w:val="24"/>
          <w:lang w:eastAsia="hr-HR"/>
        </w:rPr>
        <w:t xml:space="preserve"> u ukupnom iznosu </w:t>
      </w:r>
      <w:r w:rsidR="00140D39" w:rsidRPr="00402411">
        <w:rPr>
          <w:rFonts w:eastAsia="Times New Roman" w:hAnsi="Times New Roman" w:ascii="Times New Roman"/>
          <w:sz w:val="24"/>
          <w:szCs w:val="24"/>
          <w:lang w:eastAsia="hr-HR"/>
        </w:rPr>
        <w:t xml:space="preserve">od </w:t>
      </w:r>
      <w:r w:rsidR="00402411">
        <w:rPr>
          <w:rFonts w:eastAsia="Times New Roman" w:hAnsi="Times New Roman" w:ascii="Times New Roman"/>
          <w:sz w:val="24"/>
          <w:szCs w:val="24"/>
          <w:lang w:eastAsia="hr-HR"/>
        </w:rPr>
        <w:t>114.847,08</w:t>
      </w:r>
      <w:r w:rsidRPr="00402411">
        <w:rPr>
          <w:rFonts w:eastAsia="Times New Roman" w:hAnsi="Times New Roman" w:ascii="Times New Roman"/>
          <w:sz w:val="24"/>
          <w:szCs w:val="24"/>
          <w:lang w:eastAsia="hr-HR"/>
        </w:rPr>
        <w:t xml:space="preserve"> kn te da dužnik nema zaposlenih.</w:t>
      </w:r>
    </w:p>
    <w:p w:rsidRDefault="009A71F8" w:rsidP="009A71F8" w:rsidR="009A71F8" w:rsidRPr="00402411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402411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402411">
        <w:rPr>
          <w:rFonts w:eastAsia="Times New Roman" w:hAnsi="Times New Roman" w:ascii="Times New Roman"/>
          <w:sz w:val="24"/>
          <w:szCs w:val="24"/>
          <w:lang w:eastAsia="hr-HR"/>
        </w:rPr>
        <w:tab/>
        <w:t>Stoga je sud</w:t>
      </w:r>
      <w:r w:rsidR="00D24F8C" w:rsidRPr="00402411">
        <w:rPr>
          <w:rFonts w:eastAsia="Times New Roman" w:hAnsi="Times New Roman" w:ascii="Times New Roman"/>
          <w:sz w:val="24"/>
          <w:szCs w:val="24"/>
          <w:lang w:eastAsia="hr-HR"/>
        </w:rPr>
        <w:t xml:space="preserve"> sukladno čl. 430. i 431. SZ-a </w:t>
      </w:r>
      <w:r w:rsidRPr="00402411">
        <w:rPr>
          <w:rFonts w:eastAsia="Times New Roman" w:hAnsi="Times New Roman" w:ascii="Times New Roman"/>
          <w:sz w:val="24"/>
          <w:szCs w:val="24"/>
          <w:lang w:eastAsia="hr-HR"/>
        </w:rPr>
        <w:t>odlučio kao u izreci.</w:t>
      </w:r>
    </w:p>
    <w:p w:rsidRDefault="009A71F8" w:rsidP="009A71F8" w:rsidR="009A71F8" w:rsidRPr="00402411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402411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402411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402411">
        <w:rPr>
          <w:rFonts w:eastAsia="Times New Roman" w:hAnsi="Times New Roman" w:ascii="Times New Roman"/>
          <w:sz w:val="24"/>
          <w:szCs w:val="24"/>
          <w:lang w:eastAsia="hr-HR"/>
        </w:rPr>
        <w:t xml:space="preserve">U Varaždinu </w:t>
      </w:r>
      <w:r w:rsidR="00402411">
        <w:rPr>
          <w:rFonts w:eastAsia="Times New Roman" w:hAnsi="Times New Roman" w:ascii="Times New Roman"/>
          <w:sz w:val="24"/>
          <w:szCs w:val="24"/>
          <w:lang w:eastAsia="hr-HR"/>
        </w:rPr>
        <w:t>16</w:t>
      </w:r>
      <w:r w:rsidRPr="00402411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837FD7" w:rsidRPr="00402411">
        <w:rPr>
          <w:rFonts w:eastAsia="Times New Roman" w:hAnsi="Times New Roman" w:ascii="Times New Roman"/>
          <w:sz w:val="24"/>
          <w:szCs w:val="24"/>
          <w:lang w:eastAsia="hr-HR"/>
        </w:rPr>
        <w:t>siječnja</w:t>
      </w:r>
      <w:r w:rsidRPr="00402411">
        <w:rPr>
          <w:rFonts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837FD7" w:rsidRPr="00402411">
        <w:rPr>
          <w:rFonts w:eastAsia="Times New Roman" w:hAnsi="Times New Roman" w:ascii="Times New Roman"/>
          <w:sz w:val="24"/>
          <w:szCs w:val="24"/>
          <w:lang w:eastAsia="hr-HR"/>
        </w:rPr>
        <w:t>9</w:t>
      </w:r>
      <w:r w:rsidRPr="00402411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9A71F8" w:rsidP="009A71F8" w:rsidR="009A71F8" w:rsidRPr="00402411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402411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402411">
      <w:pPr>
        <w:spacing w:lineRule="auto" w:line="240" w:after="0"/>
        <w:ind w:firstLine="720" w:left="3600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402411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</w:t>
      </w:r>
      <w:r w:rsidRPr="00402411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02411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140D39" w:rsidRPr="00402411">
        <w:rPr>
          <w:rFonts w:eastAsia="Times New Roman" w:hAnsi="Times New Roman" w:ascii="Times New Roman"/>
          <w:sz w:val="24"/>
          <w:szCs w:val="24"/>
          <w:lang w:eastAsia="hr-HR"/>
        </w:rPr>
        <w:t>Sudac</w:t>
      </w:r>
      <w:r w:rsidRPr="00402411">
        <w:rPr>
          <w:rFonts w:eastAsia="Times New Roman" w:hAnsi="Times New Roman" w:ascii="Times New Roman"/>
          <w:sz w:val="24"/>
          <w:szCs w:val="24"/>
          <w:lang w:eastAsia="hr-HR"/>
        </w:rPr>
        <w:t>:</w:t>
      </w:r>
    </w:p>
    <w:p w:rsidRDefault="009A71F8" w:rsidP="009A71F8" w:rsidR="009A71F8" w:rsidRPr="00402411">
      <w:pPr>
        <w:spacing w:lineRule="auto" w:line="240" w:after="0"/>
        <w:ind w:firstLine="720" w:left="3600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402411">
      <w:pPr>
        <w:spacing w:lineRule="auto" w:line="240" w:after="0"/>
        <w:ind w:firstLine="720" w:left="3600"/>
        <w:jc w:val="center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402411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140D39" w:rsidRPr="00402411">
        <w:rPr>
          <w:rFonts w:eastAsia="Times New Roman" w:hAnsi="Times New Roman" w:ascii="Times New Roman"/>
          <w:sz w:val="24"/>
          <w:szCs w:val="24"/>
          <w:lang w:eastAsia="hr-HR"/>
        </w:rPr>
        <w:t xml:space="preserve">Denis Krnjak </w:t>
      </w:r>
    </w:p>
    <w:p w:rsidRDefault="009A71F8" w:rsidP="009A71F8" w:rsidR="009A71F8" w:rsidRPr="00402411">
      <w:pPr>
        <w:spacing w:lineRule="auto" w:line="240" w:after="0"/>
        <w:ind w:firstLine="720" w:left="3600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402411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402411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402411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402411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402411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402411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9A71F8" w:rsidP="009A71F8" w:rsidR="009A71F8" w:rsidRPr="00402411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402411">
        <w:rPr>
          <w:rFonts w:eastAsia="Times New Roman" w:hAnsi="Times New Roman" w:ascii="Times New Roman"/>
          <w:sz w:val="24"/>
          <w:szCs w:val="24"/>
          <w:lang w:eastAsia="hr-HR"/>
        </w:rPr>
        <w:t>- e-Oglasna ploča suda</w:t>
      </w:r>
    </w:p>
    <w:p w:rsidRDefault="00DC70E5" w:rsidP="009A71F8" w:rsidR="00DC70E5" w:rsidRPr="0040241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sectPr w:rsidSect="00837FD7" w:rsidR="00DC70E5" w:rsidRPr="00402411">
      <w:headerReference w:type="default" r:id="rId10"/>
      <w:pgSz w:code="9" w:h="16838" w:w="11906"/>
      <w:pgMar w:gutter="0" w:footer="709" w:header="1134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C60" w:rsidP="00501147" w:rsidR="004E1C60">
      <w:pPr>
        <w:spacing w:lineRule="auto" w:line="240" w:after="0"/>
      </w:pPr>
      <w:r>
        <w:separator/>
      </w:r>
    </w:p>
  </w:endnote>
  <w:end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C60" w:rsidP="00501147" w:rsidR="004E1C60">
      <w:pPr>
        <w:spacing w:lineRule="auto" w:line="240" w:after="0"/>
      </w:pPr>
      <w:r>
        <w:separator/>
      </w:r>
    </w:p>
  </w:footnote>
  <w:foot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6E4C32">
      <w:rPr>
        <w:rFonts w:hAnsi="Times New Roman" w:ascii="Times New Roman"/>
        <w:noProof/>
        <w:sz w:val="24"/>
        <w:szCs w:val="24"/>
      </w:rPr>
      <w:t>Poslovni broj: 10 St-12/2019-3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6E4C32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19E1"/>
    <w:rsid w:val="0004207D"/>
    <w:rsid w:val="00050C8D"/>
    <w:rsid w:val="00065E7E"/>
    <w:rsid w:val="000761AA"/>
    <w:rsid w:val="00087C43"/>
    <w:rsid w:val="0009593D"/>
    <w:rsid w:val="000B4E56"/>
    <w:rsid w:val="000E2A02"/>
    <w:rsid w:val="0010305D"/>
    <w:rsid w:val="001172C6"/>
    <w:rsid w:val="00140D39"/>
    <w:rsid w:val="00194888"/>
    <w:rsid w:val="00194BBA"/>
    <w:rsid w:val="001D356B"/>
    <w:rsid w:val="001E45D5"/>
    <w:rsid w:val="001F437E"/>
    <w:rsid w:val="001F6DF0"/>
    <w:rsid w:val="00237FCE"/>
    <w:rsid w:val="0028588D"/>
    <w:rsid w:val="002971D6"/>
    <w:rsid w:val="002D2FC4"/>
    <w:rsid w:val="002E3DDB"/>
    <w:rsid w:val="002F61DE"/>
    <w:rsid w:val="002F6E17"/>
    <w:rsid w:val="00326B15"/>
    <w:rsid w:val="00332461"/>
    <w:rsid w:val="00340399"/>
    <w:rsid w:val="00341823"/>
    <w:rsid w:val="00342CFC"/>
    <w:rsid w:val="0034392C"/>
    <w:rsid w:val="00345212"/>
    <w:rsid w:val="00367E59"/>
    <w:rsid w:val="003711BC"/>
    <w:rsid w:val="00371C52"/>
    <w:rsid w:val="00385BF0"/>
    <w:rsid w:val="00394A8C"/>
    <w:rsid w:val="003A4477"/>
    <w:rsid w:val="003A618C"/>
    <w:rsid w:val="003B6DAF"/>
    <w:rsid w:val="003B6FF1"/>
    <w:rsid w:val="003E00B2"/>
    <w:rsid w:val="00400962"/>
    <w:rsid w:val="00402411"/>
    <w:rsid w:val="00416543"/>
    <w:rsid w:val="004475F6"/>
    <w:rsid w:val="00450291"/>
    <w:rsid w:val="00454EE9"/>
    <w:rsid w:val="004926CA"/>
    <w:rsid w:val="0049749B"/>
    <w:rsid w:val="004A0BD1"/>
    <w:rsid w:val="004E1C60"/>
    <w:rsid w:val="00501147"/>
    <w:rsid w:val="00555E5E"/>
    <w:rsid w:val="00561E7D"/>
    <w:rsid w:val="005731A9"/>
    <w:rsid w:val="0059780E"/>
    <w:rsid w:val="005E1D89"/>
    <w:rsid w:val="005F633B"/>
    <w:rsid w:val="00623A98"/>
    <w:rsid w:val="006258F2"/>
    <w:rsid w:val="00641B38"/>
    <w:rsid w:val="00681398"/>
    <w:rsid w:val="00685195"/>
    <w:rsid w:val="00686D85"/>
    <w:rsid w:val="00691D86"/>
    <w:rsid w:val="006E4C32"/>
    <w:rsid w:val="00741600"/>
    <w:rsid w:val="00747DB2"/>
    <w:rsid w:val="00756086"/>
    <w:rsid w:val="00757A30"/>
    <w:rsid w:val="007802E2"/>
    <w:rsid w:val="0078776D"/>
    <w:rsid w:val="007A409A"/>
    <w:rsid w:val="007B5CCC"/>
    <w:rsid w:val="008202D6"/>
    <w:rsid w:val="00837FD7"/>
    <w:rsid w:val="008659E3"/>
    <w:rsid w:val="00887B75"/>
    <w:rsid w:val="008A6557"/>
    <w:rsid w:val="008C326C"/>
    <w:rsid w:val="008C4EFB"/>
    <w:rsid w:val="008D05FD"/>
    <w:rsid w:val="00923A85"/>
    <w:rsid w:val="0092437B"/>
    <w:rsid w:val="00957093"/>
    <w:rsid w:val="0096157B"/>
    <w:rsid w:val="0096563D"/>
    <w:rsid w:val="00975368"/>
    <w:rsid w:val="009A71F8"/>
    <w:rsid w:val="00A00914"/>
    <w:rsid w:val="00A31425"/>
    <w:rsid w:val="00A31587"/>
    <w:rsid w:val="00A65E60"/>
    <w:rsid w:val="00AA1295"/>
    <w:rsid w:val="00AE2CED"/>
    <w:rsid w:val="00AF28D9"/>
    <w:rsid w:val="00B00B9A"/>
    <w:rsid w:val="00B43087"/>
    <w:rsid w:val="00B43741"/>
    <w:rsid w:val="00B57520"/>
    <w:rsid w:val="00B577C2"/>
    <w:rsid w:val="00B73B64"/>
    <w:rsid w:val="00B84C50"/>
    <w:rsid w:val="00B92B86"/>
    <w:rsid w:val="00BC5568"/>
    <w:rsid w:val="00BE0C3F"/>
    <w:rsid w:val="00C13AEC"/>
    <w:rsid w:val="00C470B6"/>
    <w:rsid w:val="00C500A0"/>
    <w:rsid w:val="00C50709"/>
    <w:rsid w:val="00CB0DAC"/>
    <w:rsid w:val="00CE0D76"/>
    <w:rsid w:val="00CE3864"/>
    <w:rsid w:val="00CF3915"/>
    <w:rsid w:val="00D228AD"/>
    <w:rsid w:val="00D24F8C"/>
    <w:rsid w:val="00D43FE4"/>
    <w:rsid w:val="00D50D29"/>
    <w:rsid w:val="00D6335A"/>
    <w:rsid w:val="00DB5D1B"/>
    <w:rsid w:val="00DC66A8"/>
    <w:rsid w:val="00DC70E5"/>
    <w:rsid w:val="00E21803"/>
    <w:rsid w:val="00E349A5"/>
    <w:rsid w:val="00EB3510"/>
    <w:rsid w:val="00EC15A5"/>
    <w:rsid w:val="00F12359"/>
    <w:rsid w:val="00F22DE4"/>
    <w:rsid w:val="00F46F57"/>
    <w:rsid w:val="00F502EE"/>
    <w:rsid w:val="00F72838"/>
    <w:rsid w:val="00F85E94"/>
    <w:rsid w:val="00FB42E6"/>
    <w:rsid w:val="00FC7AC2"/>
    <w:rsid w:val="00FD5CB8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E4C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4C3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4C3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4C3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4C3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E4C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4C3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4C3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4C3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4C3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2019.</izvorni_sadrzaj>
    <derivirana_varijabla naziv="DomainObject.DatumDonosenjaOdluke_1">16.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Denis</izvorni_sadrzaj>
    <derivirana_varijabla naziv="DomainObject.DonositeljOdluke.Ime_1">Denis</derivirana_varijabla>
  </DomainObject.DonositeljOdluke.Ime>
  <DomainObject.DonositeljOdluke.Prezime>
    <izvorni_sadrzaj>Krnjak</izvorni_sadrzaj>
    <derivirana_varijabla naziv="DomainObject.DonositeljOdluke.Prezime_1">Krnjak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2019.</izvorni_sadrzaj>
    <derivirana_varijabla naziv="DomainObject.Predmet.DatumOsnivanja_1">11.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St-12/2019</izvorni_sadrzaj>
    <derivirana_varijabla naziv="DomainObject.Predmet.OznakaBroj_1">St-12/2019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JANNY jednostavno društvo s ograničenom odgovornošću za trgovinu i ugostiteljske usluge zastupanog po punomoćniku Andrijana Matoš</izvorni_sadrzaj>
    <derivirana_varijabla naziv="DomainObject.Predmet.ProtustrankaFormated_1">  JANNY jednostavno društvo s ograničenom odgovornošću za trgovinu i ugostiteljske usluge zastupanog po punomoćniku Andrijana Matoš</derivirana_varijabla>
  </DomainObject.Predmet.ProtustrankaFormated>
  <DomainObject.Predmet.ProtustrankaFormatedOIB>
    <izvorni_sadrzaj>  JANNY jednostavno društvo s ograničenom odgovornošću za trgovinu i ugostiteljske usluge, OIB 00171749573 zastupanog po punomoćniku Andrijana Matoš</izvorni_sadrzaj>
    <derivirana_varijabla naziv="DomainObject.Predmet.ProtustrankaFormatedOIB_1">  JANNY jednostavno društvo s ograničenom odgovornošću za trgovinu i ugostiteljske usluge, OIB 00171749573 zastupanog po punomoćniku Andrijana Matoš</derivirana_varijabla>
  </DomainObject.Predmet.ProtustrankaFormatedOIB>
  <DomainObject.Predmet.ProtustrankaFormatedWithAdress>
    <izvorni_sadrzaj> JANNY jednostavno društvo s ograničenom odgovornošću za trgovinu i ugostiteljske usluge, Bana Josipa Jelačića 2, 40320 Kotoriba zastupanog po punomoćniku Andrijana Matoš</izvorni_sadrzaj>
    <derivirana_varijabla naziv="DomainObject.Predmet.ProtustrankaFormatedWithAdress_1"> JANNY jednostavno društvo s ograničenom odgovornošću za trgovinu i ugostiteljske usluge, Bana Josipa Jelačića 2, 40320 Kotoriba zastupanog po punomoćniku Andrijana Matoš</derivirana_varijabla>
  </DomainObject.Predmet.ProtustrankaFormatedWithAdress>
  <DomainObject.Predmet.ProtustrankaFormatedWithAdressOIB>
    <izvorni_sadrzaj> JANNY jednostavno društvo s ograničenom odgovornošću za trgovinu i ugostiteljske usluge, OIB 00171749573, Bana Josipa Jelačića 2, 40320 Kotoriba zastupanog po punomoćniku Andrijana Matoš</izvorni_sadrzaj>
    <derivirana_varijabla naziv="DomainObject.Predmet.ProtustrankaFormatedWithAdressOIB_1"> JANNY jednostavno društvo s ograničenom odgovornošću za trgovinu i ugostiteljske usluge, OIB 00171749573, Bana Josipa Jelačića 2, 40320 Kotoriba zastupanog po punomoćniku Andrijana Matoš</derivirana_varijabla>
  </DomainObject.Predmet.ProtustrankaFormatedWithAdressOIB>
  <DomainObject.Predmet.ProtustrankaWithAdress>
    <izvorni_sadrzaj>JANNY jednostavno društvo s ograničenom odgovornošću za trgovinu i ugostiteljske usluge Bana Josipa Jelačića 2, 40320 Kotoriba</izvorni_sadrzaj>
    <derivirana_varijabla naziv="DomainObject.Predmet.ProtustrankaWithAdress_1">JANNY jednostavno društvo s ograničenom odgovornošću za trgovinu i ugostiteljske usluge Bana Josipa Jelačića 2, 40320 Kotoriba</derivirana_varijabla>
  </DomainObject.Predmet.ProtustrankaWithAdress>
  <DomainObject.Predmet.ProtustrankaWithAdressOIB>
    <izvorni_sadrzaj>JANNY jednostavno društvo s ograničenom odgovornošću za trgovinu i ugostiteljske usluge, OIB 00171749573, Bana Josipa Jelačića 2, 40320 Kotoriba</izvorni_sadrzaj>
    <derivirana_varijabla naziv="DomainObject.Predmet.ProtustrankaWithAdressOIB_1">JANNY jednostavno društvo s ograničenom odgovornošću za trgovinu i ugostiteljske usluge, OIB 00171749573, Bana Josipa Jelačića 2, 40320 Kotoriba</derivirana_varijabla>
  </DomainObject.Predmet.ProtustrankaWithAdressOIB>
  <DomainObject.Predmet.ProtustrankaNazivFormated>
    <izvorni_sadrzaj>JANNY jednostavno društvo s ograničenom odgovornošću za trgovinu i ugostiteljske usluge</izvorni_sadrzaj>
    <derivirana_varijabla naziv="DomainObject.Predmet.ProtustrankaNazivFormated_1">JANNY jednostavno društvo s ograničenom odgovornošću za trgovinu i ugostiteljske usluge</derivirana_varijabla>
  </DomainObject.Predmet.ProtustrankaNazivFormated>
  <DomainObject.Predmet.ProtustrankaNazivFormatedOIB>
    <izvorni_sadrzaj>JANNY jednostavno društvo s ograničenom odgovornošću za trgovinu i ugostiteljske usluge, OIB 00171749573</izvorni_sadrzaj>
    <derivirana_varijabla naziv="DomainObject.Predmet.ProtustrankaNazivFormatedOIB_1">JANNY jednostavno društvo s ograničenom odgovornošću za trgovinu i ugostiteljske usluge, OIB 00171749573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114847.08</izvorni_sadrzaj>
    <derivirana_varijabla naziv="DomainObject.Predmet.TrenutnaVrijednost_1">114847.08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JANNY jednostavno društvo s ograničenom odgovornošću za trgovinu i ugostiteljske usluge zastupanog po punomoćniku Andrijana Matoš</item>
    </izvorni_sadrzaj>
    <derivirana_varijabla naziv="DomainObject.Predmet.ProtuStrankaListFormated_1">
      <item>JANNY jednostavno društvo s ograničenom odgovornošću za trgovinu i ugostiteljske usluge zastupanog po punomoćniku Andrijana Matoš</item>
    </derivirana_varijabla>
  </DomainObject.Predmet.ProtuStrankaListFormated>
  <DomainObject.Predmet.ProtuStrankaListFormatedOIB>
    <izvorni_sadrzaj>
      <item>JANNY jednostavno društvo s ograničenom odgovornošću za trgovinu i ugostiteljske usluge, OIB 00171749573 zastupanog po punomoćniku Andrijana Matoš</item>
    </izvorni_sadrzaj>
    <derivirana_varijabla naziv="DomainObject.Predmet.ProtuStrankaListFormatedOIB_1">
      <item>JANNY jednostavno društvo s ograničenom odgovornošću za trgovinu i ugostiteljske usluge, OIB 00171749573 zastupanog po punomoćniku Andrijana Matoš</item>
    </derivirana_varijabla>
  </DomainObject.Predmet.ProtuStrankaListFormatedOIB>
  <DomainObject.Predmet.ProtuStrankaListFormatedWithAdress>
    <izvorni_sadrzaj>
      <item>JANNY jednostavno društvo s ograničenom odgovornošću za trgovinu i ugostiteljske usluge, Bana Josipa Jelačića 2, 40320 Kotoriba zastupanog po punomoćniku Andrijana Matoš</item>
    </izvorni_sadrzaj>
    <derivirana_varijabla naziv="DomainObject.Predmet.ProtuStrankaListFormatedWithAdress_1">
      <item>JANNY jednostavno društvo s ograničenom odgovornošću za trgovinu i ugostiteljske usluge, Bana Josipa Jelačića 2, 40320 Kotoriba zastupanog po punomoćniku Andrijana Matoš</item>
    </derivirana_varijabla>
  </DomainObject.Predmet.ProtuStrankaListFormatedWithAdress>
  <DomainObject.Predmet.ProtuStrankaListFormatedWithAdressOIB>
    <izvorni_sadrzaj>
      <item>JANNY jednostavno društvo s ograničenom odgovornošću za trgovinu i ugostiteljske usluge, OIB 00171749573, Bana Josipa Jelačića 2, 40320 Kotoriba zastupanog po punomoćniku Andrijana Matoš</item>
    </izvorni_sadrzaj>
    <derivirana_varijabla naziv="DomainObject.Predmet.ProtuStrankaListFormatedWithAdressOIB_1">
      <item>JANNY jednostavno društvo s ograničenom odgovornošću za trgovinu i ugostiteljske usluge, OIB 00171749573, Bana Josipa Jelačića 2, 40320 Kotoriba zastupanog po punomoćniku Andrijana Matoš</item>
    </derivirana_varijabla>
  </DomainObject.Predmet.ProtuStrankaListFormatedWithAdressOIB>
  <DomainObject.Predmet.ProtuStrankaListNazivFormated>
    <izvorni_sadrzaj>
      <item>JANNY jednostavno društvo s ograničenom odgovornošću za trgovinu i ugostiteljske usluge</item>
    </izvorni_sadrzaj>
    <derivirana_varijabla naziv="DomainObject.Predmet.ProtuStrankaListNazivFormated_1">
      <item>JANNY jednostavno društvo s ograničenom odgovornošću za trgovinu i ugostiteljske usluge</item>
    </derivirana_varijabla>
  </DomainObject.Predmet.ProtuStrankaListNazivFormated>
  <DomainObject.Predmet.ProtuStrankaListNazivFormatedOIB>
    <izvorni_sadrzaj>
      <item>JANNY jednostavno društvo s ograničenom odgovornošću za trgovinu i ugostiteljske usluge, OIB 00171749573</item>
    </izvorni_sadrzaj>
    <derivirana_varijabla naziv="DomainObject.Predmet.ProtuStrankaListNazivFormatedOIB_1">
      <item>JANNY jednostavno društvo s ograničenom odgovornošću za trgovinu i ugostiteljske usluge, OIB 00171749573</item>
    </derivirana_varijabla>
  </DomainObject.Predmet.ProtuStrankaListNazivFormatedOIB>
  <DomainObject.Predmet.OstaliListFormated>
    <izvorni_sadrzaj>
      <item>Sudski registar</item>
      <item>Andrijana Matoš punomoćnica sudionika u postupku JANNY jednostavno društvo s ograničenom odgovornošću za trgovinu i ugostiteljske usluge</item>
    </izvorni_sadrzaj>
    <derivirana_varijabla naziv="DomainObject.Predmet.OstaliListFormated_1">
      <item>Sudski registar</item>
      <item>Andrijana Matoš punomoćnica sudionika u postupku JANNY jednostavno društvo s ograničenom odgovornošću za trgovinu i ugostiteljske usluge</item>
    </derivirana_varijabla>
  </DomainObject.Predmet.OstaliListFormated>
  <DomainObject.Predmet.OstaliListFormatedOIB>
    <izvorni_sadrzaj>
      <item>Sudski registar</item>
      <item>Andrijana Matoš, OIB 14183737003 punomoćnica sudionika u postupku JANNY jednostavno društvo s ograničenom odgovornošću za trgovinu i ugostiteljske usluge</item>
    </izvorni_sadrzaj>
    <derivirana_varijabla naziv="DomainObject.Predmet.OstaliListFormatedOIB_1">
      <item>Sudski registar</item>
      <item>Andrijana Matoš, OIB 14183737003 punomoćnica sudionika u postupku JANNY jednostavno društvo s ograničenom odgovornošću za trgovinu i ugostiteljske usluge</item>
    </derivirana_varijabla>
  </DomainObject.Predmet.OstaliListFormatedOIB>
  <DomainObject.Predmet.OstaliListFormatedWithAdress>
    <izvorni_sadrzaj>
      <item>Sudski registar</item>
      <item>Andrijana Matoš, Murska 2, 40320 Kotoriba punomoćnica sudionika u postupku JANNY jednostavno društvo s ograničenom odgovornošću za trgovinu i ugostiteljske usluge</item>
    </izvorni_sadrzaj>
    <derivirana_varijabla naziv="DomainObject.Predmet.OstaliListFormatedWithAdress_1">
      <item>Sudski registar</item>
      <item>Andrijana Matoš, Murska 2, 40320 Kotoriba punomoćnica sudionika u postupku JANNY jednostavno društvo s ograničenom odgovornošću za trgovinu i ugostiteljske usluge</item>
    </derivirana_varijabla>
  </DomainObject.Predmet.OstaliListFormatedWithAdress>
  <DomainObject.Predmet.OstaliListFormatedWithAdressOIB>
    <izvorni_sadrzaj>
      <item>Sudski registar</item>
      <item>Andrijana Matoš, OIB 14183737003, Murska 2, 40320 Kotoriba punomoćnica sudionika u postupku JANNY jednostavno društvo s ograničenom odgovornošću za trgovinu i ugostiteljske usluge</item>
    </izvorni_sadrzaj>
    <derivirana_varijabla naziv="DomainObject.Predmet.OstaliListFormatedWithAdressOIB_1">
      <item>Sudski registar</item>
      <item>Andrijana Matoš, OIB 14183737003, Murska 2, 40320 Kotoriba punomoćnica sudionika u postupku JANNY jednostavno društvo s ograničenom odgovornošću za trgovinu i ugostiteljske usluge</item>
    </derivirana_varijabla>
  </DomainObject.Predmet.OstaliListFormatedWithAdressOIB>
  <DomainObject.Predmet.OstaliListNazivFormated>
    <izvorni_sadrzaj>
      <item>Sudski registar</item>
      <item>Andrijana Matoš</item>
    </izvorni_sadrzaj>
    <derivirana_varijabla naziv="DomainObject.Predmet.OstaliListNazivFormated_1">
      <item>Sudski registar</item>
      <item>Andrijana Matoš</item>
    </derivirana_varijabla>
  </DomainObject.Predmet.OstaliListNazivFormated>
  <DomainObject.Predmet.OstaliListNazivFormatedOIB>
    <izvorni_sadrzaj>
      <item>Sudski registar</item>
      <item>Andrijana Matoš, OIB 14183737003</item>
    </izvorni_sadrzaj>
    <derivirana_varijabla naziv="DomainObject.Predmet.OstaliListNazivFormatedOIB_1">
      <item>Sudski registar</item>
      <item>Andrijana Matoš, OIB 14183737003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2019.</izvorni_sadrzaj>
    <derivirana_varijabla naziv="DomainObject.Datum_1">16.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JANNY jednostavno društvo s ograničenom odgovornošću za trgovinu i ugostiteljske usluge</izvorni_sadrzaj>
    <derivirana_varijabla naziv="DomainObject.Predmet.ProtustrankaIDrugi_1">JANNY jednostavno društvo s ograničenom odgovornošću za trgovinu i ugostiteljske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JANNY jednostavno društvo s ograničenom odgovornošću za trgovinu i ugostiteljske usluge, OIB 00171749573, Bana Josipa Jelačića 2, 40320 Kotoriba</izvorni_sadrzaj>
    <derivirana_varijabla naziv="DomainObject.Predmet.ProtustrankaIDrugiAdressOIB_1">JANNY jednostavno društvo s ograničenom odgovornošću za trgovinu i ugostiteljske usluge, OIB 00171749573, Bana Josipa Jelačića 2, 40320 Kotoriba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JANNY jednostavno društvo s ograničenom odgovornošću za trgovinu i ugostiteljske usluge</item>
      <item>Sudski registar</item>
      <item>Andrijana Matoš</item>
    </izvorni_sadrzaj>
    <derivirana_varijabla naziv="DomainObject.Predmet.SudioniciListNaziv_1">
      <item>Financijska agencija</item>
      <item>JANNY jednostavno društvo s ograničenom odgovornošću za trgovinu i ugostiteljske usluge</item>
      <item>Sudski registar</item>
      <item>Andrijana Matoš</item>
    </derivirana_varijabla>
  </DomainObject.Predmet.SudioniciListNaziv>
  <DomainObject.Predmet.SudioniciListAdressOIB>
    <izvorni_sadrzaj>
      <item>Financijska agencija, OIB 85821130368, A. Cesarca 2,42000 Varaždin</item>
      <item>JANNY jednostavno društvo s ograničenom odgovornošću za trgovinu i ugostiteljske usluge, OIB 00171749573, Bana Josipa Jelačića 2,40320 Kotoriba</item>
      <item>Sudski registar</item>
      <item>Andrijana Matoš, OIB 14183737003, Murska 2,40320 Kotoriba</item>
    </izvorni_sadrzaj>
    <derivirana_varijabla naziv="DomainObject.Predmet.SudioniciListAdressOIB_1">
      <item>Financijska agencija, OIB 85821130368, A. Cesarca 2,42000 Varaždin</item>
      <item>JANNY jednostavno društvo s ograničenom odgovornošću za trgovinu i ugostiteljske usluge, OIB 00171749573, Bana Josipa Jelačića 2,40320 Kotoriba</item>
      <item>Sudski registar</item>
      <item>Andrijana Matoš, OIB 14183737003, Murska 2,40320 Kotoriba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00171749573</item>
      <item>, OIB null</item>
      <item>, OIB 14183737003</item>
    </izvorni_sadrzaj>
    <derivirana_varijabla naziv="DomainObject.Predmet.SudioniciListNazivOIB_1">
      <item>, OIB 85821130368</item>
      <item>, OIB 00171749573</item>
      <item>, OIB null</item>
      <item>, OIB 14183737003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4C3A51-AC04-4B08-90AA-6E26794687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439</properties:Words>
  <properties:Characters>2357</properties:Characters>
  <properties:Lines>73</properties:Lines>
  <properties:Paragraphs>19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2019-01-14T09:32:00Z</dcterms:created>
  <dc:creator>Mirjana Mlinarić</dc:creator>
  <cp:lastModifiedBy>Nevenka Vuković</cp:lastModifiedBy>
  <cp:lastPrinted>2019-01-16T07:44:00Z</cp:lastPrinted>
  <dcterms:modified xmlns:xsi="http://www.w3.org/2001/XMLSchema-instance" xsi:type="dcterms:W3CDTF">2019-01-16T07:45:00Z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(St-12-19-3 oglas od 16.1.19.docx)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