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d619" w14:paraId="b09d61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F374C">
        <w:t>6552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6F374C">
        <w:t>SORBUM</w:t>
      </w:r>
      <w:r w:rsidR="00F63573">
        <w:t xml:space="preserve"> d.o.o., </w:t>
      </w:r>
      <w:r w:rsidR="00597917">
        <w:t xml:space="preserve">Zagreb, </w:t>
      </w:r>
      <w:r w:rsidR="006F374C">
        <w:t>Al. Blaža Jurišića 69</w:t>
      </w:r>
      <w:r w:rsidR="00B63D6A">
        <w:t xml:space="preserve">, MBS: </w:t>
      </w:r>
      <w:r w:rsidR="00F63573">
        <w:t>080</w:t>
      </w:r>
      <w:r w:rsidR="006F374C">
        <w:t>482852</w:t>
      </w:r>
      <w:r w:rsidR="00F63573">
        <w:t>, OIB:</w:t>
      </w:r>
      <w:r w:rsidR="00B63D6A">
        <w:t xml:space="preserve"> </w:t>
      </w:r>
      <w:r w:rsidR="006F374C">
        <w:t>28260744148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CA01DF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6F374C">
        <w:t>SORBUM d.o.o., Zagreb, Al. Blaža Jurišića 69, MBS: 080482852, OIB: 28260744148</w:t>
      </w:r>
      <w:r w:rsidR="007C1BF8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6F374C">
        <w:t>SORBUM d.o.o., Zagreb, Al. Blaža Jurišića 69, MBS: 080482852, OIB: 28260744148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CA01DF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A01D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6F374C"/>
    <w:rsid w:val="00745717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981B8A"/>
    <w:rsid w:val="00A167C6"/>
    <w:rsid w:val="00A34E7F"/>
    <w:rsid w:val="00A42DC4"/>
    <w:rsid w:val="00B337EE"/>
    <w:rsid w:val="00B63D6A"/>
    <w:rsid w:val="00BB2CE8"/>
    <w:rsid w:val="00BD33E8"/>
    <w:rsid w:val="00BE3823"/>
    <w:rsid w:val="00C0310C"/>
    <w:rsid w:val="00C250D0"/>
    <w:rsid w:val="00C32EAE"/>
    <w:rsid w:val="00C54D6F"/>
    <w:rsid w:val="00C57B19"/>
    <w:rsid w:val="00C90CF3"/>
    <w:rsid w:val="00CA01DF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81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81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059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6552</izvorni_sadrzaj>
    <derivirana_varijabla naziv="DomainObject.Predmet.Broj_1">6552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St-6552/2015</izvorni_sadrzaj>
    <derivirana_varijabla naziv="DomainObject.Predmet.OznakaBroj_1">St-6552/2015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SORBUM d.o.o. zastupanog po punomoćniku Kruno Ledić</izvorni_sadrzaj>
    <derivirana_varijabla naziv="DomainObject.Predmet.ProtustrankaFormated_1">  SORBUM d.o.o. zastupanog po punomoćniku Kruno Ledić</derivirana_varijabla>
  </DomainObject.Predmet.ProtustrankaFormated>
  <DomainObject.Predmet.ProtustrankaFormatedOIB>
    <izvorni_sadrzaj>  SORBUM d.o.o., OIB 28260744148 zastupanog po punomoćniku Kruno Ledić</izvorni_sadrzaj>
    <derivirana_varijabla naziv="DomainObject.Predmet.ProtustrankaFormatedOIB_1">  SORBUM d.o.o., OIB 28260744148 zastupanog po punomoćniku Kruno Ledić</derivirana_varijabla>
  </DomainObject.Predmet.ProtustrankaFormatedOIB>
  <DomainObject.Predmet.ProtustrankaFormatedWithAdress>
    <izvorni_sadrzaj> SORBUM d.o.o., Al. Blaža Jurišića 69, 10000 Zagreb zastupanog po punomoćniku Kruno Ledić</izvorni_sadrzaj>
    <derivirana_varijabla naziv="DomainObject.Predmet.ProtustrankaFormatedWithAdress_1"> SORBUM d.o.o., Al. Blaža Jurišića 69, 10000 Zagreb zastupanog po punomoćniku Kruno Ledić</derivirana_varijabla>
  </DomainObject.Predmet.ProtustrankaFormatedWithAdress>
  <DomainObject.Predmet.ProtustrankaFormatedWithAdressOIB>
    <izvorni_sadrzaj> SORBUM d.o.o., OIB 28260744148, Al. Blaža Jurišića 69, 10000 Zagreb zastupanog po punomoćniku Kruno Ledić</izvorni_sadrzaj>
    <derivirana_varijabla naziv="DomainObject.Predmet.ProtustrankaFormatedWithAdressOIB_1"> SORBUM d.o.o., OIB 28260744148, Al. Blaža Jurišića 69, 10000 Zagreb zastupanog po punomoćniku Kruno Ledić</derivirana_varijabla>
  </DomainObject.Predmet.ProtustrankaFormatedWithAdressOIB>
  <DomainObject.Predmet.ProtustrankaWithAdress>
    <izvorni_sadrzaj>SORBUM d.o.o. Al. Blaža Jurišića 69, 10000 Zagreb</izvorni_sadrzaj>
    <derivirana_varijabla naziv="DomainObject.Predmet.ProtustrankaWithAdress_1">SORBUM d.o.o. Al. Blaža Jurišića 69, 10000 Zagreb</derivirana_varijabla>
  </DomainObject.Predmet.ProtustrankaWithAdress>
  <DomainObject.Predmet.ProtustrankaWithAdressOIB>
    <izvorni_sadrzaj>SORBUM d.o.o., OIB 28260744148, Al. Blaža Jurišića 69, 10000 Zagreb</izvorni_sadrzaj>
    <derivirana_varijabla naziv="DomainObject.Predmet.ProtustrankaWithAdressOIB_1">SORBUM d.o.o., OIB 28260744148, Al. Blaža Jurišića 69, 10000 Zagreb</derivirana_varijabla>
  </DomainObject.Predmet.ProtustrankaWithAdressOIB>
  <DomainObject.Predmet.ProtustrankaNazivFormated>
    <izvorni_sadrzaj>SORBUM d.o.o.</izvorni_sadrzaj>
    <derivirana_varijabla naziv="DomainObject.Predmet.ProtustrankaNazivFormated_1">SORBUM d.o.o.</derivirana_varijabla>
  </DomainObject.Predmet.ProtustrankaNazivFormated>
  <DomainObject.Predmet.ProtustrankaNazivFormatedOIB>
    <izvorni_sadrzaj>SORBUM d.o.o., OIB 28260744148</izvorni_sadrzaj>
    <derivirana_varijabla naziv="DomainObject.Predmet.ProtustrankaNazivFormatedOIB_1">SORBUM d.o.o., OIB 28260744148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SORBUM d.o.o. zastupanog po punomoćniku Kruno Ledić</item>
    </izvorni_sadrzaj>
    <derivirana_varijabla naziv="DomainObject.Predmet.ProtuStrankaListFormated_1">
      <item>SORBUM d.o.o. zastupanog po punomoćniku Kruno Ledić</item>
    </derivirana_varijabla>
  </DomainObject.Predmet.ProtuStrankaListFormated>
  <DomainObject.Predmet.ProtuStrankaListFormatedOIB>
    <izvorni_sadrzaj>
      <item>SORBUM d.o.o., OIB 28260744148 zastupanog po punomoćniku Kruno Ledić</item>
    </izvorni_sadrzaj>
    <derivirana_varijabla naziv="DomainObject.Predmet.ProtuStrankaListFormatedOIB_1">
      <item>SORBUM d.o.o., OIB 28260744148 zastupanog po punomoćniku Kruno Ledić</item>
    </derivirana_varijabla>
  </DomainObject.Predmet.ProtuStrankaListFormatedOIB>
  <DomainObject.Predmet.ProtuStrankaListFormatedWithAdress>
    <izvorni_sadrzaj>
      <item>SORBUM d.o.o., Al. Blaža Jurišića 69, 10000 Zagreb zastupanog po punomoćniku Kruno Ledić</item>
    </izvorni_sadrzaj>
    <derivirana_varijabla naziv="DomainObject.Predmet.ProtuStrankaListFormatedWithAdress_1">
      <item>SORBUM d.o.o., Al. Blaža Jurišića 69, 10000 Zagreb zastupanog po punomoćniku Kruno Ledić</item>
    </derivirana_varijabla>
  </DomainObject.Predmet.ProtuStrankaListFormatedWithAdress>
  <DomainObject.Predmet.ProtuStrankaListFormatedWithAdressOIB>
    <izvorni_sadrzaj>
      <item>SORBUM d.o.o., OIB 28260744148, Al. Blaža Jurišića 69, 10000 Zagreb zastupanog po punomoćniku Kruno Ledić</item>
    </izvorni_sadrzaj>
    <derivirana_varijabla naziv="DomainObject.Predmet.ProtuStrankaListFormatedWithAdressOIB_1">
      <item>SORBUM d.o.o., OIB 28260744148, Al. Blaža Jurišića 69, 10000 Zagreb zastupanog po punomoćniku Kruno Ledić</item>
    </derivirana_varijabla>
  </DomainObject.Predmet.ProtuStrankaListFormatedWithAdressOIB>
  <DomainObject.Predmet.ProtuStrankaListNazivFormated>
    <izvorni_sadrzaj>
      <item>SORBUM d.o.o.</item>
    </izvorni_sadrzaj>
    <derivirana_varijabla naziv="DomainObject.Predmet.ProtuStrankaListNazivFormated_1">
      <item>SORBUM d.o.o.</item>
    </derivirana_varijabla>
  </DomainObject.Predmet.ProtuStrankaListNazivFormated>
  <DomainObject.Predmet.ProtuStrankaListNazivFormatedOIB>
    <izvorni_sadrzaj>
      <item>SORBUM d.o.o., OIB 28260744148</item>
    </izvorni_sadrzaj>
    <derivirana_varijabla naziv="DomainObject.Predmet.ProtuStrankaListNazivFormatedOIB_1">
      <item>SORBUM d.o.o., OIB 28260744148</item>
    </derivirana_varijabla>
  </DomainObject.Predmet.ProtuStrankaListNazivFormatedOIB>
  <DomainObject.Predmet.OstaliListFormated>
    <izvorni_sadrzaj>
      <item>Kruno Ledić punomoćnik sudionika u postupku SORBUM d.o.o.</item>
    </izvorni_sadrzaj>
    <derivirana_varijabla naziv="DomainObject.Predmet.OstaliListFormated_1">
      <item>Kruno Ledić punomoćnik sudionika u postupku SORBUM d.o.o.</item>
    </derivirana_varijabla>
  </DomainObject.Predmet.OstaliListFormated>
  <DomainObject.Predmet.OstaliListFormatedOIB>
    <izvorni_sadrzaj>
      <item>Kruno Ledić, OIB 65081658607 punomoćnik sudionika u postupku SORBUM d.o.o.</item>
    </izvorni_sadrzaj>
    <derivirana_varijabla naziv="DomainObject.Predmet.OstaliListFormatedOIB_1">
      <item>Kruno Ledić, OIB 65081658607 punomoćnik sudionika u postupku SORBUM d.o.o.</item>
    </derivirana_varijabla>
  </DomainObject.Predmet.OstaliListFormatedOIB>
  <DomainObject.Predmet.OstaliListFormatedWithAdress>
    <izvorni_sadrzaj>
      <item>Kruno Ledić, Ulica Ive Paraća 3, 10360 Sesvete punomoćnik sudionika u postupku SORBUM d.o.o.</item>
    </izvorni_sadrzaj>
    <derivirana_varijabla naziv="DomainObject.Predmet.OstaliListFormatedWithAdress_1">
      <item>Kruno Ledić, Ulica Ive Paraća 3, 10360 Sesvete punomoćnik sudionika u postupku SORBUM d.o.o.</item>
    </derivirana_varijabla>
  </DomainObject.Predmet.OstaliListFormatedWithAdress>
  <DomainObject.Predmet.OstaliListFormatedWithAdressOIB>
    <izvorni_sadrzaj>
      <item>Kruno Ledić, OIB 65081658607, Ulica Ive Paraća 3, 10360 Sesvete punomoćnik sudionika u postupku SORBUM d.o.o.</item>
    </izvorni_sadrzaj>
    <derivirana_varijabla naziv="DomainObject.Predmet.OstaliListFormatedWithAdressOIB_1">
      <item>Kruno Ledić, OIB 65081658607, Ulica Ive Paraća 3, 10360 Sesvete punomoćnik sudionika u postupku SORBUM d.o.o.</item>
    </derivirana_varijabla>
  </DomainObject.Predmet.OstaliListFormatedWithAdressOIB>
  <DomainObject.Predmet.OstaliListNazivFormated>
    <izvorni_sadrzaj>
      <item>Kruno Ledić</item>
    </izvorni_sadrzaj>
    <derivirana_varijabla naziv="DomainObject.Predmet.OstaliListNazivFormated_1">
      <item>Kruno Ledić</item>
    </derivirana_varijabla>
  </DomainObject.Predmet.OstaliListNazivFormated>
  <DomainObject.Predmet.OstaliListNazivFormatedOIB>
    <izvorni_sadrzaj>
      <item>Kruno Ledić, OIB 65081658607</item>
    </izvorni_sadrzaj>
    <derivirana_varijabla naziv="DomainObject.Predmet.OstaliListNazivFormatedOIB_1">
      <item>Kruno Ledić, OIB 65081658607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SORBUM d.o.o.</izvorni_sadrzaj>
    <derivirana_varijabla naziv="DomainObject.Predmet.ProtustrankaIDrugi_1">SORBUM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SORBUM d.o.o., OIB 28260744148, Al. Blaža Jurišića 69, 10000 Zagreb</izvorni_sadrzaj>
    <derivirana_varijabla naziv="DomainObject.Predmet.ProtustrankaIDrugiAdressOIB_1">SORBUM d.o.o., OIB 28260744148, Al. Blaža Jurišića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SORBUM d.o.o.</item>
      <item>Kruno Ledić</item>
    </izvorni_sadrzaj>
    <derivirana_varijabla naziv="DomainObject.Predmet.SudioniciListNaziv_1">
      <item>FINA Regionalni centar Zagreb</item>
      <item>SORBUM d.o.o.</item>
      <item>Kruno Ledić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SORBUM d.o.o., OIB 28260744148, Al. Blaža Jurišića 69,10000 Zagreb</item>
      <item>Kruno Ledić, OIB 65081658607, Ulica Ive Paraća 3,10360 Sesvete</item>
    </izvorni_sadrzaj>
    <derivirana_varijabla naziv="DomainObject.Predmet.SudioniciListAdressOIB_1">
      <item>FINA Regionalni centar Zagreb, OIB 85821130368, Trg svibanjskih žrtava 1995. br.1,10000 Zagreb</item>
      <item>SORBUM d.o.o., OIB 28260744148, Al. Blaža Jurišića 69,10000 Zagreb</item>
      <item>Kruno Ledić, OIB 65081658607, Ulica Ive Paraća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28260744148</item>
      <item>, OIB 65081658607</item>
    </izvorni_sadrzaj>
    <derivirana_varijabla naziv="DomainObject.Predmet.SudioniciListNazivOIB_1">
      <item>, OIB 85821130368</item>
      <item>, OIB 28260744148</item>
      <item>, OIB 65081658607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1757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2016-01-21T14:19:00Z</dcterms:created>
  <dc:creator>Maja Jurovicki</dc:creator>
  <cp:lastModifiedBy>Ksenija Nol</cp:lastModifiedBy>
  <cp:lastPrinted>2016-01-28T09:00:00Z</cp:lastPrinted>
  <dcterms:modified xmlns:xsi="http://www.w3.org/2001/XMLSchema-instance" xsi:type="dcterms:W3CDTF">2016-01-28T12:29:00Z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