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ED559E" w:rsidR="00ED559E">
        <w:tc>
          <w:tcPr>
            <w:tcW w:type="dxa" w:w="2985"/>
            <w:hideMark/>
          </w:tcPr>
          <w:p w:rsidRDefault="00ED559E" w:rsidR="00ED559E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D559E" w:rsidR="00ED559E">
            <w:pPr>
              <w:spacing w:after="0"/>
              <w:jc w:val="center"/>
            </w:pPr>
            <w:r>
              <w:t>Republika Hrvatska</w:t>
            </w:r>
          </w:p>
          <w:p w:rsidRDefault="00ED559E" w:rsidR="00ED559E">
            <w:pPr>
              <w:spacing w:after="0"/>
              <w:jc w:val="center"/>
            </w:pPr>
            <w:r>
              <w:t>Trgovački sud u Varaždinu</w:t>
            </w:r>
          </w:p>
          <w:p w:rsidRDefault="00ED559E" w:rsidR="00ED559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85314b5" w14:paraId="85314b5" w:rsidRDefault="00ED559E" w:rsidP="00ED559E" w:rsidR="00ED559E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D559E" w:rsidR="00ED559E">
        <w:trPr>
          <w:trHeight w:val="206"/>
          <w:jc w:val="right"/>
        </w:trPr>
        <w:tc>
          <w:tcPr>
            <w:tcW w:type="dxa" w:w="4320"/>
            <w:hideMark/>
          </w:tcPr>
          <w:p w:rsidRDefault="00ED559E" w:rsidR="00ED559E">
            <w:pPr>
              <w:pStyle w:val="VSVerzija"/>
              <w:jc w:val="center"/>
            </w:pPr>
            <w:r>
              <w:t xml:space="preserve">                     Poslovni broj:  6 St-66/2016-28</w:t>
            </w:r>
          </w:p>
        </w:tc>
      </w:tr>
    </w:tbl>
    <w:p w:rsidRDefault="00ED559E" w:rsidP="00ED559E" w:rsidR="00ED559E">
      <w:pPr>
        <w:spacing w:after="0"/>
        <w:jc w:val="both"/>
      </w:pPr>
    </w:p>
    <w:p w:rsidRDefault="00ED559E" w:rsidP="00ED559E" w:rsidR="00ED559E">
      <w:pPr>
        <w:spacing w:after="0"/>
        <w:jc w:val="center"/>
      </w:pPr>
    </w:p>
    <w:p w:rsidRDefault="00ED559E" w:rsidP="00ED559E" w:rsidR="00ED559E">
      <w:pPr>
        <w:spacing w:after="0"/>
        <w:jc w:val="center"/>
      </w:pPr>
    </w:p>
    <w:p w:rsidRDefault="00ED559E" w:rsidP="00ED559E" w:rsidR="00ED559E">
      <w:pPr>
        <w:spacing w:after="0"/>
        <w:jc w:val="center"/>
      </w:pPr>
    </w:p>
    <w:p w:rsidRDefault="00ED559E" w:rsidP="00ED559E" w:rsidR="00ED559E">
      <w:pPr>
        <w:spacing w:after="0"/>
        <w:jc w:val="center"/>
      </w:pPr>
      <w:r>
        <w:t>ZAKLJUČAK   O   PRODAJI</w:t>
      </w:r>
    </w:p>
    <w:p w:rsidRDefault="00ED559E" w:rsidP="00ED559E" w:rsidR="00ED559E">
      <w:pPr>
        <w:spacing w:after="0"/>
      </w:pPr>
    </w:p>
    <w:p w:rsidRDefault="00ED559E" w:rsidP="00ED559E" w:rsidR="00ED559E">
      <w:pPr>
        <w:spacing w:after="0"/>
      </w:pPr>
    </w:p>
    <w:p w:rsidRDefault="00ED559E" w:rsidP="00ED559E" w:rsidR="00ED559E">
      <w:pPr>
        <w:spacing w:after="0"/>
        <w:ind w:firstLine="708"/>
        <w:jc w:val="both"/>
        <w:rPr>
          <w:lang w:val="pl-PL"/>
        </w:rPr>
      </w:pPr>
      <w:r>
        <w:t xml:space="preserve">Trgovački sud u Varaždinu, po sucu Hugu Wedemeyer, u stečajnom postupku koji se vodi nad stečajnim dužnikom HAMEX d.o.o., u stečaju, OIB: 59132383418, iz Novog Marofa, Zagrebačka </w:t>
      </w:r>
      <w:proofErr w:type="spellStart"/>
      <w:r>
        <w:t>bb</w:t>
      </w:r>
      <w:proofErr w:type="spellEnd"/>
      <w:r>
        <w:t>, kojeg zastupa stečajni upravitelj Antun Mišanović, iz Varaždina, Braće Radić br. 24, izvan ročišta 1</w:t>
      </w:r>
      <w:r w:rsidR="0082785D">
        <w:t>1</w:t>
      </w:r>
      <w:r>
        <w:t>. svibnja 2018. donosi slijedeći</w:t>
      </w:r>
    </w:p>
    <w:p w:rsidRDefault="00ED559E" w:rsidP="00ED559E" w:rsidR="00ED559E">
      <w:pPr>
        <w:spacing w:after="0"/>
      </w:pPr>
    </w:p>
    <w:p w:rsidRDefault="009800C8" w:rsidP="00ED559E" w:rsidR="009800C8">
      <w:pPr>
        <w:spacing w:after="0"/>
      </w:pPr>
    </w:p>
    <w:p w:rsidRDefault="00ED559E" w:rsidP="00ED559E" w:rsidR="00ED559E">
      <w:pPr>
        <w:spacing w:after="0"/>
        <w:jc w:val="center"/>
      </w:pPr>
      <w:r>
        <w:t xml:space="preserve">Z A K L J U Č A K </w:t>
      </w:r>
    </w:p>
    <w:p w:rsidRDefault="00ED559E" w:rsidP="00ED559E" w:rsidR="00ED559E">
      <w:pPr>
        <w:spacing w:after="0"/>
      </w:pPr>
    </w:p>
    <w:p w:rsidRDefault="009800C8" w:rsidP="00ED559E" w:rsidR="009800C8">
      <w:pPr>
        <w:spacing w:after="0"/>
      </w:pPr>
    </w:p>
    <w:p w:rsidRDefault="001A5C1A" w:rsidP="00ED559E" w:rsidR="00ED559E">
      <w:pPr>
        <w:spacing w:after="0"/>
        <w:jc w:val="both"/>
      </w:pPr>
      <w:r>
        <w:rPr>
          <w:bCs/>
        </w:rPr>
        <w:t>1</w:t>
      </w:r>
      <w:r w:rsidR="00A30F60">
        <w:rPr>
          <w:bCs/>
        </w:rPr>
        <w:t xml:space="preserve">) </w:t>
      </w:r>
      <w:r w:rsidR="00ED559E">
        <w:rPr>
          <w:bCs/>
        </w:rPr>
        <w:t xml:space="preserve">Određuje se prodaja </w:t>
      </w:r>
      <w:r w:rsidR="00ED559E">
        <w:t>elektroničkom javnom dražbom</w:t>
      </w:r>
      <w:r w:rsidR="00ED559E">
        <w:rPr>
          <w:bCs/>
        </w:rPr>
        <w:t xml:space="preserve"> nekretnin</w:t>
      </w:r>
      <w:r w:rsidR="00CE2AE5">
        <w:rPr>
          <w:bCs/>
        </w:rPr>
        <w:t>a</w:t>
      </w:r>
      <w:r w:rsidR="00ED559E">
        <w:rPr>
          <w:bCs/>
        </w:rPr>
        <w:t xml:space="preserve"> u vlasništvu </w:t>
      </w:r>
      <w:r w:rsidR="00ED559E">
        <w:t>stečajnog dužnika</w:t>
      </w:r>
      <w:r w:rsidR="00CE2AE5">
        <w:t>,</w:t>
      </w:r>
      <w:r w:rsidR="00ED559E">
        <w:rPr>
          <w:bCs/>
        </w:rPr>
        <w:t xml:space="preserve"> </w:t>
      </w:r>
      <w:r w:rsidR="00ED559E">
        <w:t>i to</w:t>
      </w:r>
      <w:r w:rsidR="00CE2AE5">
        <w:t>, upisanih</w:t>
      </w:r>
      <w:r w:rsidR="006023C4">
        <w:t xml:space="preserve"> </w:t>
      </w:r>
      <w:r w:rsidR="00ED559E">
        <w:t>:</w:t>
      </w:r>
    </w:p>
    <w:p w:rsidRDefault="00ED559E" w:rsidP="00ED559E" w:rsidR="00ED559E">
      <w:pPr>
        <w:spacing w:after="0"/>
        <w:jc w:val="both"/>
      </w:pPr>
    </w:p>
    <w:p w:rsidRDefault="009800C8" w:rsidP="009800C8" w:rsidR="009800C8">
      <w:pPr>
        <w:pStyle w:val="Odlomakpopisa"/>
        <w:numPr>
          <w:ilvl w:val="0"/>
          <w:numId w:val="50"/>
        </w:numPr>
        <w:spacing w:after="0"/>
      </w:pPr>
      <w:r>
        <w:t>kod Općinskog suda u Varaždinu, Zemljišnoknjižni odjel Novi Marof, katastarska općina Novi Marof, z. k. ul. broj 2252, broj kat. čestice 2193/2, suvlasnički dio 1132/100000, Etažno vlasništvo (E-16), koja se u naravi sastoji od poslovnog prostora od 23,33 m2,</w:t>
      </w:r>
    </w:p>
    <w:p w:rsidRDefault="001A5C1A" w:rsidP="001A5C1A" w:rsidR="001A5C1A" w:rsidRPr="001A5C1A">
      <w:pPr>
        <w:pStyle w:val="ListaeSPIS"/>
        <w:numPr>
          <w:ilvl w:val="0"/>
          <w:numId w:val="0"/>
        </w:numPr>
        <w:spacing w:after="0"/>
        <w:ind w:left="624"/>
      </w:pPr>
    </w:p>
    <w:p w:rsidRDefault="009800C8" w:rsidP="009800C8" w:rsidR="009800C8">
      <w:pPr>
        <w:pStyle w:val="Odlomakpopisa"/>
        <w:numPr>
          <w:ilvl w:val="0"/>
          <w:numId w:val="50"/>
        </w:numPr>
        <w:spacing w:after="0"/>
      </w:pPr>
      <w:r>
        <w:t>kod Općinskog suda u Varaždinu, Zemljišnoknjižni odjel Novi Marof, katastarska općina Novi Marof, z. k. ul. broj 2252, broj kat. čestice 2193/2, suvlasnički dio 1195/100000, Etažno vlasništvo (E-22), koja se u naravi sastoji od poslovnog prostora od 24,61 m2.</w:t>
      </w:r>
    </w:p>
    <w:p w:rsidRDefault="00ED559E" w:rsidP="00ED559E" w:rsidR="00ED559E">
      <w:pPr>
        <w:spacing w:after="0"/>
        <w:jc w:val="both"/>
      </w:pPr>
    </w:p>
    <w:p w:rsidRDefault="00CE2AE5" w:rsidP="001A5C1A" w:rsidR="00ED559E">
      <w:pPr>
        <w:spacing w:after="0"/>
        <w:jc w:val="both"/>
      </w:pPr>
      <w:r>
        <w:t>Na navedenim</w:t>
      </w:r>
      <w:r w:rsidR="00ED559E">
        <w:t xml:space="preserve"> nekretnin</w:t>
      </w:r>
      <w:r>
        <w:t>ama</w:t>
      </w:r>
      <w:r w:rsidR="00ED559E">
        <w:t xml:space="preserve"> upisano je založno  pravo </w:t>
      </w:r>
      <w:r w:rsidR="001A2338">
        <w:t xml:space="preserve">u korist </w:t>
      </w:r>
      <w:proofErr w:type="spellStart"/>
      <w:r w:rsidR="001A2338">
        <w:t>raz</w:t>
      </w:r>
      <w:r>
        <w:t>lučnih</w:t>
      </w:r>
      <w:proofErr w:type="spellEnd"/>
      <w:r w:rsidR="001A2338">
        <w:t xml:space="preserve"> vjerovnika : </w:t>
      </w:r>
      <w:r w:rsidR="009800C8">
        <w:rPr>
          <w:lang w:val="en-US"/>
        </w:rPr>
        <w:t>J &amp;T BANKA</w:t>
      </w:r>
      <w:r w:rsidR="009B33DF">
        <w:rPr>
          <w:lang w:val="en-US"/>
        </w:rPr>
        <w:t xml:space="preserve"> </w:t>
      </w:r>
      <w:proofErr w:type="spellStart"/>
      <w:r w:rsidR="009B33DF">
        <w:rPr>
          <w:lang w:val="en-US"/>
        </w:rPr>
        <w:t>d.d</w:t>
      </w:r>
      <w:proofErr w:type="spellEnd"/>
      <w:r w:rsidR="009B33DF">
        <w:rPr>
          <w:lang w:val="en-US"/>
        </w:rPr>
        <w:t xml:space="preserve">. </w:t>
      </w:r>
      <w:proofErr w:type="spellStart"/>
      <w:r w:rsidR="009B33DF">
        <w:rPr>
          <w:lang w:val="en-US"/>
        </w:rPr>
        <w:t>Varaždin</w:t>
      </w:r>
      <w:proofErr w:type="spellEnd"/>
      <w:r w:rsidR="009B33DF">
        <w:rPr>
          <w:lang w:val="en-US"/>
        </w:rPr>
        <w:t xml:space="preserve">, </w:t>
      </w:r>
      <w:proofErr w:type="spellStart"/>
      <w:r w:rsidR="009B33DF">
        <w:rPr>
          <w:lang w:val="en-US"/>
        </w:rPr>
        <w:t>Aleja</w:t>
      </w:r>
      <w:proofErr w:type="spellEnd"/>
      <w:r w:rsidR="009B33DF">
        <w:rPr>
          <w:lang w:val="en-US"/>
        </w:rPr>
        <w:t xml:space="preserve"> </w:t>
      </w:r>
      <w:proofErr w:type="spellStart"/>
      <w:r w:rsidR="009B33DF">
        <w:rPr>
          <w:lang w:val="en-US"/>
        </w:rPr>
        <w:t>kralja</w:t>
      </w:r>
      <w:proofErr w:type="spellEnd"/>
      <w:r w:rsidR="009B33DF">
        <w:rPr>
          <w:lang w:val="en-US"/>
        </w:rPr>
        <w:t xml:space="preserve"> </w:t>
      </w:r>
      <w:proofErr w:type="spellStart"/>
      <w:r w:rsidR="009B33DF">
        <w:rPr>
          <w:lang w:val="en-US"/>
        </w:rPr>
        <w:t>Zvonimira</w:t>
      </w:r>
      <w:proofErr w:type="spellEnd"/>
      <w:r w:rsidR="009B33DF">
        <w:rPr>
          <w:lang w:val="en-US"/>
        </w:rPr>
        <w:t xml:space="preserve"> br. 1,</w:t>
      </w:r>
      <w:r w:rsidR="009800C8">
        <w:rPr>
          <w:lang w:val="en-US"/>
        </w:rPr>
        <w:t xml:space="preserve"> OIB:</w:t>
      </w:r>
      <w:r w:rsidR="009B33DF">
        <w:rPr>
          <w:lang w:val="en-US"/>
        </w:rPr>
        <w:t xml:space="preserve"> </w:t>
      </w:r>
      <w:r w:rsidR="009800C8">
        <w:rPr>
          <w:lang w:val="en-US"/>
        </w:rPr>
        <w:t>38182927268</w:t>
      </w:r>
      <w:r w:rsidR="001A2338">
        <w:rPr>
          <w:lang w:val="en-US"/>
        </w:rPr>
        <w:t xml:space="preserve"> (</w:t>
      </w:r>
      <w:proofErr w:type="spellStart"/>
      <w:r w:rsidR="001A2338">
        <w:rPr>
          <w:lang w:val="en-US"/>
        </w:rPr>
        <w:t>ranije</w:t>
      </w:r>
      <w:proofErr w:type="spellEnd"/>
      <w:r w:rsidR="001A2338">
        <w:rPr>
          <w:lang w:val="en-US"/>
        </w:rPr>
        <w:t xml:space="preserve">: VABA </w:t>
      </w:r>
      <w:proofErr w:type="spellStart"/>
      <w:proofErr w:type="gramStart"/>
      <w:r w:rsidR="001A2338">
        <w:rPr>
          <w:lang w:val="en-US"/>
        </w:rPr>
        <w:t>banka</w:t>
      </w:r>
      <w:proofErr w:type="spellEnd"/>
      <w:proofErr w:type="gramEnd"/>
      <w:r w:rsidR="001A2338">
        <w:rPr>
          <w:lang w:val="en-US"/>
        </w:rPr>
        <w:t xml:space="preserve"> </w:t>
      </w:r>
      <w:proofErr w:type="spellStart"/>
      <w:r w:rsidR="001A2338">
        <w:rPr>
          <w:lang w:val="en-US"/>
        </w:rPr>
        <w:t>d.d</w:t>
      </w:r>
      <w:proofErr w:type="spellEnd"/>
      <w:r w:rsidR="001A2338">
        <w:rPr>
          <w:lang w:val="en-US"/>
        </w:rPr>
        <w:t>.)</w:t>
      </w:r>
      <w:r w:rsidR="003C7789">
        <w:rPr>
          <w:lang w:val="en-US"/>
        </w:rPr>
        <w:t xml:space="preserve"> </w:t>
      </w:r>
      <w:proofErr w:type="spellStart"/>
      <w:r w:rsidR="003C7789">
        <w:rPr>
          <w:lang w:val="en-US"/>
        </w:rPr>
        <w:t>i</w:t>
      </w:r>
      <w:proofErr w:type="spellEnd"/>
      <w:r w:rsidR="003C7789">
        <w:rPr>
          <w:lang w:val="en-US"/>
        </w:rPr>
        <w:t xml:space="preserve"> REPUBLIKA HRVATSKA, </w:t>
      </w:r>
      <w:proofErr w:type="spellStart"/>
      <w:r w:rsidR="003C7789">
        <w:rPr>
          <w:lang w:val="en-US"/>
        </w:rPr>
        <w:t>Ministarstvo</w:t>
      </w:r>
      <w:proofErr w:type="spellEnd"/>
      <w:r w:rsidR="003C7789">
        <w:rPr>
          <w:lang w:val="en-US"/>
        </w:rPr>
        <w:t xml:space="preserve"> </w:t>
      </w:r>
      <w:proofErr w:type="spellStart"/>
      <w:r w:rsidR="003C7789">
        <w:rPr>
          <w:lang w:val="en-US"/>
        </w:rPr>
        <w:t>financija</w:t>
      </w:r>
      <w:proofErr w:type="spellEnd"/>
      <w:r w:rsidR="003C7789">
        <w:rPr>
          <w:lang w:val="en-US"/>
        </w:rPr>
        <w:t xml:space="preserve">, </w:t>
      </w:r>
      <w:r w:rsidR="001A2338">
        <w:rPr>
          <w:lang w:val="en-US"/>
        </w:rPr>
        <w:t xml:space="preserve">OIB: 18683136487, </w:t>
      </w:r>
      <w:proofErr w:type="spellStart"/>
      <w:r w:rsidR="003C7789">
        <w:rPr>
          <w:lang w:val="en-US"/>
        </w:rPr>
        <w:t>Porezna</w:t>
      </w:r>
      <w:proofErr w:type="spellEnd"/>
      <w:r w:rsidR="003C7789">
        <w:rPr>
          <w:lang w:val="en-US"/>
        </w:rPr>
        <w:t xml:space="preserve"> </w:t>
      </w:r>
      <w:proofErr w:type="spellStart"/>
      <w:r w:rsidR="003C7789">
        <w:rPr>
          <w:lang w:val="en-US"/>
        </w:rPr>
        <w:t>uprava</w:t>
      </w:r>
      <w:proofErr w:type="spellEnd"/>
      <w:r w:rsidR="003C7789">
        <w:rPr>
          <w:lang w:val="en-US"/>
        </w:rPr>
        <w:t xml:space="preserve">, </w:t>
      </w:r>
      <w:proofErr w:type="spellStart"/>
      <w:r w:rsidR="003C7789">
        <w:rPr>
          <w:lang w:val="en-US"/>
        </w:rPr>
        <w:t>Područni</w:t>
      </w:r>
      <w:proofErr w:type="spellEnd"/>
      <w:r w:rsidR="001A2338">
        <w:rPr>
          <w:lang w:val="en-US"/>
        </w:rPr>
        <w:t xml:space="preserve"> </w:t>
      </w:r>
      <w:proofErr w:type="spellStart"/>
      <w:r w:rsidR="001A2338">
        <w:rPr>
          <w:lang w:val="en-US"/>
        </w:rPr>
        <w:t>ured</w:t>
      </w:r>
      <w:proofErr w:type="spellEnd"/>
      <w:r w:rsidR="001A2338">
        <w:rPr>
          <w:lang w:val="en-US"/>
        </w:rPr>
        <w:t xml:space="preserve"> </w:t>
      </w:r>
      <w:proofErr w:type="spellStart"/>
      <w:r w:rsidR="001A2338">
        <w:rPr>
          <w:lang w:val="en-US"/>
        </w:rPr>
        <w:t>Varaždin</w:t>
      </w:r>
      <w:proofErr w:type="spellEnd"/>
      <w:r w:rsidR="001A2338">
        <w:rPr>
          <w:lang w:val="en-US"/>
        </w:rPr>
        <w:t xml:space="preserve">, </w:t>
      </w:r>
      <w:proofErr w:type="spellStart"/>
      <w:r w:rsidR="001A2338">
        <w:rPr>
          <w:lang w:val="en-US"/>
        </w:rPr>
        <w:t>Graberje</w:t>
      </w:r>
      <w:proofErr w:type="spellEnd"/>
      <w:r w:rsidR="001A2338">
        <w:rPr>
          <w:lang w:val="en-US"/>
        </w:rPr>
        <w:t xml:space="preserve"> br. 1.</w:t>
      </w:r>
    </w:p>
    <w:p w:rsidRDefault="00ED559E" w:rsidP="00ED559E" w:rsidR="00ED559E">
      <w:pPr>
        <w:spacing w:after="0"/>
      </w:pPr>
    </w:p>
    <w:p w:rsidRDefault="00ED559E" w:rsidP="00ED559E" w:rsidR="00ED559E">
      <w:pPr>
        <w:spacing w:after="0"/>
        <w:jc w:val="both"/>
      </w:pPr>
      <w:r>
        <w:t>2</w:t>
      </w:r>
      <w:r w:rsidR="005B11BE">
        <w:t xml:space="preserve">) </w:t>
      </w:r>
      <w:r>
        <w:t>Utvrđuje se v</w:t>
      </w:r>
      <w:r w:rsidR="001A5C1A">
        <w:t>rijednost nekretnine iz točke 1</w:t>
      </w:r>
      <w:r>
        <w:t xml:space="preserve">a) izreke ovog zaključka u iznosu od </w:t>
      </w:r>
      <w:r w:rsidR="00CE2AE5">
        <w:t>83</w:t>
      </w:r>
      <w:r w:rsidR="00436C77">
        <w:t>.500,00 kuna</w:t>
      </w:r>
      <w:r w:rsidR="008E16BE">
        <w:t>, te nekretnine iz točke 1b) izreke ovog zaključka u iznosu od 89.900,00 kuna.</w:t>
      </w:r>
    </w:p>
    <w:p w:rsidRDefault="00ED559E" w:rsidP="00ED559E" w:rsidR="00ED559E">
      <w:pPr>
        <w:spacing w:after="0"/>
        <w:jc w:val="both"/>
      </w:pPr>
      <w:r>
        <w:t xml:space="preserve">     </w:t>
      </w:r>
    </w:p>
    <w:p w:rsidRDefault="00ED559E" w:rsidP="00ED559E" w:rsidR="00ED559E">
      <w:pPr>
        <w:spacing w:after="0"/>
        <w:jc w:val="both"/>
      </w:pPr>
    </w:p>
    <w:p w:rsidRDefault="001A5C1A" w:rsidP="00ED559E" w:rsidR="00ED559E">
      <w:pPr>
        <w:spacing w:after="0"/>
        <w:jc w:val="both"/>
      </w:pPr>
      <w:r>
        <w:t>3</w:t>
      </w:r>
      <w:r w:rsidR="00ED559E">
        <w:t>)     NAČIN PRODAJE:</w:t>
      </w:r>
    </w:p>
    <w:p w:rsidRDefault="00ED559E" w:rsidP="00ED559E" w:rsidR="00ED559E">
      <w:pPr>
        <w:spacing w:after="0"/>
        <w:ind w:left="360"/>
        <w:jc w:val="both"/>
      </w:pPr>
    </w:p>
    <w:p w:rsidRDefault="00436C77" w:rsidP="00ED559E" w:rsidR="00ED559E">
      <w:pPr>
        <w:spacing w:after="0"/>
        <w:jc w:val="both"/>
        <w:rPr>
          <w:bCs/>
        </w:rPr>
      </w:pPr>
      <w:r>
        <w:rPr>
          <w:bCs/>
        </w:rPr>
        <w:t>Prodaju nekretnina</w:t>
      </w:r>
      <w:r w:rsidR="001A5C1A">
        <w:rPr>
          <w:bCs/>
        </w:rPr>
        <w:t xml:space="preserve"> iz točke 1)</w:t>
      </w:r>
      <w:r w:rsidR="00ED559E">
        <w:rPr>
          <w:bCs/>
        </w:rPr>
        <w:t xml:space="preserve"> </w:t>
      </w:r>
      <w:r w:rsidR="008E16BE">
        <w:rPr>
          <w:bCs/>
        </w:rPr>
        <w:t xml:space="preserve">izreke </w:t>
      </w:r>
      <w:r w:rsidR="00ED559E">
        <w:rPr>
          <w:bCs/>
        </w:rPr>
        <w:t>ovog zaključka provest</w:t>
      </w:r>
      <w:r w:rsidR="008E16BE">
        <w:rPr>
          <w:bCs/>
        </w:rPr>
        <w:t>i</w:t>
      </w:r>
      <w:r w:rsidR="00ED559E">
        <w:rPr>
          <w:bCs/>
        </w:rPr>
        <w:t xml:space="preserve"> će Financijska agencija elektroničkom javnom dražbom.</w:t>
      </w:r>
    </w:p>
    <w:p w:rsidRDefault="00ED559E" w:rsidP="00ED559E" w:rsidR="00ED559E">
      <w:pPr>
        <w:spacing w:after="0"/>
        <w:jc w:val="both"/>
      </w:pPr>
    </w:p>
    <w:p w:rsidRDefault="00ED559E" w:rsidP="006B52A0" w:rsidR="00ED559E">
      <w:pPr>
        <w:spacing w:after="0"/>
        <w:jc w:val="both"/>
      </w:pPr>
      <w:r>
        <w:t>Stečajni upravitelj dužan je Hrvatskoj gospodarskoj komori dostaviti podatke o nekretninama koje se prodaju u stečajnom postupku, kao i na web stranici Visokog trgovačkog suda R</w:t>
      </w:r>
      <w:r w:rsidR="009E144D">
        <w:t xml:space="preserve">epublike </w:t>
      </w:r>
      <w:r>
        <w:t>H</w:t>
      </w:r>
      <w:r w:rsidR="009E144D">
        <w:t>rvatske</w:t>
      </w:r>
      <w:r>
        <w:t xml:space="preserve"> u Zagrebu, a radi uvođenja u očevidnik nekretnina i pokretnina koje se prodaju u stečajnom postupku.</w:t>
      </w:r>
    </w:p>
    <w:p w:rsidRDefault="00ED559E" w:rsidP="00ED559E" w:rsidR="00ED559E">
      <w:pPr>
        <w:spacing w:after="0"/>
        <w:jc w:val="both"/>
      </w:pPr>
    </w:p>
    <w:p w:rsidRDefault="001A5C1A" w:rsidP="00ED559E" w:rsidR="00ED559E">
      <w:pPr>
        <w:spacing w:after="0"/>
        <w:jc w:val="both"/>
      </w:pPr>
      <w:r>
        <w:t>4</w:t>
      </w:r>
      <w:r w:rsidR="00ED559E">
        <w:t>)      UVJETI  PRODAJE:</w:t>
      </w:r>
    </w:p>
    <w:p w:rsidRDefault="00ED559E" w:rsidP="00ED559E" w:rsidR="00ED559E">
      <w:pPr>
        <w:spacing w:after="0"/>
        <w:jc w:val="both"/>
      </w:pPr>
    </w:p>
    <w:p w:rsidRDefault="002C3ADA" w:rsidP="001A5C1A" w:rsidR="001A5C1A">
      <w:pPr>
        <w:spacing w:after="0"/>
        <w:jc w:val="both"/>
      </w:pPr>
      <w:r>
        <w:t>a)</w:t>
      </w:r>
      <w:r w:rsidR="00ED559E">
        <w:t>Nekretnina iz točke 1a)</w:t>
      </w:r>
      <w:r w:rsidR="001A5C1A">
        <w:t xml:space="preserve"> izreke ovog zaključka predstavlja </w:t>
      </w:r>
      <w:r w:rsidR="00DF6A59">
        <w:t>poslovni</w:t>
      </w:r>
      <w:r w:rsidR="001A5C1A">
        <w:t xml:space="preserve"> prostor</w:t>
      </w:r>
      <w:r w:rsidR="00DF6A59">
        <w:t xml:space="preserve"> od 23,33 m2, a nekretnina iz točke 1b) izreke ovog zaključka predstavlja poslovni prostor od</w:t>
      </w:r>
      <w:r w:rsidR="009E144D">
        <w:t xml:space="preserve"> 24,61 m2</w:t>
      </w:r>
      <w:r w:rsidR="00DF6A59">
        <w:t>.</w:t>
      </w:r>
    </w:p>
    <w:p w:rsidRDefault="00DF6A59" w:rsidP="001A5C1A" w:rsidR="00DF6A59">
      <w:pPr>
        <w:spacing w:after="0"/>
        <w:jc w:val="both"/>
      </w:pPr>
    </w:p>
    <w:p w:rsidRDefault="002C3ADA" w:rsidP="002C3ADA" w:rsidR="001A5C1A">
      <w:pPr>
        <w:spacing w:after="0"/>
      </w:pPr>
      <w:r>
        <w:t>b)Utvrđena vrijednost nekretnine iz t</w:t>
      </w:r>
      <w:r w:rsidR="00DF6A59">
        <w:t xml:space="preserve">očke 1a) izreke ovog zaključka </w:t>
      </w:r>
      <w:r>
        <w:t xml:space="preserve">iznosi </w:t>
      </w:r>
      <w:r w:rsidR="00DF6A59">
        <w:t>83.5</w:t>
      </w:r>
      <w:r>
        <w:t>00,00 kuna.</w:t>
      </w:r>
    </w:p>
    <w:p w:rsidRDefault="00DF6A59" w:rsidP="002C3ADA" w:rsidR="00DF6A59">
      <w:pPr>
        <w:spacing w:after="0"/>
      </w:pPr>
    </w:p>
    <w:p w:rsidRDefault="00DF6A59" w:rsidP="002C3ADA" w:rsidR="00DF6A59">
      <w:pPr>
        <w:spacing w:after="0"/>
      </w:pPr>
      <w:r>
        <w:t>c)Utvrđena vrijednost nekretnine iz točke 1b) izreke ovog zaključka iznosi 89.900,00 kuna.</w:t>
      </w:r>
    </w:p>
    <w:p w:rsidRDefault="002C3ADA" w:rsidP="002C3ADA" w:rsidR="002C3ADA">
      <w:pPr>
        <w:spacing w:after="0"/>
      </w:pPr>
    </w:p>
    <w:p w:rsidRDefault="00DF6A59" w:rsidP="002C3ADA" w:rsidR="00ED559E" w:rsidRPr="002C3ADA">
      <w:pPr>
        <w:spacing w:after="0"/>
      </w:pPr>
      <w:r>
        <w:t>d</w:t>
      </w:r>
      <w:r w:rsidR="002C3ADA">
        <w:t>)</w:t>
      </w:r>
      <w:r w:rsidR="002C3ADA">
        <w:rPr>
          <w:color w:val="000000"/>
        </w:rPr>
        <w:t>Nekretnina iz točke 1</w:t>
      </w:r>
      <w:r w:rsidR="00ED559E">
        <w:rPr>
          <w:color w:val="000000"/>
        </w:rPr>
        <w:t>a)</w:t>
      </w:r>
      <w:r>
        <w:rPr>
          <w:color w:val="000000"/>
        </w:rPr>
        <w:t xml:space="preserve"> izreke ovog zaključka</w:t>
      </w:r>
      <w:r w:rsidR="00ED559E">
        <w:rPr>
          <w:color w:val="000000"/>
        </w:rPr>
        <w:t xml:space="preserve"> ne može </w:t>
      </w:r>
      <w:r>
        <w:rPr>
          <w:color w:val="000000"/>
        </w:rPr>
        <w:t xml:space="preserve">se </w:t>
      </w:r>
      <w:r w:rsidR="00ED559E">
        <w:rPr>
          <w:color w:val="000000"/>
        </w:rPr>
        <w:t>prodati:</w:t>
      </w:r>
    </w:p>
    <w:p w:rsidRDefault="00ED559E" w:rsidP="00ED559E" w:rsidR="00ED559E">
      <w:pPr>
        <w:spacing w:after="0"/>
      </w:pPr>
    </w:p>
    <w:p w:rsidRDefault="00ED559E" w:rsidP="00ED559E" w:rsidR="00ED559E">
      <w:pPr>
        <w:numPr>
          <w:ilvl w:val="0"/>
          <w:numId w:val="48"/>
        </w:numPr>
        <w:spacing w:after="0"/>
        <w:jc w:val="both"/>
      </w:pPr>
      <w:r>
        <w:t>na prvoj dražbi ispod tri četvrtine (3/4) utvrđene vrijednosti</w:t>
      </w:r>
      <w:r w:rsidR="00DF6A59">
        <w:t>, tj. ispod iznosa od 62.625</w:t>
      </w:r>
      <w:r w:rsidR="002C3ADA">
        <w:t>,00</w:t>
      </w:r>
      <w:r>
        <w:t xml:space="preserve"> k</w:t>
      </w:r>
      <w:r w:rsidR="002C3ADA">
        <w:t>u</w:t>
      </w:r>
      <w:r>
        <w:t>n</w:t>
      </w:r>
      <w:r w:rsidR="002C3ADA">
        <w:t>a</w:t>
      </w:r>
      <w:r>
        <w:t>;</w:t>
      </w:r>
    </w:p>
    <w:p w:rsidRDefault="00ED559E" w:rsidP="00ED559E" w:rsidR="00ED559E">
      <w:pPr>
        <w:numPr>
          <w:ilvl w:val="0"/>
          <w:numId w:val="48"/>
        </w:numPr>
        <w:spacing w:after="0"/>
        <w:jc w:val="both"/>
      </w:pPr>
      <w:r>
        <w:t>na drugoj dražbi ispod jedne polovine (1/2) utvrđene vrijednost</w:t>
      </w:r>
      <w:r w:rsidR="00DF6A59">
        <w:t>i tj. ispod iznosa od 41.750</w:t>
      </w:r>
      <w:r w:rsidR="002C3ADA">
        <w:t>,00</w:t>
      </w:r>
      <w:r>
        <w:t xml:space="preserve"> k</w:t>
      </w:r>
      <w:r w:rsidR="002C3ADA">
        <w:t>u</w:t>
      </w:r>
      <w:r>
        <w:t>n</w:t>
      </w:r>
      <w:r w:rsidR="002C3ADA">
        <w:t>a</w:t>
      </w:r>
      <w:r>
        <w:t>;</w:t>
      </w:r>
    </w:p>
    <w:p w:rsidRDefault="00ED559E" w:rsidP="00ED559E" w:rsidR="00ED559E">
      <w:pPr>
        <w:numPr>
          <w:ilvl w:val="0"/>
          <w:numId w:val="48"/>
        </w:numPr>
        <w:spacing w:after="0"/>
        <w:jc w:val="both"/>
      </w:pPr>
      <w:r>
        <w:t>na trećoj dražbi ispod jedne četvrtine (1/4) utvrđene vrijednost</w:t>
      </w:r>
      <w:r w:rsidR="00DF6A59">
        <w:t>i tj. ispod iznosa od 20.875</w:t>
      </w:r>
      <w:r w:rsidR="002C3ADA">
        <w:t xml:space="preserve">,00 </w:t>
      </w:r>
      <w:r>
        <w:t>k</w:t>
      </w:r>
      <w:r w:rsidR="002C3ADA">
        <w:t>u</w:t>
      </w:r>
      <w:r>
        <w:t>n</w:t>
      </w:r>
      <w:r w:rsidR="002C3ADA">
        <w:t>a</w:t>
      </w:r>
      <w:r>
        <w:t>;</w:t>
      </w:r>
    </w:p>
    <w:p w:rsidRDefault="00ED559E" w:rsidP="00ED559E" w:rsidR="00ED559E">
      <w:pPr>
        <w:numPr>
          <w:ilvl w:val="0"/>
          <w:numId w:val="48"/>
        </w:numPr>
        <w:spacing w:after="0"/>
        <w:jc w:val="both"/>
      </w:pPr>
      <w:r>
        <w:t>na četvrtoj dražbi nekretnina se prodaje po početnoj cijeni od 1,00 k</w:t>
      </w:r>
      <w:r w:rsidR="002C3ADA">
        <w:t>u</w:t>
      </w:r>
      <w:r>
        <w:t>n</w:t>
      </w:r>
      <w:r w:rsidR="002C3ADA">
        <w:t>a</w:t>
      </w:r>
      <w:r>
        <w:t>.</w:t>
      </w:r>
    </w:p>
    <w:p w:rsidRDefault="00854EBA" w:rsidP="00854EBA" w:rsidR="00854EBA">
      <w:pPr>
        <w:spacing w:after="0"/>
        <w:jc w:val="both"/>
      </w:pPr>
    </w:p>
    <w:p w:rsidRDefault="00854EBA" w:rsidP="00854EBA" w:rsidR="00854EBA" w:rsidRPr="002C3ADA">
      <w:pPr>
        <w:spacing w:after="0"/>
      </w:pPr>
      <w:r>
        <w:t>e</w:t>
      </w:r>
      <w:r>
        <w:t>)</w:t>
      </w:r>
      <w:r>
        <w:rPr>
          <w:color w:val="000000"/>
        </w:rPr>
        <w:t>Nekretnina iz točke 1</w:t>
      </w:r>
      <w:r>
        <w:rPr>
          <w:color w:val="000000"/>
        </w:rPr>
        <w:t>b</w:t>
      </w:r>
      <w:r>
        <w:rPr>
          <w:color w:val="000000"/>
        </w:rPr>
        <w:t>) izreke ovog zaključka ne može se prodati:</w:t>
      </w:r>
    </w:p>
    <w:p w:rsidRDefault="00854EBA" w:rsidP="00854EBA" w:rsidR="00854EBA">
      <w:pPr>
        <w:spacing w:after="0"/>
      </w:pPr>
    </w:p>
    <w:p w:rsidRDefault="00854EBA" w:rsidP="00854EBA" w:rsidR="00854EBA">
      <w:pPr>
        <w:numPr>
          <w:ilvl w:val="0"/>
          <w:numId w:val="48"/>
        </w:numPr>
        <w:spacing w:after="0"/>
        <w:jc w:val="both"/>
      </w:pPr>
      <w:r>
        <w:t xml:space="preserve">na prvoj dražbi ispod tri četvrtine (3/4) utvrđene vrijednosti, tj. ispod iznosa od </w:t>
      </w:r>
      <w:r>
        <w:t>67.425</w:t>
      </w:r>
      <w:r>
        <w:t>,00 kuna;</w:t>
      </w:r>
    </w:p>
    <w:p w:rsidRDefault="00854EBA" w:rsidP="00854EBA" w:rsidR="00854EBA">
      <w:pPr>
        <w:numPr>
          <w:ilvl w:val="0"/>
          <w:numId w:val="48"/>
        </w:numPr>
        <w:spacing w:after="0"/>
        <w:jc w:val="both"/>
      </w:pPr>
      <w:r>
        <w:t xml:space="preserve">na drugoj dražbi ispod jedne polovine (1/2) utvrđene vrijednosti tj. ispod iznosa od </w:t>
      </w:r>
      <w:r>
        <w:t>44.950,00</w:t>
      </w:r>
      <w:r>
        <w:t xml:space="preserve"> kuna;</w:t>
      </w:r>
    </w:p>
    <w:p w:rsidRDefault="00854EBA" w:rsidP="00854EBA" w:rsidR="00854EBA">
      <w:pPr>
        <w:numPr>
          <w:ilvl w:val="0"/>
          <w:numId w:val="48"/>
        </w:numPr>
        <w:spacing w:after="0"/>
        <w:jc w:val="both"/>
      </w:pPr>
      <w:r>
        <w:t xml:space="preserve">na trećoj dražbi ispod jedne četvrtine (1/4) utvrđene vrijednosti tj. ispod iznosa od </w:t>
      </w:r>
      <w:r w:rsidR="00EA5C2C">
        <w:t>22.475,00</w:t>
      </w:r>
      <w:r>
        <w:t xml:space="preserve"> kuna;</w:t>
      </w:r>
    </w:p>
    <w:p w:rsidRDefault="00854EBA" w:rsidP="00854EBA" w:rsidR="00854EBA">
      <w:pPr>
        <w:numPr>
          <w:ilvl w:val="0"/>
          <w:numId w:val="48"/>
        </w:numPr>
        <w:spacing w:after="0"/>
        <w:jc w:val="both"/>
      </w:pPr>
      <w:r>
        <w:t>na četvrtoj dražbi nekretnina se prodaje po početnoj cijeni od 1,00 kuna.</w:t>
      </w:r>
    </w:p>
    <w:p w:rsidRDefault="00854EBA" w:rsidP="00ED559E" w:rsidR="00854EBA">
      <w:pPr>
        <w:spacing w:after="0"/>
        <w:ind w:left="1068"/>
        <w:jc w:val="both"/>
      </w:pPr>
    </w:p>
    <w:p w:rsidRDefault="00854EBA" w:rsidP="002C3ADA" w:rsidR="00ED559E">
      <w:pPr>
        <w:spacing w:after="0"/>
        <w:jc w:val="both"/>
      </w:pPr>
      <w:r>
        <w:rPr>
          <w:color w:val="000000"/>
        </w:rPr>
        <w:t>f</w:t>
      </w:r>
      <w:r w:rsidR="002C3ADA">
        <w:rPr>
          <w:color w:val="000000"/>
        </w:rPr>
        <w:t>)</w:t>
      </w:r>
      <w:r w:rsidR="00ED559E">
        <w:rPr>
          <w:color w:val="000000"/>
        </w:rPr>
        <w:t>Sve poreze i pristojbe u svezi s prodajom snosi kupac.</w:t>
      </w:r>
    </w:p>
    <w:p w:rsidRDefault="00ED559E" w:rsidP="00ED559E" w:rsidR="00ED559E">
      <w:pPr>
        <w:spacing w:after="0"/>
        <w:rPr>
          <w:color w:val="000000"/>
        </w:rPr>
      </w:pPr>
    </w:p>
    <w:p w:rsidRDefault="00854EBA" w:rsidP="002C3ADA" w:rsidR="00ED559E">
      <w:pPr>
        <w:spacing w:after="0"/>
        <w:jc w:val="both"/>
      </w:pPr>
      <w:r>
        <w:rPr>
          <w:color w:val="000000"/>
        </w:rPr>
        <w:t>g</w:t>
      </w:r>
      <w:r w:rsidR="002C3ADA">
        <w:rPr>
          <w:color w:val="000000"/>
        </w:rPr>
        <w:t>)</w:t>
      </w:r>
      <w:r w:rsidR="00ED559E">
        <w:t xml:space="preserve">Prodajom nekretnina brišu se svi tereti na istima. </w:t>
      </w:r>
    </w:p>
    <w:p w:rsidRDefault="002C3ADA" w:rsidP="002C3ADA" w:rsidR="002C3ADA">
      <w:pPr>
        <w:spacing w:after="0"/>
        <w:jc w:val="both"/>
      </w:pPr>
    </w:p>
    <w:p w:rsidRDefault="00ED559E" w:rsidP="006B52A0" w:rsidR="00ED559E">
      <w:pPr>
        <w:spacing w:after="0"/>
        <w:jc w:val="both"/>
      </w:pPr>
      <w:r>
        <w:t>U elektroničkoj javnoj dražbi, kao ponuditelji, mogu sudjelovati samo osobe koje su  prethodno dale jamčevinu u iznosu od 5% od utvrđene vr</w:t>
      </w:r>
      <w:r w:rsidR="002C3ADA">
        <w:t>ijednosti nekretnine iz točke 1</w:t>
      </w:r>
      <w:r>
        <w:t>a)</w:t>
      </w:r>
      <w:r w:rsidR="002C3ADA">
        <w:t xml:space="preserve"> izreke ovog zaključka</w:t>
      </w:r>
      <w:r>
        <w:t xml:space="preserve">, tj. u iznosu od </w:t>
      </w:r>
      <w:r w:rsidR="00475203">
        <w:t>4.175</w:t>
      </w:r>
      <w:r w:rsidR="002C3ADA">
        <w:t>,00 kuna</w:t>
      </w:r>
      <w:r>
        <w:t>,</w:t>
      </w:r>
      <w:r w:rsidR="00E06809">
        <w:t xml:space="preserve"> te u iznosu od 5% od utvrđene vrijednosti nekretnine iz točke 1b) izreke ovog zaključka tj. u iznosu od 4.495,00 kuna,</w:t>
      </w:r>
      <w:r>
        <w:t xml:space="preserve"> </w:t>
      </w:r>
      <w:r>
        <w:rPr>
          <w:u w:val="single"/>
        </w:rPr>
        <w:t>na račun Financijske agencije otvoren kod Hrvatske poštanske banke broj: IBAN HR 33 2390 0011 3000 2877 9.</w:t>
      </w:r>
    </w:p>
    <w:p w:rsidRDefault="00ED559E" w:rsidP="00ED559E" w:rsidR="00ED559E">
      <w:pPr>
        <w:spacing w:after="0"/>
      </w:pPr>
    </w:p>
    <w:p w:rsidRDefault="00854EBA" w:rsidP="002C3ADA" w:rsidR="00ED559E">
      <w:pPr>
        <w:spacing w:after="0"/>
        <w:jc w:val="both"/>
      </w:pPr>
      <w:r>
        <w:t>h</w:t>
      </w:r>
      <w:r w:rsidR="002C3ADA">
        <w:t>)</w:t>
      </w:r>
      <w:r w:rsidR="00ED559E">
        <w:t>Sudionik čija će ponuda biti prihvaćena, jamčevina će se uračunati u kupoprodajnu cijenu,  a ostalim sudionicima će biti vraćena.</w:t>
      </w:r>
    </w:p>
    <w:p w:rsidRDefault="002C3ADA" w:rsidP="002C3ADA" w:rsidR="002C3ADA">
      <w:pPr>
        <w:spacing w:after="0"/>
        <w:jc w:val="both"/>
      </w:pPr>
    </w:p>
    <w:p w:rsidRDefault="00854EBA" w:rsidP="002C3ADA" w:rsidR="00ED559E">
      <w:pPr>
        <w:spacing w:after="0"/>
        <w:jc w:val="both"/>
        <w:rPr>
          <w:u w:val="single"/>
        </w:rPr>
      </w:pPr>
      <w:r>
        <w:t>i</w:t>
      </w:r>
      <w:r w:rsidR="002C3ADA">
        <w:t>)</w:t>
      </w:r>
      <w:r w:rsidR="00A46684">
        <w:t>Kupac je</w:t>
      </w:r>
      <w:r w:rsidR="00ED559E">
        <w:t xml:space="preserve"> dužan uplatiti razliku između uplaćene jamčevine i postignute kupoprodajne cijene u roku od 45 dana od dana objave rješenja o dosudi na e-Oglasnoj ploči suda </w:t>
      </w:r>
      <w:r w:rsidR="00ED559E">
        <w:rPr>
          <w:u w:val="single"/>
        </w:rPr>
        <w:t xml:space="preserve">na račun Financijske agencije otvoren kod Hrvatske poštanske banke broj: IBAN HR 11 2390 0011 3000 2878 7. </w:t>
      </w:r>
    </w:p>
    <w:p w:rsidRDefault="00ED559E" w:rsidP="002C3ADA" w:rsidR="00ED559E">
      <w:pPr>
        <w:spacing w:after="0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>, sud će posebnim rješe</w:t>
      </w:r>
      <w:r w:rsidR="00A46684">
        <w:t>njem odrediti prodaju nevažećom</w:t>
      </w:r>
      <w:r>
        <w:t xml:space="preserve"> i odrediti novu prodaju, uz uvjete za prodaju koja je oglašena nevažećom, a iz položene jamčevine namirit  će se troškovi nove prodaje  i namiriti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2C3ADA" w:rsidP="002C3ADA" w:rsidR="002C3ADA">
      <w:pPr>
        <w:spacing w:after="0"/>
        <w:jc w:val="both"/>
      </w:pPr>
    </w:p>
    <w:p w:rsidRDefault="00854EBA" w:rsidP="002C3ADA" w:rsidR="00ED559E">
      <w:pPr>
        <w:spacing w:after="0"/>
        <w:jc w:val="both"/>
      </w:pPr>
      <w:r>
        <w:t>j</w:t>
      </w:r>
      <w:r w:rsidR="002C3ADA">
        <w:t>)</w:t>
      </w:r>
      <w:r w:rsidR="00ED559E">
        <w:t>Nekretnine će se rješenjem o dosudi dosuditi kupcu koji ponudi najpovoljniju cijenu. Nekretnine će se dosuditi i kupcima koji su ponudili nižu cijenu prema veličini ponuđene cijene, ako kupci koji su ponudili veću cijenu ne polo</w:t>
      </w:r>
      <w:r w:rsidR="00A46684">
        <w:t xml:space="preserve">že </w:t>
      </w:r>
      <w:proofErr w:type="spellStart"/>
      <w:r w:rsidR="00A46684">
        <w:t>kupovninu</w:t>
      </w:r>
      <w:proofErr w:type="spellEnd"/>
      <w:r w:rsidR="00A46684">
        <w:t xml:space="preserve"> u roku iz  točke 4i</w:t>
      </w:r>
      <w:r w:rsidR="002C3ADA">
        <w:t>)</w:t>
      </w:r>
      <w:r w:rsidR="00ED559E">
        <w:t xml:space="preserve"> ovog zaključka.</w:t>
      </w:r>
    </w:p>
    <w:p w:rsidRDefault="00ED559E" w:rsidP="00ED559E" w:rsidR="00ED559E">
      <w:pPr>
        <w:spacing w:after="0"/>
      </w:pPr>
    </w:p>
    <w:p w:rsidRDefault="002C3ADA" w:rsidP="00ED559E" w:rsidR="00ED559E">
      <w:pPr>
        <w:spacing w:after="0"/>
        <w:jc w:val="both"/>
      </w:pPr>
      <w:r>
        <w:t>5)</w:t>
      </w:r>
      <w:r w:rsidR="00ED559E">
        <w:t xml:space="preserve">U rješenju o dosudi nekretnina sud će odrediti da će se nakon pravomoćnosti toga rješenja i nakon što kupac položi </w:t>
      </w:r>
      <w:proofErr w:type="spellStart"/>
      <w:r w:rsidR="00ED559E">
        <w:t>kupovninu</w:t>
      </w:r>
      <w:proofErr w:type="spellEnd"/>
      <w:r w:rsidR="00ED559E">
        <w:t>, u zemljišnim knjigama upisati u njegovu korist pravo vlasništva na dosuđenim nekretninama te brisati terete na nekretnini.</w:t>
      </w:r>
    </w:p>
    <w:p w:rsidRDefault="00ED559E" w:rsidP="00ED559E" w:rsidR="00ED559E">
      <w:pPr>
        <w:spacing w:after="0"/>
      </w:pPr>
    </w:p>
    <w:p w:rsidRDefault="002C3ADA" w:rsidP="00ED559E" w:rsidR="00ED559E">
      <w:pPr>
        <w:spacing w:after="0"/>
        <w:jc w:val="both"/>
      </w:pPr>
      <w:r>
        <w:t>6)</w:t>
      </w:r>
      <w:r w:rsidR="00ED559E">
        <w:t xml:space="preserve">Nakon pravomoćnosti rješenja o dosudi i nakon što kupac položi </w:t>
      </w:r>
      <w:proofErr w:type="spellStart"/>
      <w:r w:rsidR="00ED559E">
        <w:t>kupovninu</w:t>
      </w:r>
      <w:proofErr w:type="spellEnd"/>
      <w:r w:rsidR="00ED559E">
        <w:t>, sud će donijeti zaključak o predaji nekretnine  kupcu, čime kupac stupa u posjed istih.</w:t>
      </w:r>
    </w:p>
    <w:p w:rsidRDefault="00ED559E" w:rsidP="00ED559E" w:rsidR="00ED559E">
      <w:pPr>
        <w:spacing w:after="0"/>
      </w:pPr>
    </w:p>
    <w:p w:rsidRDefault="002C3ADA" w:rsidP="00ED559E" w:rsidR="00ED559E">
      <w:pPr>
        <w:spacing w:after="0"/>
        <w:jc w:val="both"/>
      </w:pPr>
      <w:r>
        <w:t>7)</w:t>
      </w:r>
      <w:r w:rsidR="00ED559E">
        <w:t xml:space="preserve">Ako kupac  radi plaćanja kupovne cijene treba uzeti kredit, sud će na prijedlog kupca već u rješenju o dosudi odrediti da će se  nakon pravomoćnosti rješenja o dosudi te pošto </w:t>
      </w:r>
      <w:proofErr w:type="spellStart"/>
      <w:r w:rsidR="00ED559E">
        <w:t>kupovnina</w:t>
      </w:r>
      <w:proofErr w:type="spellEnd"/>
      <w:r w:rsidR="00ED559E"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ED559E" w:rsidP="00ED559E" w:rsidR="00ED559E">
      <w:pPr>
        <w:spacing w:after="0"/>
      </w:pPr>
    </w:p>
    <w:p w:rsidRDefault="002C3ADA" w:rsidP="00ED559E" w:rsidR="00ED559E">
      <w:pPr>
        <w:spacing w:after="0"/>
        <w:jc w:val="both"/>
      </w:pPr>
      <w:r>
        <w:t>8)</w:t>
      </w:r>
      <w:r w:rsidR="00ED559E">
        <w:t>Prodaja se provodi po načelu „viđeno – kupljeno“, što isključuje sve naknadne prigovore kupca.</w:t>
      </w:r>
    </w:p>
    <w:p w:rsidRDefault="00ED559E" w:rsidP="00ED559E" w:rsidR="00ED559E">
      <w:pPr>
        <w:spacing w:after="0"/>
      </w:pPr>
    </w:p>
    <w:p w:rsidRDefault="002C3ADA" w:rsidP="00ED559E" w:rsidR="00ED559E">
      <w:pPr>
        <w:spacing w:after="0"/>
        <w:jc w:val="both"/>
      </w:pPr>
      <w:r>
        <w:t>9)</w:t>
      </w:r>
      <w:r w:rsidR="00ED559E">
        <w:t xml:space="preserve">Zainteresirane osobe mogu razgledati nekretnine koje su predmet prodaje,  uz prethodni dogovor sa stečajnim upraviteljem </w:t>
      </w:r>
      <w:r w:rsidR="00B65DDB">
        <w:t xml:space="preserve">Antunom </w:t>
      </w:r>
      <w:proofErr w:type="spellStart"/>
      <w:r w:rsidR="00B65DDB">
        <w:t>Mišanovićem</w:t>
      </w:r>
      <w:proofErr w:type="spellEnd"/>
      <w:r w:rsidR="00B65DDB">
        <w:t xml:space="preserve"> na broj telefona 099 219 1956</w:t>
      </w:r>
      <w:r w:rsidR="00ED559E">
        <w:t>.</w:t>
      </w:r>
    </w:p>
    <w:p w:rsidRDefault="00ED559E" w:rsidP="00ED559E" w:rsidR="00ED559E">
      <w:pPr>
        <w:spacing w:after="0"/>
        <w:jc w:val="both"/>
      </w:pPr>
    </w:p>
    <w:p w:rsidRDefault="00ED559E" w:rsidP="00ED559E" w:rsidR="00ED559E">
      <w:pPr>
        <w:spacing w:after="0"/>
        <w:jc w:val="both"/>
      </w:pPr>
    </w:p>
    <w:p w:rsidRDefault="0082785D" w:rsidP="00ED559E" w:rsidR="00ED559E">
      <w:pPr>
        <w:spacing w:after="0"/>
        <w:jc w:val="center"/>
      </w:pPr>
      <w:r>
        <w:t>U Varaždinu 11</w:t>
      </w:r>
      <w:r w:rsidR="00ED559E">
        <w:t>. svibnja 2018.</w:t>
      </w:r>
    </w:p>
    <w:p w:rsidRDefault="00ED559E" w:rsidP="00ED559E" w:rsidR="00ED559E">
      <w:pPr>
        <w:spacing w:after="0"/>
        <w:jc w:val="center"/>
      </w:pPr>
    </w:p>
    <w:p w:rsidRDefault="00ED559E" w:rsidP="00ED559E" w:rsidR="00ED559E">
      <w:pPr>
        <w:spacing w:after="0"/>
        <w:jc w:val="center"/>
      </w:pPr>
    </w:p>
    <w:p w:rsidRDefault="00ED559E" w:rsidP="00ED559E" w:rsidR="00ED559E">
      <w:pPr>
        <w:spacing w:after="0"/>
        <w:jc w:val="both"/>
      </w:pPr>
      <w:r>
        <w:t xml:space="preserve">                                                                                                     </w:t>
      </w:r>
      <w:r w:rsidR="00DD0400">
        <w:t xml:space="preserve">  </w:t>
      </w:r>
      <w:r>
        <w:t xml:space="preserve">  Sudac : </w:t>
      </w:r>
    </w:p>
    <w:p w:rsidRDefault="00ED559E" w:rsidP="00ED559E" w:rsidR="00ED559E">
      <w:pPr>
        <w:spacing w:after="0"/>
        <w:jc w:val="both"/>
      </w:pPr>
    </w:p>
    <w:p w:rsidRDefault="00ED559E" w:rsidP="00ED559E" w:rsidR="00ED559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DD0400">
        <w:t xml:space="preserve">  </w:t>
      </w:r>
      <w:r>
        <w:t xml:space="preserve">  </w:t>
      </w:r>
      <w:r w:rsidR="00DD0400">
        <w:t xml:space="preserve"> </w:t>
      </w:r>
      <w:r>
        <w:t>Hugo Wedemeyer, v. r.</w:t>
      </w:r>
    </w:p>
    <w:p w:rsidRDefault="00DD0400" w:rsidP="00ED559E" w:rsidR="00DD0400">
      <w:pPr>
        <w:spacing w:after="0"/>
      </w:pPr>
    </w:p>
    <w:p w:rsidRDefault="00ED559E" w:rsidP="00ED559E" w:rsidR="00ED559E">
      <w:pPr>
        <w:spacing w:after="0"/>
        <w:jc w:val="both"/>
      </w:pPr>
    </w:p>
    <w:p w:rsidRDefault="00ED559E" w:rsidP="00ED559E" w:rsidR="00ED559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ED559E" w:rsidP="00ED559E" w:rsidR="00ED559E">
      <w:pPr>
        <w:spacing w:after="0"/>
        <w:jc w:val="both"/>
      </w:pPr>
    </w:p>
    <w:p w:rsidRDefault="00ED559E" w:rsidP="00ED559E" w:rsidR="00ED559E">
      <w:pPr>
        <w:spacing w:after="0"/>
        <w:jc w:val="both"/>
      </w:pPr>
    </w:p>
    <w:p w:rsidRDefault="00ED559E" w:rsidP="00ED559E" w:rsidR="00ED559E">
      <w:pPr>
        <w:spacing w:after="0"/>
        <w:jc w:val="both"/>
      </w:pPr>
    </w:p>
    <w:p w:rsidRDefault="00ED559E" w:rsidP="00ED559E" w:rsidR="00ED559E">
      <w:pPr>
        <w:spacing w:after="0"/>
        <w:jc w:val="both"/>
      </w:pPr>
    </w:p>
    <w:p w:rsidRDefault="00ED559E" w:rsidP="00ED559E" w:rsidR="00ED559E" w:rsidRPr="00ED559E">
      <w:pPr>
        <w:spacing w:after="0"/>
        <w:jc w:val="both"/>
      </w:pPr>
      <w:r>
        <w:lastRenderedPageBreak/>
        <w:t xml:space="preserve">Uputa o  pravnom  lijeku </w:t>
      </w:r>
      <w:r w:rsidRPr="00ED559E">
        <w:t>:</w:t>
      </w:r>
    </w:p>
    <w:p w:rsidRDefault="00ED559E" w:rsidP="00ED559E" w:rsidR="00ED559E">
      <w:pPr>
        <w:spacing w:after="0"/>
        <w:jc w:val="both"/>
      </w:pPr>
      <w:r>
        <w:t>Protiv ovog zaključka nije dopušten pravni lijek (č</w:t>
      </w:r>
      <w:r w:rsidR="00DD0400">
        <w:t>l. 19. st. 7. Stečajnog zakona -</w:t>
      </w:r>
      <w:r>
        <w:t xml:space="preserve"> Narodne novine br. 71/15. i 104/17.).</w:t>
      </w:r>
    </w:p>
    <w:p w:rsidRDefault="00ED559E" w:rsidP="00ED559E" w:rsidR="00ED559E">
      <w:pPr>
        <w:spacing w:after="0"/>
        <w:jc w:val="both"/>
      </w:pPr>
    </w:p>
    <w:p w:rsidRDefault="00ED559E" w:rsidP="00ED559E" w:rsidR="00ED559E">
      <w:pPr>
        <w:spacing w:after="0"/>
        <w:jc w:val="both"/>
      </w:pPr>
    </w:p>
    <w:p w:rsidRDefault="00ED559E" w:rsidP="00ED559E" w:rsidR="00ED559E">
      <w:pPr>
        <w:spacing w:after="0"/>
        <w:jc w:val="both"/>
      </w:pPr>
      <w:r>
        <w:t>DNA: 1. Stečajni u</w:t>
      </w:r>
      <w:r w:rsidR="009B33DF">
        <w:t>pravitelj Antun Mišanović, iz Varaždina, Braće Radić br. 24,</w:t>
      </w:r>
    </w:p>
    <w:p w:rsidRDefault="00ED559E" w:rsidP="00ED559E" w:rsidR="00ED559E">
      <w:pPr>
        <w:spacing w:after="0"/>
        <w:jc w:val="both"/>
        <w:rPr>
          <w:lang w:val="en-US"/>
        </w:rPr>
      </w:pPr>
      <w:r>
        <w:t xml:space="preserve">           2. </w:t>
      </w:r>
      <w:proofErr w:type="spellStart"/>
      <w:r>
        <w:t>Razlučni</w:t>
      </w:r>
      <w:proofErr w:type="spellEnd"/>
      <w:r>
        <w:t xml:space="preserve"> vjerovnik </w:t>
      </w:r>
      <w:r w:rsidR="009B33DF">
        <w:rPr>
          <w:lang w:val="en-US"/>
        </w:rPr>
        <w:t xml:space="preserve">J &amp;T BANKA </w:t>
      </w:r>
      <w:proofErr w:type="spellStart"/>
      <w:r w:rsidR="009B33DF">
        <w:rPr>
          <w:lang w:val="en-US"/>
        </w:rPr>
        <w:t>d.d</w:t>
      </w:r>
      <w:proofErr w:type="spellEnd"/>
      <w:r w:rsidR="009B33DF">
        <w:rPr>
          <w:lang w:val="en-US"/>
        </w:rPr>
        <w:t xml:space="preserve">. </w:t>
      </w:r>
      <w:proofErr w:type="spellStart"/>
      <w:r w:rsidR="009B33DF">
        <w:rPr>
          <w:lang w:val="en-US"/>
        </w:rPr>
        <w:t>Varaždin</w:t>
      </w:r>
      <w:proofErr w:type="spellEnd"/>
      <w:r w:rsidR="009B33DF">
        <w:rPr>
          <w:lang w:val="en-US"/>
        </w:rPr>
        <w:t xml:space="preserve">, </w:t>
      </w:r>
      <w:proofErr w:type="spellStart"/>
      <w:r w:rsidR="009B33DF">
        <w:rPr>
          <w:lang w:val="en-US"/>
        </w:rPr>
        <w:t>Aleja</w:t>
      </w:r>
      <w:proofErr w:type="spellEnd"/>
      <w:r w:rsidR="009B33DF">
        <w:rPr>
          <w:lang w:val="en-US"/>
        </w:rPr>
        <w:t xml:space="preserve"> </w:t>
      </w:r>
      <w:proofErr w:type="spellStart"/>
      <w:r w:rsidR="009B33DF">
        <w:rPr>
          <w:lang w:val="en-US"/>
        </w:rPr>
        <w:t>kralja</w:t>
      </w:r>
      <w:proofErr w:type="spellEnd"/>
      <w:r w:rsidR="009B33DF">
        <w:rPr>
          <w:lang w:val="en-US"/>
        </w:rPr>
        <w:t xml:space="preserve"> </w:t>
      </w:r>
      <w:proofErr w:type="spellStart"/>
      <w:r w:rsidR="009B33DF">
        <w:rPr>
          <w:lang w:val="en-US"/>
        </w:rPr>
        <w:t>Zvonimira</w:t>
      </w:r>
      <w:proofErr w:type="spellEnd"/>
      <w:r w:rsidR="009B33DF">
        <w:rPr>
          <w:lang w:val="en-US"/>
        </w:rPr>
        <w:t xml:space="preserve"> br. 1,</w:t>
      </w:r>
    </w:p>
    <w:p w:rsidRDefault="00AB607F" w:rsidP="00ED559E" w:rsidR="00AB607F">
      <w:pPr>
        <w:spacing w:after="0"/>
        <w:jc w:val="both"/>
        <w:rPr>
          <w:lang w:val="en-US"/>
        </w:rPr>
      </w:pPr>
      <w:r>
        <w:rPr>
          <w:lang w:val="en-US"/>
        </w:rPr>
        <w:t xml:space="preserve">           3. </w:t>
      </w:r>
      <w:proofErr w:type="spellStart"/>
      <w:r>
        <w:rPr>
          <w:lang w:val="en-US"/>
        </w:rPr>
        <w:t>Razlučni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</w:t>
      </w:r>
      <w:proofErr w:type="spellEnd"/>
      <w:r>
        <w:rPr>
          <w:lang w:val="en-US"/>
        </w:rPr>
        <w:t xml:space="preserve"> REPUBLIKA HRVATSKA, </w:t>
      </w:r>
      <w:proofErr w:type="spellStart"/>
      <w:r>
        <w:rPr>
          <w:lang w:val="en-US"/>
        </w:rPr>
        <w:t>Ministarstvo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financija</w:t>
      </w:r>
      <w:proofErr w:type="spellEnd"/>
      <w:r>
        <w:rPr>
          <w:lang w:val="en-US"/>
        </w:rPr>
        <w:t xml:space="preserve">, </w:t>
      </w:r>
    </w:p>
    <w:p w:rsidRDefault="00AB607F" w:rsidP="00ED559E" w:rsidR="00AB607F">
      <w:pPr>
        <w:spacing w:after="0"/>
        <w:jc w:val="both"/>
        <w:rPr>
          <w:lang w:val="en-US"/>
        </w:rPr>
      </w:pPr>
      <w:r>
        <w:rPr>
          <w:lang w:val="en-US"/>
        </w:rPr>
        <w:t xml:space="preserve">               </w:t>
      </w:r>
      <w:proofErr w:type="spellStart"/>
      <w:r>
        <w:rPr>
          <w:lang w:val="en-US"/>
        </w:rPr>
        <w:t>Porezna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Područni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Varaždin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Graberje</w:t>
      </w:r>
      <w:proofErr w:type="spellEnd"/>
      <w:r>
        <w:rPr>
          <w:lang w:val="en-US"/>
        </w:rPr>
        <w:t xml:space="preserve"> br. 1,</w:t>
      </w:r>
    </w:p>
    <w:p w:rsidRDefault="00254AE9" w:rsidP="00ED559E" w:rsidR="00254AE9">
      <w:pPr>
        <w:spacing w:after="0"/>
        <w:jc w:val="both"/>
      </w:pPr>
      <w:r>
        <w:tab/>
        <w:t>4.</w:t>
      </w:r>
      <w:r w:rsidRPr="00254AE9">
        <w:t xml:space="preserve"> </w:t>
      </w:r>
      <w:r>
        <w:t>Financijska agencija, Region</w:t>
      </w:r>
      <w:r>
        <w:t>alni centar Zagreb, Vrtni put 3,</w:t>
      </w:r>
      <w:r>
        <w:t xml:space="preserve"> </w:t>
      </w:r>
    </w:p>
    <w:p w:rsidRDefault="00254AE9" w:rsidP="00ED559E" w:rsidR="00ED559E">
      <w:pPr>
        <w:spacing w:after="0"/>
        <w:ind w:firstLine="708"/>
        <w:jc w:val="both"/>
      </w:pPr>
      <w:r>
        <w:t>5. e-Oglasna ploča ovoga suda.</w:t>
      </w:r>
      <w:bookmarkStart w:name="_GoBack" w:id="0"/>
      <w:bookmarkEnd w:id="0"/>
    </w:p>
    <w:p w:rsidRDefault="00ED559E" w:rsidP="002C3ADA" w:rsidR="00AE649C" w:rsidRPr="00B76F3C">
      <w:pPr>
        <w:spacing w:after="0"/>
        <w:jc w:val="both"/>
      </w:pPr>
      <w:r>
        <w:t xml:space="preserve">          </w:t>
      </w:r>
      <w:r>
        <w:tab/>
        <w:t xml:space="preserve"> </w:t>
      </w:r>
    </w:p>
    <w:sectPr w:rsidSect="00ED559E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4D9C" w:rsidP="00537B78" w:rsidR="00AC4D9C">
      <w:r>
        <w:separator/>
      </w:r>
    </w:p>
  </w:endnote>
  <w:endnote w:id="0" w:type="continuationSeparator">
    <w:p w:rsidRDefault="00AC4D9C" w:rsidP="00537B78" w:rsidR="00AC4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7564574"/>
      <w:docPartObj>
        <w:docPartGallery w:val="Page Numbers (Bottom of Page)"/>
        <w:docPartUnique/>
      </w:docPartObj>
    </w:sdtPr>
    <w:sdtEndPr/>
    <w:sdtContent>
      <w:p w:rsidRDefault="00ED559E" w:rsidR="00ED559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AE9">
          <w:t>4</w:t>
        </w:r>
        <w:r>
          <w:fldChar w:fldCharType="end"/>
        </w:r>
      </w:p>
    </w:sdtContent>
  </w:sdt>
  <w:p w:rsidRDefault="00ED559E" w:rsidR="00ED55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4D9C" w:rsidP="00537B78" w:rsidR="00AC4D9C">
      <w:r>
        <w:separator/>
      </w:r>
    </w:p>
  </w:footnote>
  <w:footnote w:id="0" w:type="continuationSeparator">
    <w:p w:rsidRDefault="00AC4D9C" w:rsidP="00537B78" w:rsidR="00AC4D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59E" w:rsidR="008333A9">
    <w:pPr>
      <w:pStyle w:val="Zaglavlje"/>
    </w:pPr>
    <w:r>
      <w:rPr>
        <w:rStyle w:val="PozadinaSvijetloCrvena"/>
        <w:shd w:fill="auto" w:color="auto" w:val="clear"/>
      </w:rPr>
      <w:t>Poslovni broj : 6 St-66/2016-28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AB124A"/>
    <w:multiLevelType w:val="hybridMultilevel"/>
    <w:tmpl w:val="3524331C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1129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A1E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2338"/>
    <w:rsid w:val="001A5294"/>
    <w:rsid w:val="001A59C8"/>
    <w:rsid w:val="001A5C1A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4AE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ADA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7789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6C77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203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1BE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23C4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2A0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2785D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EBA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6BE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845"/>
    <w:rsid w:val="0097782B"/>
    <w:rsid w:val="009800C8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33D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44D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0F60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684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07F"/>
    <w:rsid w:val="00AB6A51"/>
    <w:rsid w:val="00AC1D17"/>
    <w:rsid w:val="00AC2854"/>
    <w:rsid w:val="00AC4310"/>
    <w:rsid w:val="00AC4D9C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5DDB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18D1"/>
    <w:rsid w:val="00CE2AE5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400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A59"/>
    <w:rsid w:val="00DF6F7A"/>
    <w:rsid w:val="00E0087B"/>
    <w:rsid w:val="00E02847"/>
    <w:rsid w:val="00E04F96"/>
    <w:rsid w:val="00E06809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C2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59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D559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ED559E"/>
    <w:pPr>
      <w:spacing w:after="0"/>
      <w:jc w:val="both"/>
    </w:pPr>
    <w:rPr>
      <w:rFonts w:cs="Times New Roman" w:eastAsia="Times New Roman"/>
      <w:lang w:eastAsia="hr-HR"/>
    </w:rPr>
  </w:style>
  <w:style w:customStyle="true" w:styleId="st1" w:type="character">
    <w:name w:val="st1"/>
    <w:basedOn w:val="Zadanifontodlomka"/>
    <w:rsid w:val="009800C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D559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ED559E"/>
    <w:pPr>
      <w:spacing w:after="0"/>
      <w:jc w:val="both"/>
    </w:pPr>
    <w:rPr>
      <w:rFonts w:cs="Times New Roman" w:eastAsia="Times New Roman"/>
      <w:lang w:eastAsia="hr-HR"/>
    </w:rPr>
  </w:style>
  <w:style w:customStyle="1" w:styleId="st1" w:type="character">
    <w:name w:val="st1"/>
    <w:basedOn w:val="Zadanifontodlomka"/>
    <w:rsid w:val="009800C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232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594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32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St-66/2016-28</izvorni_sadrzaj>
    <derivirana_varijabla naziv="DomainObject.Oznaka_1">St-66/2016-28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St-66/2016</izvorni_sadrzaj>
    <derivirana_varijabla naziv="DomainObject.Predmet.OznakaBroj_1">St-66/2016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HAMEX društvo s ograničenom odgovornošću za montažu, servis i trgovinu u stečaju zastupanog po punomoćniku Božidar Klepač</izvorni_sadrzaj>
    <derivirana_varijabla naziv="DomainObject.Predmet.ProtustrankaFormated_1">  HAMEX društvo s ograničenom odgovornošću za montažu, servis i trgovinu u stečaju zastupanog po punomoćniku Božidar Klepač</derivirana_varijabla>
  </DomainObject.Predmet.ProtustrankaFormated>
  <DomainObject.Predmet.ProtustrankaFormatedOIB>
    <izvorni_sadrzaj>  HAMEX društvo s ograničenom odgovornošću za montažu, servis i trgovinu u stečaju, OIB 59132383418 zastupanog po punomoćniku Božidar Klepač</izvorni_sadrzaj>
    <derivirana_varijabla naziv="DomainObject.Predmet.ProtustrankaFormatedOIB_1">  HAMEX društvo s ograničenom odgovornošću za montažu, servis i trgovinu u stečaju, OIB 59132383418 zastupanog po punomoćniku Božidar Klepač</derivirana_varijabla>
  </DomainObject.Predmet.ProtustrankaFormatedOIB>
  <DomainObject.Predmet.ProtustrankaFormatedWithAdress>
    <izvorni_sadrzaj> HAMEX društvo s ograničenom odgovornošću za montažu, servis i trgovinu u stečaju, Zagrebačka/bb, 42220 Novi Marof zastupanog po punomoćniku Božidar Klepač</izvorni_sadrzaj>
    <derivirana_varijabla naziv="DomainObject.Predmet.ProtustrankaFormatedWithAdress_1"> HAMEX društvo s ograničenom odgovornošću za montažu, servis i trgovinu u stečaju, Zagrebačka/bb, 42220 Novi Marof zastupanog po punomoćniku Božidar Klepač</derivirana_varijabla>
  </DomainObject.Predmet.ProtustrankaFormatedWithAdress>
  <DomainObject.Predmet.ProtustrankaFormatedWithAdressOIB>
    <izvorni_sadrzaj> HAMEX društvo s ograničenom odgovornošću za montažu, servis i trgovinu u stečaju, OIB 59132383418, Zagrebačka/bb, 42220 Novi Marof zastupanog po punomoćniku Božidar Klepač</izvorni_sadrzaj>
    <derivirana_varijabla naziv="DomainObject.Predmet.ProtustrankaFormatedWithAdressOIB_1"> HAMEX društvo s ograničenom odgovornošću za montažu, servis i trgovinu u stečaju, OIB 59132383418, Zagrebačka/bb, 42220 Novi Marof zastupanog po punomoćniku Božidar Klepač</derivirana_varijabla>
  </DomainObject.Predmet.ProtustrankaFormatedWithAdressOIB>
  <DomainObject.Predmet.ProtustrankaWithAdress>
    <izvorni_sadrzaj>HAMEX društvo s ograničenom odgovornošću za montažu, servis i trgovinu u stečaju Zagrebačka/bb, 42220 Novi Marof</izvorni_sadrzaj>
    <derivirana_varijabla naziv="DomainObject.Predmet.ProtustrankaWithAdress_1">HAMEX društvo s ograničenom odgovornošću za montažu, servis i trgovinu u stečaju Zagrebačka/bb, 42220 Novi Marof</derivirana_varijabla>
  </DomainObject.Predmet.ProtustrankaWithAdress>
  <DomainObject.Predmet.ProtustrankaWithAdressOIB>
    <izvorni_sadrzaj>HAMEX društvo s ograničenom odgovornošću za montažu, servis i trgovinu u stečaju, OIB 59132383418, Zagrebačka/bb, 42220 Novi Marof</izvorni_sadrzaj>
    <derivirana_varijabla naziv="DomainObject.Predmet.ProtustrankaWithAdressOIB_1">HAMEX društvo s ograničenom odgovornošću za montažu, servis i trgovinu u stečaju, OIB 59132383418, Zagrebačka/bb, 42220 Novi Marof</derivirana_varijabla>
  </DomainObject.Predmet.ProtustrankaWithAdressOIB>
  <DomainObject.Predmet.ProtustrankaNazivFormated>
    <izvorni_sadrzaj>HAMEX društvo s ograničenom odgovornošću za montažu, servis i trgovinu u stečaju</izvorni_sadrzaj>
    <derivirana_varijabla naziv="DomainObject.Predmet.ProtustrankaNazivFormated_1">HAMEX društvo s ograničenom odgovornošću za montažu, servis i trgovinu u stečaju</derivirana_varijabla>
  </DomainObject.Predmet.ProtustrankaNazivFormated>
  <DomainObject.Predmet.ProtustrankaNazivFormatedOIB>
    <izvorni_sadrzaj>HAMEX društvo s ograničenom odgovornošću za montažu, servis i trgovinu u stečaju, OIB 59132383418</izvorni_sadrzaj>
    <derivirana_varijabla naziv="DomainObject.Predmet.ProtustrankaNazivFormatedOIB_1">HAMEX društvo s ograničenom odgovornošću za montažu, servis i trgovinu u stečaju, OIB 59132383418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1639102.28</izvorni_sadrzaj>
    <derivirana_varijabla naziv="DomainObject.Predmet.TrenutnaVrijednost_1">1639102.28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HAMEX društvo s ograničenom odgovornošću za montažu, servis i trgovinu u stečaju zastupanog po punomoćniku Božidar Klepač</item>
    </izvorni_sadrzaj>
    <derivirana_varijabla naziv="DomainObject.Predmet.ProtuStrankaListFormated_1">
      <item>HAMEX društvo s ograničenom odgovornošću za montažu, servis i trgovinu u stečaju zastupanog po punomoćniku Božidar Klepač</item>
    </derivirana_varijabla>
  </DomainObject.Predmet.ProtuStrankaListFormated>
  <DomainObject.Predmet.ProtuStrankaListFormatedOIB>
    <izvorni_sadrzaj>
      <item>HAMEX društvo s ograničenom odgovornošću za montažu, servis i trgovinu u stečaju, OIB 59132383418 zastupanog po punomoćniku Božidar Klepač</item>
    </izvorni_sadrzaj>
    <derivirana_varijabla naziv="DomainObject.Predmet.ProtuStrankaListFormatedOIB_1">
      <item>HAMEX društvo s ograničenom odgovornošću za montažu, servis i trgovinu u stečaju, OIB 59132383418 zastupanog po punomoćniku Božidar Klepač</item>
    </derivirana_varijabla>
  </DomainObject.Predmet.ProtuStrankaListFormatedOIB>
  <DomainObject.Predmet.ProtuStrankaListFormatedWithAdress>
    <izvorni_sadrzaj>
      <item>HAMEX društvo s ograničenom odgovornošću za montažu, servis i trgovinu u stečaju, Zagrebačka/bb, 42220 Novi Marof zastupanog po punomoćniku Božidar Klepač</item>
    </izvorni_sadrzaj>
    <derivirana_varijabla naziv="DomainObject.Predmet.ProtuStrankaListFormatedWithAdress_1">
      <item>HAMEX društvo s ograničenom odgovornošću za montažu, servis i trgovinu u stečaju, Zagrebačka/bb, 42220 Novi Marof zastupanog po punomoćniku Božidar Klepač</item>
    </derivirana_varijabla>
  </DomainObject.Predmet.ProtuStrankaListFormatedWithAdress>
  <DomainObject.Predmet.ProtuStrankaListFormatedWithAdressOIB>
    <izvorni_sadrzaj>
      <item>HAMEX društvo s ograničenom odgovornošću za montažu, servis i trgovinu u stečaju, OIB 59132383418, Zagrebačka/bb, 42220 Novi Marof zastupanog po punomoćniku Božidar Klepač</item>
    </izvorni_sadrzaj>
    <derivirana_varijabla naziv="DomainObject.Predmet.ProtuStrankaListFormatedWithAdressOIB_1">
      <item>HAMEX društvo s ograničenom odgovornošću za montažu, servis i trgovinu u stečaju, OIB 59132383418, Zagrebačka/bb, 42220 Novi Marof zastupanog po punomoćniku Božidar Klepač</item>
    </derivirana_varijabla>
  </DomainObject.Predmet.ProtuStrankaListFormatedWithAdressOIB>
  <DomainObject.Predmet.ProtuStrankaListNazivFormated>
    <izvorni_sadrzaj>
      <item>HAMEX društvo s ograničenom odgovornošću za montažu, servis i trgovinu u stečaju</item>
    </izvorni_sadrzaj>
    <derivirana_varijabla naziv="DomainObject.Predmet.ProtuStrankaListNazivFormated_1">
      <item>HAMEX društvo s ograničenom odgovornošću za montažu, servis i trgovinu u stečaju</item>
    </derivirana_varijabla>
  </DomainObject.Predmet.ProtuStrankaListNazivFormated>
  <DomainObject.Predmet.ProtuStrankaListNazivFormatedOIB>
    <izvorni_sadrzaj>
      <item>HAMEX društvo s ograničenom odgovornošću za montažu, servis i trgovinu u stečaju, OIB 59132383418</item>
    </izvorni_sadrzaj>
    <derivirana_varijabla naziv="DomainObject.Predmet.ProtuStrankaListNazivFormatedOIB_1">
      <item>HAMEX društvo s ograničenom odgovornošću za montažu, servis i trgovinu u stečaju, OIB 59132383418</item>
    </derivirana_varijabla>
  </DomainObject.Predmet.ProtuStrankaListNazivFormatedOIB>
  <DomainObject.Predmet.OstaliListFormated>
    <izvorni_sadrzaj>
      <item>e-Oglasna</item>
      <item>Sudski registar</item>
      <item>Porezna uprava, Područni ured Sjeverna Hrvatska</item>
      <item>Županijsko državno odvjetništvo u Varaždinu</item>
      <item>Dušan Jasprica</item>
      <item>Božidar Klepač punomoćnik sudionika u postupku HAMEX društvo s ograničenom odgovornošću za montažu, servis i trgovinu u stečaju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izvorni_sadrzaj>
    <derivirana_varijabla naziv="DomainObject.Predmet.OstaliListFormated_1">
      <item>e-Oglasna</item>
      <item>Sudski registar</item>
      <item>Porezna uprava, Područni ured Sjeverna Hrvatska</item>
      <item>Županijsko državno odvjetništvo u Varaždinu</item>
      <item>Dušan Jasprica</item>
      <item>Božidar Klepač punomoćnik sudionika u postupku HAMEX društvo s ograničenom odgovornošću za montažu, servis i trgovinu u stečaju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derivirana_varijabla>
  </DomainObject.Predmet.OstaliListFormated>
  <DomainObject.Predmet.OstaliListFormatedOIB>
    <izvorni_sadrzaj>
      <item>e-Oglasna</item>
      <item>Sudski registar</item>
      <item>Porezna uprava, Područni ured Sjeverna Hrvatska</item>
      <item>Županijsko državno odvjetništvo u Varaždinu</item>
      <item>Dušan Jasprica, OIB 85006823536</item>
      <item>Božidar Klepač, OIB 83325117126 punomoćnik sudionika u postupku HAMEX društvo s ograničenom odgovornošću za montažu, servis i trgovinu u stečaju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izvorni_sadrzaj>
    <derivirana_varijabla naziv="DomainObject.Predmet.OstaliListFormatedOIB_1">
      <item>e-Oglasna</item>
      <item>Sudski registar</item>
      <item>Porezna uprava, Područni ured Sjeverna Hrvatska</item>
      <item>Županijsko državno odvjetništvo u Varaždinu</item>
      <item>Dušan Jasprica, OIB 85006823536</item>
      <item>Božidar Klepač, OIB 83325117126 punomoćnik sudionika u postupku HAMEX društvo s ograničenom odgovornošću za montažu, servis i trgovinu u stečaju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derivirana_varijabla>
  </DomainObject.Predmet.OstaliListFormatedOIB>
  <DomainObject.Predmet.OstaliListFormatedWithAdress>
    <izvorni_sadrzaj>
      <item>e-Oglasna</item>
      <item>Sudski registar</item>
      <item>Porezna uprava, Područni ured Sjeverna Hrvatska</item>
      <item>Županijsko državno odvjetništvo u Varaždinu</item>
      <item>Dušan Jasprica, Grana 42, 42220 Grana</item>
      <item>Božidar Klepač, Optujska 9, 42000 Varaždin punomoćnik sudionika u postupku HAMEX društvo s ograničenom odgovornošću za montažu, servis i trgovinu u stečaju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izvorni_sadrzaj>
    <derivirana_varijabla naziv="DomainObject.Predmet.OstaliListFormatedWithAdress_1">
      <item>e-Oglasna</item>
      <item>Sudski registar</item>
      <item>Porezna uprava, Područni ured Sjeverna Hrvatska</item>
      <item>Županijsko državno odvjetništvo u Varaždinu</item>
      <item>Dušan Jasprica, Grana 42, 42220 Grana</item>
      <item>Božidar Klepač, Optujska 9, 42000 Varaždin punomoćnik sudionika u postupku HAMEX društvo s ograničenom odgovornošću za montažu, servis i trgovinu u stečaju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derivirana_varijabla>
  </DomainObject.Predmet.OstaliListFormatedWithAdress>
  <DomainObject.Predmet.OstaliListFormatedWithAdressOIB>
    <izvorni_sadrzaj>
      <item>e-Oglasna</item>
      <item>Sudski registar</item>
      <item>Porezna uprava, Područni ured Sjeverna Hrvatska</item>
      <item>Županijsko državno odvjetništvo u Varaždinu</item>
      <item>Dušan Jasprica, OIB 85006823536, Grana 42, 42220 Grana</item>
      <item>Božidar Klepač, OIB 83325117126, Optujska 9, 42000 Varaždin punomoćnik sudionika u postupku HAMEX društvo s ograničenom odgovornošću za montažu, servis i trgovinu u stečaju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izvorni_sadrzaj>
    <derivirana_varijabla naziv="DomainObject.Predmet.OstaliListFormatedWithAdressOIB_1">
      <item>e-Oglasna</item>
      <item>Sudski registar</item>
      <item>Porezna uprava, Područni ured Sjeverna Hrvatska</item>
      <item>Županijsko državno odvjetništvo u Varaždinu</item>
      <item>Dušan Jasprica, OIB 85006823536, Grana 42, 42220 Grana</item>
      <item>Božidar Klepač, OIB 83325117126, Optujska 9, 42000 Varaždin punomoćnik sudionika u postupku HAMEX društvo s ograničenom odgovornošću za montažu, servis i trgovinu u stečaju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derivirana_varijabla>
  </DomainObject.Predmet.OstaliListFormatedWithAdressOIB>
  <DomainObject.Predmet.OstaliListNazivFormated>
    <izvorni_sadrzaj>
      <item>e-Oglasna</item>
      <item>Sudski registar</item>
      <item>Porezna uprava, Područni ured Sjeverna Hrvatska</item>
      <item>Županijsko državno odvjetništvo u Varaždinu</item>
      <item>Dušan Jasprica</item>
      <item>Božidar Klepač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izvorni_sadrzaj>
    <derivirana_varijabla naziv="DomainObject.Predmet.OstaliListNazivFormated_1">
      <item>e-Oglasna</item>
      <item>Sudski registar</item>
      <item>Porezna uprava, Područni ured Sjeverna Hrvatska</item>
      <item>Županijsko državno odvjetništvo u Varaždinu</item>
      <item>Dušan Jasprica</item>
      <item>Božidar Klepač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derivirana_varijabla>
  </DomainObject.Predmet.OstaliListNazivFormated>
  <DomainObject.Predmet.OstaliListNazivFormatedOIB>
    <izvorni_sadrzaj>
      <item>e-Oglasna</item>
      <item>Sudski registar</item>
      <item>Porezna uprava, Područni ured Sjeverna Hrvatska</item>
      <item>Županijsko državno odvjetništvo u Varaždinu</item>
      <item>Dušan Jasprica, OIB 85006823536</item>
      <item>Božidar Klepač, OIB 83325117126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izvorni_sadrzaj>
    <derivirana_varijabla naziv="DomainObject.Predmet.OstaliListNazivFormatedOIB_1">
      <item>e-Oglasna</item>
      <item>Sudski registar</item>
      <item>Porezna uprava, Područni ured Sjeverna Hrvatska</item>
      <item>Županijsko državno odvjetništvo u Varaždinu</item>
      <item>Dušan Jasprica, OIB 85006823536</item>
      <item>Božidar Klepač, OIB 83325117126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St-66/2016-28</izvorni_sadrzaj>
    <derivirana_varijabla naziv="DomainObject.PoslovniBrojDokumenta_1">St-66/2016-28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HAMEX društvo s ograničenom odgovornošću za montažu, servis i trgovinu u stečaju</izvorni_sadrzaj>
    <derivirana_varijabla naziv="DomainObject.Predmet.ProtustrankaIDrugi_1">HAMEX društvo s ograničenom odgovornošću za montažu, servis i trgovinu u stečaju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HAMEX društvo s ograničenom odgovornošću za montažu, servis i trgovinu u stečaju, OIB 59132383418, Zagrebačka/bb, 42220 Novi Marof</izvorni_sadrzaj>
    <derivirana_varijabla naziv="DomainObject.Predmet.ProtustrankaIDrugiAdressOIB_1">HAMEX društvo s ograničenom odgovornošću za montažu, servis i trgovinu u stečaju, OIB 59132383418, Zagrebačka/bb,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</item>
      <item>HAMEX društvo s ograničenom odgovornošću za montažu, servis i trgovinu u stečaju</item>
      <item>e-Oglasna</item>
      <item>Sudski registar</item>
      <item>Porezna uprava, Područni ured Sjeverna Hrvatska</item>
      <item>Županijsko državno odvjetništvo u Varaždinu</item>
      <item>Dušan Jasprica</item>
      <item>Božidar Klepač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izvorni_sadrzaj>
    <derivirana_varijabla naziv="DomainObject.Predmet.SudioniciListNaziv_1">
      <item>REPUBLIKA HRVATSKA MINISTARSTVO FINANCIJA</item>
      <item>HAMEX društvo s ograničenom odgovornošću za montažu, servis i trgovinu u stečaju</item>
      <item>e-Oglasna</item>
      <item>Sudski registar</item>
      <item>Porezna uprava, Područni ured Sjeverna Hrvatska</item>
      <item>Županijsko državno odvjetništvo u Varaždinu</item>
      <item>Dušan Jasprica</item>
      <item>Božidar Klepač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derivirana_varijabla>
  </DomainObject.Predmet.SudioniciListNaziv>
  <DomainObject.Predmet.SudioniciListAdressOIB>
    <izvorni_sadrzaj>
      <item>REPUBLIKA HRVATSKA MINISTARSTVO FINANCIJA, OIB 18683136487, Katančićeva 5,10000 Zagreb</item>
      <item>HAMEX društvo s ograničenom odgovornošću za montažu, servis i trgovinu u stečaju, OIB 59132383418, Zagrebačka/bb,42220 Novi Marof</item>
      <item>e-Oglasna</item>
      <item>Sudski registar</item>
      <item>Porezna uprava, Područni ured Sjeverna Hrvatska</item>
      <item>Županijsko državno odvjetništvo u Varaždinu</item>
      <item>Dušan Jasprica, OIB 85006823536, Grana 42,42220 Grana</item>
      <item>Božidar Klepač, OIB 83325117126, Optujska 9,42000 Varaždin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izvorni_sadrzaj>
    <derivirana_varijabla naziv="DomainObject.Predmet.SudioniciListAdressOIB_1">
      <item>REPUBLIKA HRVATSKA MINISTARSTVO FINANCIJA, OIB 18683136487, Katančićeva 5,10000 Zagreb</item>
      <item>HAMEX društvo s ograničenom odgovornošću za montažu, servis i trgovinu u stečaju, OIB 59132383418, Zagrebačka/bb,42220 Novi Marof</item>
      <item>e-Oglasna</item>
      <item>Sudski registar</item>
      <item>Porezna uprava, Područni ured Sjeverna Hrvatska</item>
      <item>Županijsko državno odvjetništvo u Varaždinu</item>
      <item>Dušan Jasprica, OIB 85006823536, Grana 42,42220 Grana</item>
      <item>Božidar Klepač, OIB 83325117126, Optujska 9,42000 Varaždin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AD0081-9B66-41D0-B116-B72A76C958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1010</properties:Words>
  <properties:Characters>5581</properties:Characters>
  <properties:Lines>157</properties:Lines>
  <properties:Paragraphs>53</properties:Paragraphs>
  <properties:TotalTime>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2018-05-10T13:08:00Z</cp:lastPrinted>
  <dcterms:modified xmlns:xsi="http://www.w3.org/2001/XMLSchema-instance" xsi:type="dcterms:W3CDTF">2018-05-11T11:57:00Z</dcterms:modified>
  <cp:revision>29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St-66/2016-28 / Odluka - Zaključak - o prodaji (odluka_St-66_2016-28.docx)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