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c192" w14:paraId="df9c192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BD3FFA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 w:rsidR="00BD3FFA" w:rsidRPr="00BD3FFA">
        <w:t xml:space="preserve"> </w:t>
      </w:r>
      <w:r w:rsidR="00BD3FFA" w:rsidRPr="00BD3FFA">
        <w:rPr>
          <w:rFonts w:cs="Times New Roman" w:hAnsi="Times New Roman" w:ascii="Times New Roman"/>
          <w:sz w:val="24"/>
          <w:szCs w:val="24"/>
        </w:rPr>
        <w:t>DOBAR UTISAK d.o.o., OIB: 39708453426, Sinj, Kukuzovac bb</w:t>
      </w:r>
      <w:r w:rsidRP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F54BF">
        <w:rPr>
          <w:rFonts w:cs="Times New Roman" w:hAnsi="Times New Roman" w:ascii="Times New Roman"/>
          <w:sz w:val="24"/>
          <w:szCs w:val="24"/>
        </w:rPr>
        <w:t xml:space="preserve">dana </w:t>
      </w:r>
      <w:r w:rsidR="00BD3FFA">
        <w:rPr>
          <w:rFonts w:cs="Times New Roman" w:hAnsi="Times New Roman" w:ascii="Times New Roman"/>
          <w:sz w:val="24"/>
          <w:szCs w:val="24"/>
        </w:rPr>
        <w:t>26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840266">
        <w:rPr>
          <w:rFonts w:cs="Times New Roman" w:hAnsi="Times New Roman" w:ascii="Times New Roman"/>
          <w:sz w:val="24"/>
          <w:szCs w:val="24"/>
        </w:rPr>
        <w:t>svibnja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hAnsi="Times New Roman" w:ascii="Times New Roman"/>
          <w:sz w:val="24"/>
          <w:szCs w:val="24"/>
        </w:rPr>
        <w:t xml:space="preserve">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68187D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1.525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,00 kuna na račun sudskog depozita Trgovačkog suda u Splitu HR1623900011300000664, otvorenog kod Hrvatske Poštanske Banke d.d. Zagreb, model HR 02, pozivom na broj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171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Split (dalje: FINA) od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F1D2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skraćenom stečajnom postupku koji se vodio protiv naprijed navedenog dužnika, donio je rješenje o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otvaranju i zaključenju skraćenog stečajnog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171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402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1.525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,00 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čl. 112. st. 1. SZ-a propisano je da će Financijska agencija nakon što utvrdi nemogućnost izvršenja osnove za plaćanje radi nedostatka novčanih sredstava na računima dužnika pravne osobe, naložiti banci da zaplijeni novčana sredstva s računa dužnika, u iznosu od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1.525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,00 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Budući da je FINA, temeljem čl. 112. st. 1. SZ-a, zaplijenila novčana sredstva s računa dužnika u iznosu od </w:t>
      </w:r>
      <w:r w:rsidR="00BD3FFA">
        <w:rPr>
          <w:rFonts w:cs="Times New Roman" w:eastAsia="Times New Roman" w:hAnsi="Times New Roman" w:ascii="Times New Roman"/>
          <w:sz w:val="24"/>
          <w:szCs w:val="24"/>
          <w:lang w:eastAsia="hr-HR"/>
        </w:rPr>
        <w:t>1.525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,00 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="00BD3FFA">
        <w:rPr>
          <w:rFonts w:cs="Times New Roman" w:hAnsi="Times New Roman" w:ascii="Times New Roman"/>
          <w:sz w:val="24"/>
          <w:szCs w:val="24"/>
        </w:rPr>
        <w:t>26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840266">
        <w:rPr>
          <w:rFonts w:cs="Times New Roman" w:hAnsi="Times New Roman" w:ascii="Times New Roman"/>
          <w:sz w:val="24"/>
          <w:szCs w:val="24"/>
        </w:rPr>
        <w:t>svibnja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F9F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BD3FFA">
          <w:t>171</w:t>
        </w:r>
        <w:r>
          <w:t>/201</w:t>
        </w:r>
        <w:r w:rsidR="00FB667F">
          <w:t>7</w:t>
        </w:r>
      </w:p>
    </w:sdtContent>
  </w:sdt>
  <w:p w:rsidRDefault="006F2F9F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</w:t>
    </w:r>
    <w:r w:rsidR="00BD3FFA">
      <w:rPr>
        <w:rFonts w:cs="Times New Roman" w:eastAsia="Times New Roman" w:hAnsi="Times New Roman" w:ascii="Times New Roman"/>
        <w:sz w:val="24"/>
        <w:szCs w:val="24"/>
      </w:rPr>
      <w:t>171</w:t>
    </w:r>
    <w:r w:rsidRPr="005F54BF">
      <w:rPr>
        <w:rFonts w:cs="Times New Roman" w:eastAsia="Times New Roman" w:hAnsi="Times New Roman" w:ascii="Times New Roman"/>
        <w:sz w:val="24"/>
        <w:szCs w:val="24"/>
      </w:rPr>
      <w:t>/201</w:t>
    </w:r>
    <w:r w:rsidR="00FB667F">
      <w:rPr>
        <w:rFonts w:cs="Times New Roman" w:eastAsia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5E2A83"/>
    <w:rsid w:val="005F1D25"/>
    <w:rsid w:val="005F54BF"/>
    <w:rsid w:val="00676C8A"/>
    <w:rsid w:val="0068187D"/>
    <w:rsid w:val="006F2F9F"/>
    <w:rsid w:val="00840266"/>
    <w:rsid w:val="00A00052"/>
    <w:rsid w:val="00BD3FFA"/>
    <w:rsid w:val="00C420AA"/>
    <w:rsid w:val="00D14A98"/>
    <w:rsid w:val="00D41ACD"/>
    <w:rsid w:val="00E13734"/>
    <w:rsid w:val="00FB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41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A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1A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1A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1A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41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1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1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1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2017.</izvorni_sadrzaj>
    <derivirana_varijabla naziv="DomainObject.Predmet.DatumRjesavanja_1">21.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DOBAR UTISAK  za prijevoz i usluge, putnička agencija, društvo s ograničenom odgovornošću</izvorni_sadrzaj>
    <derivirana_varijabla naziv="DomainObject.Predmet.ProtustrankaFormated_1">  DOBAR UTISAK  za prijevoz i usluge, putnička agencija, društvo s ograničenom odgovornošću</derivirana_varijabla>
  </DomainObject.Predmet.ProtustrankaFormated>
  <DomainObject.Predmet.ProtustrankaFormatedOIB>
    <izvorni_sadrzaj>  DOBAR UTISAK  za prijevoz i usluge, putnička agencija, društvo s ograničenom odgovornošću, OIB 39708453426</izvorni_sadrzaj>
    <derivirana_varijabla naziv="DomainObject.Predmet.ProtustrankaFormatedOIB_1">  DOBAR UTISAK  za prijevoz i usluge, putnička agencija, društvo s ograničenom odgovornošću, OIB 39708453426</derivirana_varijabla>
  </DomainObject.Predmet.ProtustrankaFormatedOIB>
  <DomainObject.Predmet.ProtustrankaFormatedWithAdress>
    <izvorni_sadrzaj> DOBAR UTISAK  za prijevoz i usluge, putnička agencija, društvo s ograničenom odgovornošću, Kukuzovac/bb, 21230 Sinj</izvorni_sadrzaj>
    <derivirana_varijabla naziv="DomainObject.Predmet.ProtustrankaFormatedWithAdress_1"> DOBAR UTISAK  za prijevoz i usluge, putnička agencija, društvo s ograničenom odgovornošću, Kukuzovac/bb, 21230 Sinj</derivirana_varijabla>
  </DomainObject.Predmet.ProtustrankaFormatedWithAdress>
  <DomainObject.Predmet.ProtustrankaFormatedWithAdressOIB>
    <izvorni_sadrzaj> DOBAR UTISAK  za prijevoz i usluge, putnička agencija, društvo s ograničenom odgovornošću, OIB 39708453426, Kukuzovac/bb, 21230 Sinj</izvorni_sadrzaj>
    <derivirana_varijabla naziv="DomainObject.Predmet.ProtustrankaFormatedWithAdressOIB_1"> DOBAR UTISAK  za prijevoz i usluge, putnička agencija, društvo s ograničenom odgovornošću, OIB 39708453426, Kukuzovac/bb, 21230 Sinj</derivirana_varijabla>
  </DomainObject.Predmet.ProtustrankaFormatedWithAdressOIB>
  <DomainObject.Predmet.ProtustrankaWithAdress>
    <izvorni_sadrzaj>DOBAR UTISAK  za prijevoz i usluge, putnička agencija, društvo s ograničenom odgovornošću Kukuzovac/bb, 21230 Sinj</izvorni_sadrzaj>
    <derivirana_varijabla naziv="DomainObject.Predmet.ProtustrankaWithAdress_1">DOBAR UTISAK  za prijevoz i usluge, putnička agencija, društvo s ograničenom odgovornošću Kukuzovac/bb, 21230 Sinj</derivirana_varijabla>
  </DomainObject.Predmet.ProtustrankaWithAdress>
  <DomainObject.Predmet.ProtustrankaWithAdressOIB>
    <izvorni_sadrzaj>DOBAR UTISAK  za prijevoz i usluge, putnička agencija, društvo s ograničenom odgovornošću, OIB 39708453426, Kukuzovac/bb, 21230 Sinj</izvorni_sadrzaj>
    <derivirana_varijabla naziv="DomainObject.Predmet.ProtustrankaWithAdressOIB_1">DOBAR UTISAK  za prijevoz i usluge, putnička agencija, društvo s ograničenom odgovornošću, OIB 39708453426, Kukuzovac/bb, 21230 Sinj</derivirana_varijabla>
  </DomainObject.Predmet.ProtustrankaWithAdressOIB>
  <DomainObject.Predmet.ProtustrankaNazivFormated>
    <izvorni_sadrzaj>DOBAR UTISAK  za prijevoz i usluge, putnička agencija, društvo s ograničenom odgovornošću</izvorni_sadrzaj>
    <derivirana_varijabla naziv="DomainObject.Predmet.ProtustrankaNazivFormated_1">DOBAR UTISAK  za prijevoz i usluge, putnička agencija, društvo s ograničenom odgovornošću</derivirana_varijabla>
  </DomainObject.Predmet.ProtustrankaNazivFormated>
  <DomainObject.Predmet.ProtustrankaNazivFormatedOIB>
    <izvorni_sadrzaj>DOBAR UTISAK  za prijevoz i usluge, putnička agencija, društvo s ograničenom odgovornošću, OIB 39708453426</izvorni_sadrzaj>
    <derivirana_varijabla naziv="DomainObject.Predmet.ProtustrankaNazivFormatedOIB_1">DOBAR UTISAK  za prijevoz i usluge, putnička agencija, društvo s ograničenom odgovornošću, OIB 39708453426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9652.37</izvorni_sadrzaj>
    <derivirana_varijabla naziv="DomainObject.Predmet.TrenutnaVrijednost_1">9652.37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DOBAR UTISAK  za prijevoz i usluge, putnička agencija, društvo s ograničenom odgovornošću</item>
    </izvorni_sadrzaj>
    <derivirana_varijabla naziv="DomainObject.Predmet.ProtuStrankaListFormated_1">
      <item>DOBAR UTISAK  za prijevoz i usluge, putnička agencija, društvo s ograničenom odgovornošću</item>
    </derivirana_varijabla>
  </DomainObject.Predmet.ProtuStrankaListFormated>
  <DomainObject.Predmet.ProtuStrankaListFormatedOIB>
    <izvorni_sadrzaj>
      <item>DOBAR UTISAK  za prijevoz i usluge, putnička agencija, društvo s ograničenom odgovornošću, OIB 39708453426</item>
    </izvorni_sadrzaj>
    <derivirana_varijabla naziv="DomainObject.Predmet.ProtuStrankaListFormatedOIB_1">
      <item>DOBAR UTISAK  za prijevoz i usluge, putnička agencija, društvo s ograničenom odgovornošću, OIB 39708453426</item>
    </derivirana_varijabla>
  </DomainObject.Predmet.ProtuStrankaListFormatedOIB>
  <DomainObject.Predmet.ProtuStrankaListFormatedWithAdress>
    <izvorni_sadrzaj>
      <item>DOBAR UTISAK  za prijevoz i usluge, putnička agencija, društvo s ograničenom odgovornošću, Kukuzovac/bb, 21230 Sinj</item>
    </izvorni_sadrzaj>
    <derivirana_varijabla naziv="DomainObject.Predmet.ProtuStrankaListFormatedWithAdress_1">
      <item>DOBAR UTISAK  za prijevoz i usluge, putnička agencija, društvo s ograničenom odgovornošću, Kukuzovac/bb, 21230 Sinj</item>
    </derivirana_varijabla>
  </DomainObject.Predmet.ProtuStrankaListFormatedWithAdress>
  <DomainObject.Predmet.ProtuStrankaListFormatedWithAdressOIB>
    <izvorni_sadrzaj>
      <item>DOBAR UTISAK  za prijevoz i usluge, putnička agencija, društvo s ograničenom odgovornošću, OIB 39708453426, Kukuzovac/bb, 21230 Sinj</item>
    </izvorni_sadrzaj>
    <derivirana_varijabla naziv="DomainObject.Predmet.ProtuStrankaListFormatedWithAdressOIB_1">
      <item>DOBAR UTISAK  za prijevoz i usluge, putnička agencija, društvo s ograničenom odgovornošću, OIB 39708453426, Kukuzovac/bb, 21230 Sinj</item>
    </derivirana_varijabla>
  </DomainObject.Predmet.ProtuStrankaListFormatedWithAdressOIB>
  <DomainObject.Predmet.ProtuStrankaListNazivFormated>
    <izvorni_sadrzaj>
      <item>DOBAR UTISAK  za prijevoz i usluge, putnička agencija, društvo s ograničenom odgovornošću</item>
    </izvorni_sadrzaj>
    <derivirana_varijabla naziv="DomainObject.Predmet.ProtuStrankaListNazivFormated_1">
      <item>DOBAR UTISAK  za prijevoz i usluge, putnička agencija, društvo s ograničenom odgovornošću</item>
    </derivirana_varijabla>
  </DomainObject.Predmet.ProtuStrankaListNazivFormated>
  <DomainObject.Predmet.ProtuStrankaListNazivFormatedOIB>
    <izvorni_sadrzaj>
      <item>DOBAR UTISAK  za prijevoz i usluge, putnička agencija, društvo s ograničenom odgovornošću, OIB 39708453426</item>
    </izvorni_sadrzaj>
    <derivirana_varijabla naziv="DomainObject.Predmet.ProtuStrankaListNazivFormatedOIB_1">
      <item>DOBAR UTISAK  za prijevoz i usluge, putnička agencija, društvo s ograničenom odgovornošću, OIB 39708453426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DOBAR UTISAK  za prijevoz i usluge, putnička agencija, društvo s ograničenom odgovornošću</izvorni_sadrzaj>
    <derivirana_varijabla naziv="DomainObject.Predmet.ProtustrankaIDrugi_1">DOBAR UTISAK  za prijevoz i usluge,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DOBAR UTISAK  za prijevoz i usluge, putnička agencija, društvo s ograničenom odgovornošću, OIB 39708453426, Kukuzovac/bb, 21230 Sinj</izvorni_sadrzaj>
    <derivirana_varijabla naziv="DomainObject.Predmet.ProtustrankaIDrugiAdressOIB_1">DOBAR UTISAK  za prijevoz i usluge, putnička agencija, društvo s ograničenom odgovornošću, OIB 39708453426, Kukuzovac/bb,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>8. svibnja 2017.</izvorni_sadrzaj>
    <derivirana_varijabla naziv="DomainObject.Predmet.OdlukaRjesenje.DatumPravomocnosti_1">8. svibnja 2017.</derivirana_varijabla>
  </DomainObject.Predmet.OdlukaRjesenje.DatumPravomocnosti>
  <DomainObject.Predmet.OdlukaRjesenje.Oznaka>
    <izvorni_sadrzaj>St-171/2017-6</izvorni_sadrzaj>
    <derivirana_varijabla naziv="DomainObject.Predmet.OdlukaRjesenje.Oznaka_1">St-171/2017-6</derivirana_varijabla>
  </DomainObject.Predmet.OdlukaRjesenje.Oznaka>
  <DomainObject.Predmet.SudioniciListNaziv>
    <izvorni_sadrzaj>
      <item>DOBAR UTISAK  za prijevoz i usluge, putnička agencija, društvo s ograničenom odgovornošću</item>
      <item>FINANCIJSKA AGENCIJA, RC SPLIT</item>
    </izvorni_sadrzaj>
    <derivirana_varijabla naziv="DomainObject.Predmet.SudioniciListNaziv_1">
      <item>DOBAR UTISAK  za prijevoz i usluge, putnička agencija, društvo s ograničenom odgovornošću</item>
      <item>FINANCIJSKA AGENCIJA, RC SPLIT</item>
    </derivirana_varijabla>
  </DomainObject.Predmet.SudioniciListNaziv>
  <DomainObject.Predmet.SudioniciListAdressOIB>
    <izvorni_sadrzaj>
      <item>DOBAR UTISAK  za prijevoz i usluge, putnička agencija, društvo s ograničenom odgovornošću, OIB 39708453426, Kukuzovac/bb,21230 Sinj</item>
      <item>FINANCIJSKA AGENCIJA, RC SPLIT, OIB 85821130368, Mažuranićevo šetalište 24 b,21000 Split</item>
    </izvorni_sadrzaj>
    <derivirana_varijabla naziv="DomainObject.Predmet.SudioniciListAdressOIB_1">
      <item>DOBAR UTISAK  za prijevoz i usluge, putnička agencija, društvo s ograničenom odgovornošću, OIB 39708453426, Kukuzovac/bb,21230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39708453426</item>
      <item>, OIB 85821130368</item>
    </izvorni_sadrzaj>
    <derivirana_varijabla naziv="DomainObject.Predmet.SudioniciListNazivOIB_1">
      <item>, OIB 39708453426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2786</properties:Characters>
  <properties:Lines>67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2017-05-26T07:37:00Z</cp:lastPrinted>
  <dcterms:modified xmlns:xsi="http://www.w3.org/2001/XMLSchema-instance" xsi:type="dcterms:W3CDTF">2017-05-26T07:39:00Z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