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a625" w14:paraId="705a625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0C7C17">
        <w:t>2927/2018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BC60ED" w:rsidRPr="00BC60ED">
        <w:t xml:space="preserve"> </w:t>
      </w:r>
      <w:r w:rsidR="000C7C17">
        <w:t xml:space="preserve">EKO SEVER proizvodnja d.o.o., OIB: 04289266414, Zagreb, </w:t>
      </w:r>
      <w:proofErr w:type="spellStart"/>
      <w:r w:rsidR="000C7C17">
        <w:t>Vukomerečka</w:t>
      </w:r>
      <w:proofErr w:type="spellEnd"/>
      <w:r w:rsidR="000C7C17">
        <w:t xml:space="preserve"> cesta 4 </w:t>
      </w:r>
      <w:r w:rsidR="00BC60ED" w:rsidRPr="00BC60ED">
        <w:t>,</w:t>
      </w:r>
      <w:r>
        <w:t xml:space="preserve"> </w:t>
      </w:r>
      <w:r w:rsidR="00B83695">
        <w:t>5</w:t>
      </w:r>
      <w:r w:rsidR="00C1233F">
        <w:t>.</w:t>
      </w:r>
      <w:r w:rsidR="000C7C17">
        <w:t xml:space="preserve"> </w:t>
      </w:r>
      <w:r w:rsidR="00B83695">
        <w:t>lipnja</w:t>
      </w:r>
      <w:r>
        <w:t xml:space="preserve">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B83695">
        <w:t>18</w:t>
      </w:r>
      <w:r w:rsidR="00840BE5">
        <w:t xml:space="preserve">. </w:t>
      </w:r>
      <w:r w:rsidR="003F756D">
        <w:t>srpnja</w:t>
      </w:r>
      <w:r>
        <w:t xml:space="preserve"> 2019. u </w:t>
      </w:r>
      <w:r w:rsidR="000C7C17">
        <w:t>9</w:t>
      </w:r>
      <w:r w:rsidR="00505E23">
        <w:t>,</w:t>
      </w:r>
      <w:r w:rsidR="000C7C17">
        <w:t>30</w:t>
      </w:r>
      <w:r w:rsidR="00505E23">
        <w:t xml:space="preserve"> </w:t>
      </w:r>
      <w:r>
        <w:t>sati u zgradi Trgovačkog suda u Zagrebu, Petrinjska 8, soba broj 56/III kat – (dvorišna zgrada), na koje ročište se dostavom ovog zaključka poziva:</w:t>
      </w:r>
    </w:p>
    <w:p w:rsidRDefault="00B83695" w:rsidP="00B83695" w:rsidR="00443E35">
      <w:pPr>
        <w:jc w:val="both"/>
      </w:pPr>
      <w:r>
        <w:t>- predlagatelj.</w:t>
      </w:r>
    </w:p>
    <w:p w:rsidRDefault="000C7C17" w:rsidP="00BC60ED" w:rsidR="000C7C17">
      <w:pPr>
        <w:jc w:val="both"/>
      </w:pPr>
    </w:p>
    <w:p w:rsidRDefault="00443E35" w:rsidP="00BC60ED" w:rsidR="00443E35">
      <w:pPr>
        <w:jc w:val="both"/>
      </w:pPr>
      <w:r>
        <w:t xml:space="preserve">                                                        U Zagrebu </w:t>
      </w:r>
      <w:r w:rsidR="00B83695">
        <w:t>5</w:t>
      </w:r>
      <w:r>
        <w:t xml:space="preserve">. </w:t>
      </w:r>
      <w:r w:rsidR="00B83695">
        <w:t>lipnja</w:t>
      </w:r>
      <w:r>
        <w:t xml:space="preserve">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0C7C17"/>
    <w:rsid w:val="003F756D"/>
    <w:rsid w:val="00443E35"/>
    <w:rsid w:val="004B15C8"/>
    <w:rsid w:val="00505E23"/>
    <w:rsid w:val="00637B07"/>
    <w:rsid w:val="006C4E53"/>
    <w:rsid w:val="00840BE5"/>
    <w:rsid w:val="00B54D0C"/>
    <w:rsid w:val="00B83695"/>
    <w:rsid w:val="00BC60ED"/>
    <w:rsid w:val="00C1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St-2927/2018</izvorni_sadrzaj>
    <derivirana_varijabla naziv="DomainObject.Predmet.OznakaBroj_1">St-2927/2018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SEVER proizvodnja d.o.o. zastupanog po punomoćniku Mario Sever; Alemka Šodan</izvorni_sadrzaj>
    <derivirana_varijabla naziv="DomainObject.Predmet.ProtustrankaFormated_1">  EKO SEVER proizvodnja d.o.o. zastupanog po punomoćniku Mario Sever; Alemka Šodan</derivirana_varijabla>
  </DomainObject.Predmet.ProtustrankaFormated>
  <DomainObject.Predmet.ProtustrankaFormatedOIB>
    <izvorni_sadrzaj>  EKO SEVER proizvodnja d.o.o., OIB 04289266414 zastupanog po punomoćniku Mario Sever; Alemka Šodan</izvorni_sadrzaj>
    <derivirana_varijabla naziv="DomainObject.Predmet.ProtustrankaFormatedOIB_1">  EKO SEVER proizvodnja d.o.o., OIB 04289266414 zastupanog po punomoćniku Mario Sever; Alemka Šodan</derivirana_varijabla>
  </DomainObject.Predmet.ProtustrankaFormatedOIB>
  <DomainObject.Predmet.ProtustrankaFormatedWithAdress>
    <izvorni_sadrzaj> EKO SEVER proizvodnja d.o.o., Vukomerečka cesta 4, 10000 Zagreb zastupanog po punomoćniku Mario Sever; Alemka Šodan</izvorni_sadrzaj>
    <derivirana_varijabla naziv="DomainObject.Predmet.ProtustrankaFormatedWithAdress_1"> EKO SEVER proizvodnja d.o.o., Vukomerečka cesta 4, 10000 Zagreb zastupanog po punomoćniku Mario Sever; Alemka Šodan</derivirana_varijabla>
  </DomainObject.Predmet.ProtustrankaFormatedWithAdress>
  <DomainObject.Predmet.ProtustrankaFormatedWithAdressOIB>
    <izvorni_sadrzaj> EKO SEVER proizvodnja d.o.o., OIB 04289266414, Vukomerečka cesta 4, 10000 Zagreb zastupanog po punomoćniku Mario Sever; Alemka Šodan</izvorni_sadrzaj>
    <derivirana_varijabla naziv="DomainObject.Predmet.ProtustrankaFormatedWithAdressOIB_1"> EKO SEVER proizvodnja d.o.o., OIB 04289266414, Vukomerečka cesta 4, 10000 Zagreb zastupanog po punomoćniku Mario Sever; Alemka Šodan</derivirana_varijabla>
  </DomainObject.Predmet.ProtustrankaFormatedWithAdressOIB>
  <DomainObject.Predmet.ProtustrankaWithAdress>
    <izvorni_sadrzaj>EKO SEVER proizvodnja d.o.o. Vukomerečka cesta 4, 10000 Zagreb</izvorni_sadrzaj>
    <derivirana_varijabla naziv="DomainObject.Predmet.ProtustrankaWithAdress_1">EKO SEVER proizvodnja d.o.o. Vukomerečka cesta 4, 10000 Zagreb</derivirana_varijabla>
  </DomainObject.Predmet.ProtustrankaWithAdress>
  <DomainObject.Predmet.ProtustrankaWithAdressOIB>
    <izvorni_sadrzaj>EKO SEVER proizvodnja d.o.o., OIB 04289266414, Vukomerečka cesta 4, 10000 Zagreb</izvorni_sadrzaj>
    <derivirana_varijabla naziv="DomainObject.Predmet.ProtustrankaWithAdressOIB_1">EKO SEVER proizvodnja d.o.o., OIB 04289266414, Vukomerečka cesta 4, 10000 Zagreb</derivirana_varijabla>
  </DomainObject.Predmet.ProtustrankaWithAdressOIB>
  <DomainObject.Predmet.ProtustrankaNazivFormated>
    <izvorni_sadrzaj>EKO SEVER proizvodnja d.o.o.</izvorni_sadrzaj>
    <derivirana_varijabla naziv="DomainObject.Predmet.ProtustrankaNazivFormated_1">EKO SEVER proizvodnja d.o.o.</derivirana_varijabla>
  </DomainObject.Predmet.ProtustrankaNazivFormated>
  <DomainObject.Predmet.ProtustrankaNazivFormatedOIB>
    <izvorni_sadrzaj>EKO SEVER proizvodnja d.o.o., OIB 04289266414</izvorni_sadrzaj>
    <derivirana_varijabla naziv="DomainObject.Predmet.ProtustrankaNazivFormatedOIB_1">EKO SEVER proizvodnja d.o.o., OIB 04289266414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SEVER proizvodnja d.o.o. zastupanog po punomoćniku Mario Sever; Alemka Šodan</item>
    </izvorni_sadrzaj>
    <derivirana_varijabla naziv="DomainObject.Predmet.ProtuStrankaListFormated_1">
      <item>EKO SEVER proizvodnja d.o.o. zastupanog po punomoćniku Mario Sever; Alemka Šodan</item>
    </derivirana_varijabla>
  </DomainObject.Predmet.ProtuStrankaListFormated>
  <DomainObject.Predmet.ProtuStrankaListFormatedOIB>
    <izvorni_sadrzaj>
      <item>EKO SEVER proizvodnja d.o.o., OIB 04289266414 zastupanog po punomoćniku Mario Sever; Alemka Šodan</item>
    </izvorni_sadrzaj>
    <derivirana_varijabla naziv="DomainObject.Predmet.ProtuStrankaListFormatedOIB_1">
      <item>EKO SEVER proizvodnja d.o.o., OIB 04289266414 zastupanog po punomoćniku Mario Sever; Alemka Šodan</item>
    </derivirana_varijabla>
  </DomainObject.Predmet.ProtuStrankaListFormatedOIB>
  <DomainObject.Predmet.ProtuStrankaListFormatedWithAdress>
    <izvorni_sadrzaj>
      <item>EKO SEVER proizvodnja d.o.o., Vukomerečka cesta 4, 10000 Zagreb zastupanog po punomoćniku Mario Sever; Alemka Šodan</item>
    </izvorni_sadrzaj>
    <derivirana_varijabla naziv="DomainObject.Predmet.ProtuStrankaListFormatedWithAdress_1">
      <item>EKO SEVER proizvodnja d.o.o., Vukomerečka cesta 4, 10000 Zagreb zastupanog po punomoćniku Mario Sever; Alemka Šodan</item>
    </derivirana_varijabla>
  </DomainObject.Predmet.ProtuStrankaListFormatedWithAdress>
  <DomainObject.Predmet.ProtuStrankaListFormatedWithAdressOIB>
    <izvorni_sadrzaj>
      <item>EKO SEVER proizvodnja d.o.o., OIB 04289266414, Vukomerečka cesta 4, 10000 Zagreb zastupanog po punomoćniku Mario Sever; Alemka Šodan</item>
    </izvorni_sadrzaj>
    <derivirana_varijabla naziv="DomainObject.Predmet.ProtuStrankaListFormatedWithAdressOIB_1">
      <item>EKO SEVER proizvodnja d.o.o., OIB 04289266414, Vukomerečka cesta 4, 10000 Zagreb zastupanog po punomoćniku Mario Sever; Alemka Šodan</item>
    </derivirana_varijabla>
  </DomainObject.Predmet.ProtuStrankaListFormatedWithAdressOIB>
  <DomainObject.Predmet.ProtuStrankaListNazivFormated>
    <izvorni_sadrzaj>
      <item>EKO SEVER proizvodnja d.o.o.</item>
    </izvorni_sadrzaj>
    <derivirana_varijabla naziv="DomainObject.Predmet.ProtuStrankaListNazivFormated_1">
      <item>EKO SEVER proizvodnja d.o.o.</item>
    </derivirana_varijabla>
  </DomainObject.Predmet.ProtuStrankaListNazivFormated>
  <DomainObject.Predmet.ProtuStrankaListNazivFormatedOIB>
    <izvorni_sadrzaj>
      <item>EKO SEVER proizvodnja d.o.o., OIB 04289266414</item>
    </izvorni_sadrzaj>
    <derivirana_varijabla naziv="DomainObject.Predmet.ProtuStrankaListNazivFormatedOIB_1">
      <item>EKO SEVER proizvodnja d.o.o., OIB 04289266414</item>
    </derivirana_varijabla>
  </DomainObject.Predmet.ProtuStrankaListNazivFormatedOIB>
  <DomainObject.Predmet.OstaliListFormated>
    <izvorni_sadrzaj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izvorni_sadrzaj>
    <derivirana_varijabla naziv="DomainObject.Predmet.OstaliListFormated_1"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derivirana_varijabla>
  </DomainObject.Predmet.OstaliListFormated>
  <DomainObject.Predmet.OstaliListFormatedOIB>
    <izvorni_sadrzaj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izvorni_sadrzaj>
    <derivirana_varijabla naziv="DomainObject.Predmet.OstaliListFormatedOIB_1"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derivirana_varijabla>
  </DomainObject.Predmet.OstaliListFormatedOIB>
  <DomainObject.Predmet.OstaliListFormatedWithAdress>
    <izvorni_sadrzaj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izvorni_sadrzaj>
    <derivirana_varijabla naziv="DomainObject.Predmet.OstaliListFormatedWithAdress_1"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derivirana_varijabla>
  </DomainObject.Predmet.OstaliListFormatedWithAdress>
  <DomainObject.Predmet.OstaliListFormatedWithAdressOIB>
    <izvorni_sadrzaj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izvorni_sadrzaj>
    <derivirana_varijabla naziv="DomainObject.Predmet.OstaliListFormatedWithAdressOIB_1"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derivirana_varijabla>
  </DomainObject.Predmet.OstaliListFormatedWithAdressOIB>
  <DomainObject.Predmet.OstaliListNazivFormated>
    <izvorni_sadrzaj>
      <item>Mario Sever</item>
      <item>Zagrebačka banka d.d.</item>
      <item>Partner banka d.d. Zagreb</item>
      <item>Alemka Šodan</item>
    </izvorni_sadrzaj>
    <derivirana_varijabla naziv="DomainObject.Predmet.OstaliListNazivFormated_1">
      <item>Mario Sever</item>
      <item>Zagrebačka banka d.d.</item>
      <item>Partner banka d.d. Zagreb</item>
      <item>Alemka Šodan</item>
    </derivirana_varijabla>
  </DomainObject.Predmet.OstaliListNazivFormated>
  <DomainObject.Predmet.OstaliListNazivFormatedOIB>
    <izvorni_sadrzaj>
      <item>Mario Sever</item>
      <item>Zagrebačka banka d.d.</item>
      <item>Partner banka d.d. Zagreb</item>
      <item>Alemka Šodan</item>
    </izvorni_sadrzaj>
    <derivirana_varijabla naziv="DomainObject.Predmet.OstaliListNazivFormatedOIB_1">
      <item>Mario Sever</item>
      <item>Zagrebačka banka d.d.</item>
      <item>Partner banka d.d. Zagreb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SEVER proizvodnja d.o.o.</izvorni_sadrzaj>
    <derivirana_varijabla naziv="DomainObject.Predmet.ProtustrankaIDrugi_1">EKO SEVER 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SEVER proizvodnja d.o.o., OIB 04289266414, Vukomerečka cesta 4, 10000 Zagreb</izvorni_sadrzaj>
    <derivirana_varijabla naziv="DomainObject.Predmet.ProtustrankaIDrugiAdressOIB_1">EKO SEVER proizvodnja d.o.o., OIB 04289266414, Vukomerečka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SEVER proizvodnja d.o.o.</item>
      <item>Mario Sever</item>
      <item>Zagrebačka banka d.d.</item>
      <item>Partner banka d.d. Zagreb</item>
      <item>Alemka Šodan</item>
    </izvorni_sadrzaj>
    <derivirana_varijabla naziv="DomainObject.Predmet.SudioniciListNaziv_1">
      <item>FINA Regionalni centar Zagreb</item>
      <item>EKO SEVER proizvodnja d.o.o.</item>
      <item>Mario Sever</item>
      <item>Zagrebačka banka d.d.</item>
      <item>Partner banka d.d. Zagreb</item>
      <item>Alemka Šodan</item>
    </derivirana_varijabla>
  </DomainObject.Predmet.SudioniciListNaziv>
  <DomainObject.Predmet.SudioniciListAdressOIB>
    <izvorni_sadrzaj>
      <item>FINA Regionalni centar Zagreb, OIB 85821130368, Trg svibanjskih žrtava 1995. 1,10000 Zagreb</item>
      <item>EKO SEVER proizvodnja d.o.o., OIB 04289266414, Vukomerečka cesta 4,10000 Zagreb</item>
      <item>Mario Sever, Vukomerečka cesta 4,10000 Zagreb</item>
      <item>Zagrebačka banka d.d., Trg bana Josipa Jelačića 10,10000 Zagreb</item>
      <item>Partner banka d.d. Zagreb, Vončinina 2,10000 Zagreb</item>
      <item>Alemka Šodan, Masarykova 10,10000 Zagreb</item>
    </izvorni_sadrzaj>
    <derivirana_varijabla naziv="DomainObject.Predmet.SudioniciListAdressOIB_1">
      <item>FINA Regionalni centar Zagreb, OIB 85821130368, Trg svibanjskih žrtava 1995. 1,10000 Zagreb</item>
      <item>EKO SEVER proizvodnja d.o.o., OIB 04289266414, Vukomerečka cesta 4,10000 Zagreb</item>
      <item>Mario Sever, Vukomerečka cesta 4,10000 Zagreb</item>
      <item>Zagrebačka banka d.d., Trg bana Josipa Jelačića 10,10000 Zagreb</item>
      <item>Partner banka d.d. Zagreb, Vončinina 2,10000 Zagreb</item>
      <item>Alemka Šodan,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04289266414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04289266414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St-2927/2018-12</izvorni_sadrzaj>
    <derivirana_varijabla naziv="DomainObject.PredzadnjaOdlukaIzPredmeta.Oznaka_1">St-2927/2018-12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160</properties:Words>
  <properties:Characters>765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2019-06-05T07:39:00Z</dcterms:created>
  <dc:creator>Danijela Uzelac</dc:creator>
  <cp:lastModifiedBy>Katarina Franjić</cp:lastModifiedBy>
  <dcterms:modified xmlns:xsi="http://www.w3.org/2001/XMLSchema-instance" xsi:type="dcterms:W3CDTF">2019-06-05T11:31:00Z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(st-2927-18.  zaključak poziv za ročište radi rasp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