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01fa2" w14:paraId="e001fa2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15158C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CB73F9">
        <w:rPr>
          <w:sz w:val="22"/>
          <w:szCs w:val="22"/>
        </w:rPr>
        <w:t xml:space="preserve">                                                                                 </w:t>
      </w:r>
      <w:r w:rsidR="000101B5">
        <w:t>18</w:t>
      </w:r>
      <w:r w:rsidR="00CB73F9" w:rsidRPr="00CB73F9">
        <w:t xml:space="preserve"> St-</w:t>
      </w:r>
      <w:r w:rsidR="000101B5">
        <w:t>1</w:t>
      </w:r>
      <w:r w:rsidR="00F74EBB">
        <w:t>105</w:t>
      </w:r>
      <w:r w:rsidR="0049393C">
        <w:t xml:space="preserve">/17-3      </w:t>
      </w:r>
    </w:p>
    <w:p w:rsidRDefault="0015158C" w:rsidP="00D641DA" w:rsidR="0015158C">
      <w:pPr>
        <w:ind w:hanging="720" w:left="360"/>
      </w:pPr>
    </w:p>
    <w:p w:rsidRDefault="005A374F" w:rsidP="00D641DA" w:rsidR="00D641DA" w:rsidRPr="00CB73F9">
      <w:pPr>
        <w:ind w:hanging="720" w:left="360"/>
      </w:pPr>
      <w:r>
        <w:t xml:space="preserve">  </w:t>
      </w:r>
      <w:r w:rsidR="00B50AD5">
        <w:t xml:space="preserve">  </w:t>
      </w:r>
      <w:r w:rsidR="006B37E2">
        <w:t xml:space="preserve">            </w:t>
      </w:r>
    </w:p>
    <w:p w:rsidRDefault="00D641DA" w:rsidP="005A374F" w:rsidR="005A374F">
      <w:pPr>
        <w:ind w:firstLine="708"/>
        <w:jc w:val="both"/>
      </w:pPr>
      <w:r>
        <w:rPr>
          <w:sz w:val="22"/>
          <w:szCs w:val="22"/>
        </w:rPr>
        <w:t xml:space="preserve">  </w:t>
      </w:r>
      <w:r w:rsidR="005A374F">
        <w:t>Trgovački sud u Osijeku,  po sudskom savjetniku Augustinu Jalšovec</w:t>
      </w:r>
      <w:r w:rsidR="002D43F0">
        <w:t>,</w:t>
      </w:r>
      <w:r w:rsidR="005A374F">
        <w:t xml:space="preserve"> u stečajnom predmetu povodom zahtjeva </w:t>
      </w:r>
      <w:r w:rsidR="003A2797">
        <w:t xml:space="preserve">Financijske agencije OIB 85821130368, Regionalni centar Zagreb Podružnica Zagreb, Trg svibanjskih žrtava 1995. 1, </w:t>
      </w:r>
      <w:r w:rsidR="005A374F">
        <w:t>za provedbu skraćenog stečajnog postupka nad dužnikom</w:t>
      </w:r>
      <w:r w:rsidR="003D20DF">
        <w:t xml:space="preserve"> </w:t>
      </w:r>
      <w:r w:rsidR="00140407" w:rsidRPr="00140407">
        <w:t>Zadruga branitelja SOPOT</w:t>
      </w:r>
      <w:r w:rsidR="00140407">
        <w:t xml:space="preserve">, Zagreb, </w:t>
      </w:r>
      <w:proofErr w:type="spellStart"/>
      <w:r w:rsidR="00140407">
        <w:t>Šenova</w:t>
      </w:r>
      <w:proofErr w:type="spellEnd"/>
      <w:r w:rsidR="00140407">
        <w:t xml:space="preserve"> l6, MBS: </w:t>
      </w:r>
      <w:r w:rsidR="00140407" w:rsidRPr="00140407">
        <w:t>080727372</w:t>
      </w:r>
      <w:r w:rsidR="00140407">
        <w:t xml:space="preserve">, OIB: </w:t>
      </w:r>
      <w:r w:rsidR="00140407" w:rsidRPr="00140407">
        <w:t>98720029234</w:t>
      </w:r>
      <w:r w:rsidR="00D82FFF">
        <w:t xml:space="preserve">, </w:t>
      </w:r>
      <w:r w:rsidR="00BF04BA">
        <w:t>te</w:t>
      </w:r>
      <w:r w:rsidR="005A374F">
        <w:t xml:space="preserve">meljem članka 430. Stečajnog zakona (NN 71/15, dalje: SZ), dana </w:t>
      </w:r>
      <w:r w:rsidR="00E94A07">
        <w:t>3</w:t>
      </w:r>
      <w:r w:rsidR="00ED1045">
        <w:t xml:space="preserve">. kolovoza </w:t>
      </w:r>
      <w:r w:rsidR="005A374F">
        <w:t>2017., objavljuje sljedeći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204FB3" w:rsidP="00204FB3" w:rsidR="00204FB3">
      <w:pPr>
        <w:numPr>
          <w:ilvl w:val="0"/>
          <w:numId w:val="2"/>
        </w:numPr>
        <w:jc w:val="both"/>
      </w:pPr>
      <w:r>
        <w:rPr>
          <w:bCs/>
        </w:rPr>
        <w:t>Utvrđuje se da ukupni iznos evidentiranog duga dužnika</w:t>
      </w:r>
      <w:r w:rsidR="002E5F9E">
        <w:rPr>
          <w:bCs/>
        </w:rPr>
        <w:t xml:space="preserve"> </w:t>
      </w:r>
      <w:r w:rsidR="00140407">
        <w:t xml:space="preserve">Zadruga branitelja SOPOT, Zagreb, </w:t>
      </w:r>
      <w:proofErr w:type="spellStart"/>
      <w:r w:rsidR="00140407">
        <w:t>Šenova</w:t>
      </w:r>
      <w:proofErr w:type="spellEnd"/>
      <w:r w:rsidR="00140407">
        <w:t xml:space="preserve"> l6, MBS: 080727372, OIB: 98720029234,</w:t>
      </w:r>
      <w:r w:rsidR="00EE5F4F">
        <w:t xml:space="preserve">  </w:t>
      </w:r>
      <w:r>
        <w:t>na temelju neizvršenih osnova za plaćanje iznosi</w:t>
      </w:r>
      <w:r w:rsidR="00554444">
        <w:t xml:space="preserve"> </w:t>
      </w:r>
      <w:r w:rsidR="00A3272B">
        <w:t xml:space="preserve">6.447,89 </w:t>
      </w:r>
      <w:r w:rsidR="004D2575">
        <w:t xml:space="preserve"> kn. </w:t>
      </w:r>
      <w:r w:rsidR="00ED0810">
        <w:t xml:space="preserve">          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>Poziva se osoba ovlaštena za zastupanje dužnika</w:t>
      </w:r>
      <w:r w:rsidR="00D82FFF">
        <w:t xml:space="preserve"> </w:t>
      </w:r>
      <w:proofErr w:type="spellStart"/>
      <w:r w:rsidR="00A3272B">
        <w:t>Radmilko</w:t>
      </w:r>
      <w:proofErr w:type="spellEnd"/>
      <w:r w:rsidR="00A3272B">
        <w:t xml:space="preserve"> </w:t>
      </w:r>
      <w:proofErr w:type="spellStart"/>
      <w:r w:rsidR="00A3272B">
        <w:t>Gubić</w:t>
      </w:r>
      <w:proofErr w:type="spellEnd"/>
      <w:r w:rsidR="00A3272B">
        <w:t>, OIB: 62661092025, Zagreb, Milovana Kovačevića 5, da u</w:t>
      </w:r>
      <w:r w:rsidR="00E14EAA">
        <w:t xml:space="preserve"> </w:t>
      </w:r>
      <w:r w:rsidR="00C55B3B">
        <w:t xml:space="preserve"> r</w:t>
      </w:r>
      <w:r>
        <w:t xml:space="preserve">oku od 15 (petnaest) dana od dana objave ovog oglasa na mrežnoj stranici e-Oglasna ploča sudova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940E54">
        <w:t>1</w:t>
      </w:r>
      <w:r w:rsidR="00A3272B">
        <w:t>105</w:t>
      </w:r>
      <w:r w:rsidR="00940E54">
        <w:t xml:space="preserve">-17 </w:t>
      </w:r>
      <w:r>
        <w:t>(članak 430. SZ u vezi s člankom 132. SZ).</w:t>
      </w:r>
    </w:p>
    <w:p w:rsidRDefault="00204FB3" w:rsidP="00D46AFF" w:rsidR="00791A2A">
      <w:pPr>
        <w:numPr>
          <w:ilvl w:val="0"/>
          <w:numId w:val="2"/>
        </w:numPr>
        <w:jc w:val="both"/>
      </w:pPr>
      <w:r>
        <w:t xml:space="preserve">Ako osobe ovlaštene za zastupanje </w:t>
      </w:r>
      <w:r w:rsidR="00E608E5">
        <w:t>dužnika po zakonu iz točke II.,</w:t>
      </w:r>
      <w:r>
        <w:t xml:space="preserve"> u roku od 15 (petnaest) dana od dana objave ovog oglasa na 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</w:t>
      </w:r>
      <w:r w:rsidR="00791A2A">
        <w:t xml:space="preserve">U tom slučaju sud će sukladno čl. 431. st. 2 </w:t>
      </w:r>
      <w:r w:rsidR="00E37104">
        <w:t>SZ-a</w:t>
      </w:r>
      <w:r w:rsidR="00791A2A">
        <w:t xml:space="preserve"> po službenoj dužnosti donijeti rješenje o otvaranju i zaključenju skraćenog stečajnog postupka uz primjenu odredbi članka 132. i 133. te članaka 286. do 292. </w:t>
      </w:r>
      <w:r w:rsidR="00E37104">
        <w:t>SZ-a</w:t>
      </w:r>
      <w:r w:rsidR="00791A2A">
        <w:t>, na odgovarajući način.</w:t>
      </w:r>
    </w:p>
    <w:p w:rsidRDefault="00204FB3" w:rsidP="00204FB3" w:rsidR="00204FB3">
      <w:pPr>
        <w:ind w:hanging="284" w:left="284"/>
        <w:jc w:val="both"/>
      </w:pPr>
    </w:p>
    <w:p w:rsidRDefault="00204FB3" w:rsidP="00204FB3" w:rsidR="00204FB3">
      <w:pPr>
        <w:ind w:left="708"/>
        <w:jc w:val="center"/>
      </w:pPr>
      <w:r>
        <w:t xml:space="preserve">U Osijeku </w:t>
      </w:r>
      <w:r w:rsidR="00E94A07">
        <w:t>3</w:t>
      </w:r>
      <w:r w:rsidR="00940E54">
        <w:t>. kolovoza 2017.</w:t>
      </w:r>
      <w:r w:rsidR="00E608E5">
        <w:t xml:space="preserve"> </w:t>
      </w:r>
    </w:p>
    <w:p w:rsidRDefault="00204FB3" w:rsidP="00204FB3" w:rsidR="00204FB3">
      <w:pPr>
        <w:ind w:left="708"/>
        <w:jc w:val="center"/>
      </w:pPr>
    </w:p>
    <w:p w:rsidRDefault="00EC48BF" w:rsidP="00EC48BF" w:rsidR="00204FB3">
      <w:pPr>
        <w:ind w:left="708"/>
        <w:jc w:val="center"/>
      </w:pPr>
      <w:r>
        <w:t xml:space="preserve">                                                                                                Sudski savjetnik</w:t>
      </w:r>
    </w:p>
    <w:p w:rsidRDefault="00EC48BF" w:rsidP="00EC48BF" w:rsidR="00EC48BF">
      <w:pPr>
        <w:ind w:left="708"/>
        <w:jc w:val="center"/>
      </w:pPr>
      <w:r>
        <w:t xml:space="preserve">                                                                                                Augustin Jalšovec</w:t>
      </w:r>
    </w:p>
    <w:p w:rsidRDefault="00204FB3" w:rsidP="00204FB3" w:rsidR="00204FB3">
      <w:pPr>
        <w:jc w:val="both"/>
        <w:rPr>
          <w:bCs/>
        </w:rPr>
      </w:pPr>
    </w:p>
    <w:p w:rsidRDefault="00EC48BF" w:rsidP="00204FB3" w:rsidR="00204FB3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04FB3">
        <w:t xml:space="preserve">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>mrežna stranica e-Oglasna ploča s</w:t>
      </w:r>
      <w:r w:rsidR="00EC48BF">
        <w:t xml:space="preserve">udova </w:t>
      </w:r>
      <w:r w:rsidR="00EC48BF">
        <w:tab/>
      </w:r>
      <w:r w:rsidR="00EC48BF">
        <w:tab/>
      </w:r>
      <w:r w:rsidR="00EC48BF">
        <w:tab/>
        <w:t xml:space="preserve">       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 xml:space="preserve">zahtjev – mrežna stranica e-Oglasna ploča sudova </w:t>
      </w:r>
      <w:r>
        <w:tab/>
      </w:r>
      <w:r>
        <w:tab/>
        <w:t xml:space="preserve">      </w:t>
      </w:r>
    </w:p>
    <w:p w:rsidRDefault="00EC48BF" w:rsidP="00E37104" w:rsidR="00204FB3" w:rsidRPr="00E37104">
      <w:pPr>
        <w:numPr>
          <w:ilvl w:val="0"/>
          <w:numId w:val="3"/>
        </w:numPr>
      </w:pPr>
      <w:r>
        <w:t xml:space="preserve">kal. </w:t>
      </w:r>
      <w:r w:rsidR="00DD3FFD">
        <w:t>1/10</w:t>
      </w:r>
      <w:r w:rsidR="00E37104">
        <w:t xml:space="preserve">                    </w:t>
      </w:r>
    </w:p>
    <w:sectPr w:rsidSect="00F2165F" w:rsidR="00204FB3" w:rsidRPr="00E3710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3FF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2372"/>
    <w:rsid w:val="00004001"/>
    <w:rsid w:val="00004A05"/>
    <w:rsid w:val="0000753E"/>
    <w:rsid w:val="000101B5"/>
    <w:rsid w:val="00011C68"/>
    <w:rsid w:val="0001245A"/>
    <w:rsid w:val="00012BB2"/>
    <w:rsid w:val="0001443B"/>
    <w:rsid w:val="00014887"/>
    <w:rsid w:val="00015EF8"/>
    <w:rsid w:val="00016B25"/>
    <w:rsid w:val="00021DF1"/>
    <w:rsid w:val="00024B8B"/>
    <w:rsid w:val="000319DE"/>
    <w:rsid w:val="00032F99"/>
    <w:rsid w:val="00034A62"/>
    <w:rsid w:val="00035864"/>
    <w:rsid w:val="00036441"/>
    <w:rsid w:val="00040A29"/>
    <w:rsid w:val="00041B3D"/>
    <w:rsid w:val="0004409F"/>
    <w:rsid w:val="00046CBC"/>
    <w:rsid w:val="000477CD"/>
    <w:rsid w:val="00047A8F"/>
    <w:rsid w:val="00050860"/>
    <w:rsid w:val="000535EA"/>
    <w:rsid w:val="00055BE0"/>
    <w:rsid w:val="000656F6"/>
    <w:rsid w:val="0006651A"/>
    <w:rsid w:val="00072AD5"/>
    <w:rsid w:val="00077C9D"/>
    <w:rsid w:val="00085D6F"/>
    <w:rsid w:val="00090A3F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D491A"/>
    <w:rsid w:val="000E0EAF"/>
    <w:rsid w:val="000E404A"/>
    <w:rsid w:val="000E73DB"/>
    <w:rsid w:val="000E762A"/>
    <w:rsid w:val="000E7F28"/>
    <w:rsid w:val="000F228D"/>
    <w:rsid w:val="000F4EEF"/>
    <w:rsid w:val="000F61EA"/>
    <w:rsid w:val="00100BA1"/>
    <w:rsid w:val="00102060"/>
    <w:rsid w:val="00103059"/>
    <w:rsid w:val="001053CD"/>
    <w:rsid w:val="00110041"/>
    <w:rsid w:val="00110AAF"/>
    <w:rsid w:val="00115F56"/>
    <w:rsid w:val="001261BA"/>
    <w:rsid w:val="00127F97"/>
    <w:rsid w:val="00131D71"/>
    <w:rsid w:val="00132DEB"/>
    <w:rsid w:val="00134EC0"/>
    <w:rsid w:val="0013792F"/>
    <w:rsid w:val="00140407"/>
    <w:rsid w:val="00143158"/>
    <w:rsid w:val="001437B2"/>
    <w:rsid w:val="001502BA"/>
    <w:rsid w:val="0015158C"/>
    <w:rsid w:val="0015191D"/>
    <w:rsid w:val="001525A9"/>
    <w:rsid w:val="00153466"/>
    <w:rsid w:val="0016238B"/>
    <w:rsid w:val="00167AAD"/>
    <w:rsid w:val="0017168E"/>
    <w:rsid w:val="00173F18"/>
    <w:rsid w:val="00176A0E"/>
    <w:rsid w:val="00177EC7"/>
    <w:rsid w:val="001970DA"/>
    <w:rsid w:val="001A0D06"/>
    <w:rsid w:val="001A655B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299E"/>
    <w:rsid w:val="001C73F4"/>
    <w:rsid w:val="001C7F1E"/>
    <w:rsid w:val="001D17EF"/>
    <w:rsid w:val="001D18E9"/>
    <w:rsid w:val="001D3318"/>
    <w:rsid w:val="001D568F"/>
    <w:rsid w:val="001D5AC0"/>
    <w:rsid w:val="001E162C"/>
    <w:rsid w:val="001E2000"/>
    <w:rsid w:val="001E323F"/>
    <w:rsid w:val="001E375C"/>
    <w:rsid w:val="001E6F35"/>
    <w:rsid w:val="001F4C6F"/>
    <w:rsid w:val="00200616"/>
    <w:rsid w:val="00202DAB"/>
    <w:rsid w:val="002033C5"/>
    <w:rsid w:val="00204398"/>
    <w:rsid w:val="00204C74"/>
    <w:rsid w:val="00204FB3"/>
    <w:rsid w:val="002063E3"/>
    <w:rsid w:val="002074DB"/>
    <w:rsid w:val="00224AFF"/>
    <w:rsid w:val="00226577"/>
    <w:rsid w:val="00234025"/>
    <w:rsid w:val="002358E7"/>
    <w:rsid w:val="002448E7"/>
    <w:rsid w:val="00245C97"/>
    <w:rsid w:val="0025000D"/>
    <w:rsid w:val="002502C4"/>
    <w:rsid w:val="00251053"/>
    <w:rsid w:val="0025142E"/>
    <w:rsid w:val="002527B8"/>
    <w:rsid w:val="00252A73"/>
    <w:rsid w:val="002537E5"/>
    <w:rsid w:val="00256B22"/>
    <w:rsid w:val="00257E90"/>
    <w:rsid w:val="00264127"/>
    <w:rsid w:val="0026569F"/>
    <w:rsid w:val="00267D26"/>
    <w:rsid w:val="00271DFE"/>
    <w:rsid w:val="00275BF0"/>
    <w:rsid w:val="00277CEA"/>
    <w:rsid w:val="0028507D"/>
    <w:rsid w:val="00286A82"/>
    <w:rsid w:val="00291312"/>
    <w:rsid w:val="0029205C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6A77"/>
    <w:rsid w:val="002C7EB3"/>
    <w:rsid w:val="002D0492"/>
    <w:rsid w:val="002D2600"/>
    <w:rsid w:val="002D2610"/>
    <w:rsid w:val="002D43F0"/>
    <w:rsid w:val="002D6509"/>
    <w:rsid w:val="002D7376"/>
    <w:rsid w:val="002D7681"/>
    <w:rsid w:val="002E29C8"/>
    <w:rsid w:val="002E4C0B"/>
    <w:rsid w:val="002E5F9E"/>
    <w:rsid w:val="002F4AAF"/>
    <w:rsid w:val="002F4D73"/>
    <w:rsid w:val="002F54BC"/>
    <w:rsid w:val="002F5C82"/>
    <w:rsid w:val="002F62B5"/>
    <w:rsid w:val="002F66FE"/>
    <w:rsid w:val="00302679"/>
    <w:rsid w:val="003031FA"/>
    <w:rsid w:val="00304DA4"/>
    <w:rsid w:val="00316816"/>
    <w:rsid w:val="00317905"/>
    <w:rsid w:val="00320C64"/>
    <w:rsid w:val="00323F2A"/>
    <w:rsid w:val="003276D7"/>
    <w:rsid w:val="0033131D"/>
    <w:rsid w:val="00331D2D"/>
    <w:rsid w:val="003337A6"/>
    <w:rsid w:val="00334BE3"/>
    <w:rsid w:val="003405C3"/>
    <w:rsid w:val="00342079"/>
    <w:rsid w:val="003445D8"/>
    <w:rsid w:val="00346E2F"/>
    <w:rsid w:val="00355A02"/>
    <w:rsid w:val="003612A7"/>
    <w:rsid w:val="0036640C"/>
    <w:rsid w:val="00371062"/>
    <w:rsid w:val="00375C7E"/>
    <w:rsid w:val="00377E83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797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1E8B"/>
    <w:rsid w:val="003D20DF"/>
    <w:rsid w:val="003D4988"/>
    <w:rsid w:val="003E4DD9"/>
    <w:rsid w:val="003E4EC8"/>
    <w:rsid w:val="003E6670"/>
    <w:rsid w:val="003E7C98"/>
    <w:rsid w:val="003F7415"/>
    <w:rsid w:val="00401754"/>
    <w:rsid w:val="0040532D"/>
    <w:rsid w:val="00407F19"/>
    <w:rsid w:val="0041181F"/>
    <w:rsid w:val="00412D6E"/>
    <w:rsid w:val="00413A25"/>
    <w:rsid w:val="00413C80"/>
    <w:rsid w:val="00414A9A"/>
    <w:rsid w:val="0041506C"/>
    <w:rsid w:val="00415293"/>
    <w:rsid w:val="00415C7B"/>
    <w:rsid w:val="0041638D"/>
    <w:rsid w:val="004167CA"/>
    <w:rsid w:val="004171F3"/>
    <w:rsid w:val="00420037"/>
    <w:rsid w:val="00420A2D"/>
    <w:rsid w:val="00421D49"/>
    <w:rsid w:val="00421D71"/>
    <w:rsid w:val="00423899"/>
    <w:rsid w:val="00423F56"/>
    <w:rsid w:val="004351D0"/>
    <w:rsid w:val="00435255"/>
    <w:rsid w:val="004355F5"/>
    <w:rsid w:val="00436570"/>
    <w:rsid w:val="00437146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1359"/>
    <w:rsid w:val="00482F57"/>
    <w:rsid w:val="00484B20"/>
    <w:rsid w:val="0048554A"/>
    <w:rsid w:val="0048578D"/>
    <w:rsid w:val="0048747B"/>
    <w:rsid w:val="0049393C"/>
    <w:rsid w:val="004A0D7B"/>
    <w:rsid w:val="004A6F2C"/>
    <w:rsid w:val="004B490A"/>
    <w:rsid w:val="004C3969"/>
    <w:rsid w:val="004C57E1"/>
    <w:rsid w:val="004D2575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597"/>
    <w:rsid w:val="0052399B"/>
    <w:rsid w:val="00525BB6"/>
    <w:rsid w:val="005315D5"/>
    <w:rsid w:val="00532E0A"/>
    <w:rsid w:val="00532E53"/>
    <w:rsid w:val="00533373"/>
    <w:rsid w:val="00534964"/>
    <w:rsid w:val="0053545A"/>
    <w:rsid w:val="005369C3"/>
    <w:rsid w:val="0054259D"/>
    <w:rsid w:val="005433A2"/>
    <w:rsid w:val="005437AE"/>
    <w:rsid w:val="00550133"/>
    <w:rsid w:val="00554444"/>
    <w:rsid w:val="00554CD6"/>
    <w:rsid w:val="00555957"/>
    <w:rsid w:val="00556098"/>
    <w:rsid w:val="005607DA"/>
    <w:rsid w:val="005619D5"/>
    <w:rsid w:val="00562797"/>
    <w:rsid w:val="00564659"/>
    <w:rsid w:val="00566699"/>
    <w:rsid w:val="00567927"/>
    <w:rsid w:val="00567F63"/>
    <w:rsid w:val="005771D3"/>
    <w:rsid w:val="0058104D"/>
    <w:rsid w:val="0058264B"/>
    <w:rsid w:val="005868D0"/>
    <w:rsid w:val="00587092"/>
    <w:rsid w:val="00592B9F"/>
    <w:rsid w:val="005931E7"/>
    <w:rsid w:val="0059490E"/>
    <w:rsid w:val="00595550"/>
    <w:rsid w:val="005A374F"/>
    <w:rsid w:val="005A7A1D"/>
    <w:rsid w:val="005B1166"/>
    <w:rsid w:val="005B410B"/>
    <w:rsid w:val="005B59B6"/>
    <w:rsid w:val="005B608B"/>
    <w:rsid w:val="005B6845"/>
    <w:rsid w:val="005B6E2E"/>
    <w:rsid w:val="005B7F61"/>
    <w:rsid w:val="005C01B9"/>
    <w:rsid w:val="005C056B"/>
    <w:rsid w:val="005C0E48"/>
    <w:rsid w:val="005C5BC1"/>
    <w:rsid w:val="005D1100"/>
    <w:rsid w:val="005D2A79"/>
    <w:rsid w:val="005D3A68"/>
    <w:rsid w:val="005D57CB"/>
    <w:rsid w:val="005D7EC1"/>
    <w:rsid w:val="005E0CFB"/>
    <w:rsid w:val="005E1074"/>
    <w:rsid w:val="005E55B1"/>
    <w:rsid w:val="005F1EFD"/>
    <w:rsid w:val="005F63AF"/>
    <w:rsid w:val="005F682B"/>
    <w:rsid w:val="005F69DD"/>
    <w:rsid w:val="005F6FA6"/>
    <w:rsid w:val="00601365"/>
    <w:rsid w:val="0060146A"/>
    <w:rsid w:val="006016A8"/>
    <w:rsid w:val="00603932"/>
    <w:rsid w:val="00604409"/>
    <w:rsid w:val="00612290"/>
    <w:rsid w:val="00613111"/>
    <w:rsid w:val="00613D0A"/>
    <w:rsid w:val="00615BBA"/>
    <w:rsid w:val="006207DD"/>
    <w:rsid w:val="00621D05"/>
    <w:rsid w:val="00632865"/>
    <w:rsid w:val="006328B9"/>
    <w:rsid w:val="00633654"/>
    <w:rsid w:val="00634519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03A3"/>
    <w:rsid w:val="006716F0"/>
    <w:rsid w:val="0067303B"/>
    <w:rsid w:val="00673ECF"/>
    <w:rsid w:val="00674FE2"/>
    <w:rsid w:val="00676EF6"/>
    <w:rsid w:val="00681F7F"/>
    <w:rsid w:val="00682D7E"/>
    <w:rsid w:val="0068386A"/>
    <w:rsid w:val="006843F0"/>
    <w:rsid w:val="0069656A"/>
    <w:rsid w:val="006A11E9"/>
    <w:rsid w:val="006A18B1"/>
    <w:rsid w:val="006A3CCF"/>
    <w:rsid w:val="006A680E"/>
    <w:rsid w:val="006A6EBE"/>
    <w:rsid w:val="006B29B9"/>
    <w:rsid w:val="006B37E2"/>
    <w:rsid w:val="006B5168"/>
    <w:rsid w:val="006C36CE"/>
    <w:rsid w:val="006C4490"/>
    <w:rsid w:val="006C4FDF"/>
    <w:rsid w:val="006C5C98"/>
    <w:rsid w:val="006D3272"/>
    <w:rsid w:val="006E1DAE"/>
    <w:rsid w:val="006E7A45"/>
    <w:rsid w:val="006F779D"/>
    <w:rsid w:val="00704E52"/>
    <w:rsid w:val="007060D1"/>
    <w:rsid w:val="00706789"/>
    <w:rsid w:val="00707753"/>
    <w:rsid w:val="00710B8B"/>
    <w:rsid w:val="00711561"/>
    <w:rsid w:val="00711F88"/>
    <w:rsid w:val="007212C1"/>
    <w:rsid w:val="0072385A"/>
    <w:rsid w:val="00725B22"/>
    <w:rsid w:val="0073010A"/>
    <w:rsid w:val="00730952"/>
    <w:rsid w:val="00734726"/>
    <w:rsid w:val="0074369C"/>
    <w:rsid w:val="0074413D"/>
    <w:rsid w:val="00746BCC"/>
    <w:rsid w:val="0074751F"/>
    <w:rsid w:val="0075006B"/>
    <w:rsid w:val="00761553"/>
    <w:rsid w:val="00761D35"/>
    <w:rsid w:val="007657AA"/>
    <w:rsid w:val="00766D29"/>
    <w:rsid w:val="00770921"/>
    <w:rsid w:val="0077329E"/>
    <w:rsid w:val="007737B5"/>
    <w:rsid w:val="007757CF"/>
    <w:rsid w:val="007764DB"/>
    <w:rsid w:val="0078009A"/>
    <w:rsid w:val="007834FD"/>
    <w:rsid w:val="007853B0"/>
    <w:rsid w:val="00790A88"/>
    <w:rsid w:val="00791A2A"/>
    <w:rsid w:val="00793C2B"/>
    <w:rsid w:val="00795518"/>
    <w:rsid w:val="00796AED"/>
    <w:rsid w:val="007971D1"/>
    <w:rsid w:val="00797B0E"/>
    <w:rsid w:val="007A421D"/>
    <w:rsid w:val="007A4540"/>
    <w:rsid w:val="007A5699"/>
    <w:rsid w:val="007B015D"/>
    <w:rsid w:val="007B032E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081D"/>
    <w:rsid w:val="007F0B14"/>
    <w:rsid w:val="007F1C41"/>
    <w:rsid w:val="007F27C0"/>
    <w:rsid w:val="007F29F5"/>
    <w:rsid w:val="008023F7"/>
    <w:rsid w:val="0081050F"/>
    <w:rsid w:val="00812DBE"/>
    <w:rsid w:val="008157B1"/>
    <w:rsid w:val="00817C66"/>
    <w:rsid w:val="008204BB"/>
    <w:rsid w:val="0082207E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741EA"/>
    <w:rsid w:val="00875548"/>
    <w:rsid w:val="0087662A"/>
    <w:rsid w:val="00877228"/>
    <w:rsid w:val="008814CC"/>
    <w:rsid w:val="0088367B"/>
    <w:rsid w:val="0088615D"/>
    <w:rsid w:val="008923B4"/>
    <w:rsid w:val="008A1F12"/>
    <w:rsid w:val="008A224F"/>
    <w:rsid w:val="008A6156"/>
    <w:rsid w:val="008A66B9"/>
    <w:rsid w:val="008A786C"/>
    <w:rsid w:val="008B0E56"/>
    <w:rsid w:val="008B2DE1"/>
    <w:rsid w:val="008B6058"/>
    <w:rsid w:val="008B7326"/>
    <w:rsid w:val="008C391C"/>
    <w:rsid w:val="008C4396"/>
    <w:rsid w:val="008C47AB"/>
    <w:rsid w:val="008C588D"/>
    <w:rsid w:val="008C7029"/>
    <w:rsid w:val="008C759F"/>
    <w:rsid w:val="008C7D87"/>
    <w:rsid w:val="008D0889"/>
    <w:rsid w:val="008D0EDC"/>
    <w:rsid w:val="008D43B3"/>
    <w:rsid w:val="008E26DE"/>
    <w:rsid w:val="008F1A8E"/>
    <w:rsid w:val="00901A60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658"/>
    <w:rsid w:val="00924A2F"/>
    <w:rsid w:val="0092602B"/>
    <w:rsid w:val="0092692F"/>
    <w:rsid w:val="00930B0A"/>
    <w:rsid w:val="00930E01"/>
    <w:rsid w:val="00936874"/>
    <w:rsid w:val="00936993"/>
    <w:rsid w:val="00937840"/>
    <w:rsid w:val="00940E54"/>
    <w:rsid w:val="00943D66"/>
    <w:rsid w:val="00947AF8"/>
    <w:rsid w:val="009525D4"/>
    <w:rsid w:val="00954732"/>
    <w:rsid w:val="00954FF9"/>
    <w:rsid w:val="0095607D"/>
    <w:rsid w:val="0095620F"/>
    <w:rsid w:val="00960CB2"/>
    <w:rsid w:val="00966059"/>
    <w:rsid w:val="0096612A"/>
    <w:rsid w:val="00966E55"/>
    <w:rsid w:val="00974F50"/>
    <w:rsid w:val="00980E4D"/>
    <w:rsid w:val="00985701"/>
    <w:rsid w:val="00985772"/>
    <w:rsid w:val="00991EF9"/>
    <w:rsid w:val="009949C7"/>
    <w:rsid w:val="00996298"/>
    <w:rsid w:val="009A408A"/>
    <w:rsid w:val="009A412B"/>
    <w:rsid w:val="009A4935"/>
    <w:rsid w:val="009A6F1C"/>
    <w:rsid w:val="009B40D7"/>
    <w:rsid w:val="009B46D8"/>
    <w:rsid w:val="009B55A1"/>
    <w:rsid w:val="009B5FA6"/>
    <w:rsid w:val="009B60F8"/>
    <w:rsid w:val="009C1900"/>
    <w:rsid w:val="009C1F19"/>
    <w:rsid w:val="009C670C"/>
    <w:rsid w:val="009D0E99"/>
    <w:rsid w:val="009D3536"/>
    <w:rsid w:val="009D4197"/>
    <w:rsid w:val="009D4CF1"/>
    <w:rsid w:val="009D6EDA"/>
    <w:rsid w:val="009D7DD0"/>
    <w:rsid w:val="009E5D6D"/>
    <w:rsid w:val="009E5F18"/>
    <w:rsid w:val="009F121B"/>
    <w:rsid w:val="009F71F1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272B"/>
    <w:rsid w:val="00A3598F"/>
    <w:rsid w:val="00A405B5"/>
    <w:rsid w:val="00A42167"/>
    <w:rsid w:val="00A45260"/>
    <w:rsid w:val="00A46436"/>
    <w:rsid w:val="00A50E8F"/>
    <w:rsid w:val="00A54331"/>
    <w:rsid w:val="00A5687A"/>
    <w:rsid w:val="00A57AB7"/>
    <w:rsid w:val="00A57DB1"/>
    <w:rsid w:val="00A62CBC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2C0D"/>
    <w:rsid w:val="00A86EF0"/>
    <w:rsid w:val="00A8702F"/>
    <w:rsid w:val="00A87949"/>
    <w:rsid w:val="00A912BC"/>
    <w:rsid w:val="00A97119"/>
    <w:rsid w:val="00AA1D2E"/>
    <w:rsid w:val="00AA3597"/>
    <w:rsid w:val="00AA6163"/>
    <w:rsid w:val="00AA6B6E"/>
    <w:rsid w:val="00AA72C7"/>
    <w:rsid w:val="00AB4BF0"/>
    <w:rsid w:val="00AB7B53"/>
    <w:rsid w:val="00AC2A27"/>
    <w:rsid w:val="00AC5F02"/>
    <w:rsid w:val="00AD0489"/>
    <w:rsid w:val="00AD3A88"/>
    <w:rsid w:val="00AE3F93"/>
    <w:rsid w:val="00AE484A"/>
    <w:rsid w:val="00AF47A5"/>
    <w:rsid w:val="00AF62DE"/>
    <w:rsid w:val="00AF78DC"/>
    <w:rsid w:val="00B00A0D"/>
    <w:rsid w:val="00B018D5"/>
    <w:rsid w:val="00B13828"/>
    <w:rsid w:val="00B16053"/>
    <w:rsid w:val="00B17040"/>
    <w:rsid w:val="00B22E81"/>
    <w:rsid w:val="00B24B41"/>
    <w:rsid w:val="00B31D47"/>
    <w:rsid w:val="00B32948"/>
    <w:rsid w:val="00B32EC0"/>
    <w:rsid w:val="00B35291"/>
    <w:rsid w:val="00B35583"/>
    <w:rsid w:val="00B35741"/>
    <w:rsid w:val="00B3597F"/>
    <w:rsid w:val="00B360EA"/>
    <w:rsid w:val="00B42B7C"/>
    <w:rsid w:val="00B45ADA"/>
    <w:rsid w:val="00B50AD5"/>
    <w:rsid w:val="00B541D7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2C6E"/>
    <w:rsid w:val="00B933AB"/>
    <w:rsid w:val="00B95B20"/>
    <w:rsid w:val="00B966D7"/>
    <w:rsid w:val="00BA33B6"/>
    <w:rsid w:val="00BA388D"/>
    <w:rsid w:val="00BA524F"/>
    <w:rsid w:val="00BB750E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BA"/>
    <w:rsid w:val="00BF04C9"/>
    <w:rsid w:val="00BF32DE"/>
    <w:rsid w:val="00C11D95"/>
    <w:rsid w:val="00C12617"/>
    <w:rsid w:val="00C147B5"/>
    <w:rsid w:val="00C1562F"/>
    <w:rsid w:val="00C2016D"/>
    <w:rsid w:val="00C20DC7"/>
    <w:rsid w:val="00C24697"/>
    <w:rsid w:val="00C24B5B"/>
    <w:rsid w:val="00C34184"/>
    <w:rsid w:val="00C34651"/>
    <w:rsid w:val="00C37558"/>
    <w:rsid w:val="00C43CDA"/>
    <w:rsid w:val="00C46923"/>
    <w:rsid w:val="00C55B3B"/>
    <w:rsid w:val="00C56925"/>
    <w:rsid w:val="00C66216"/>
    <w:rsid w:val="00C70561"/>
    <w:rsid w:val="00C73B80"/>
    <w:rsid w:val="00C74E55"/>
    <w:rsid w:val="00C826A4"/>
    <w:rsid w:val="00C85529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B73F9"/>
    <w:rsid w:val="00CC36B2"/>
    <w:rsid w:val="00CC44D1"/>
    <w:rsid w:val="00CC6EC8"/>
    <w:rsid w:val="00CD0675"/>
    <w:rsid w:val="00CD11A9"/>
    <w:rsid w:val="00CD4C25"/>
    <w:rsid w:val="00CE0D76"/>
    <w:rsid w:val="00CE0EE4"/>
    <w:rsid w:val="00CE348E"/>
    <w:rsid w:val="00CE6CD6"/>
    <w:rsid w:val="00CE6EE2"/>
    <w:rsid w:val="00CF013A"/>
    <w:rsid w:val="00CF34A2"/>
    <w:rsid w:val="00CF359E"/>
    <w:rsid w:val="00CF3C92"/>
    <w:rsid w:val="00CF4669"/>
    <w:rsid w:val="00CF63EE"/>
    <w:rsid w:val="00D05728"/>
    <w:rsid w:val="00D05C98"/>
    <w:rsid w:val="00D132EC"/>
    <w:rsid w:val="00D14069"/>
    <w:rsid w:val="00D1469E"/>
    <w:rsid w:val="00D160C8"/>
    <w:rsid w:val="00D20E46"/>
    <w:rsid w:val="00D212DB"/>
    <w:rsid w:val="00D23251"/>
    <w:rsid w:val="00D24D2F"/>
    <w:rsid w:val="00D331B7"/>
    <w:rsid w:val="00D4346E"/>
    <w:rsid w:val="00D46AFF"/>
    <w:rsid w:val="00D50337"/>
    <w:rsid w:val="00D505FE"/>
    <w:rsid w:val="00D54F7E"/>
    <w:rsid w:val="00D568B0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0C2F"/>
    <w:rsid w:val="00D81B0E"/>
    <w:rsid w:val="00D82FFF"/>
    <w:rsid w:val="00D8378F"/>
    <w:rsid w:val="00D87AE4"/>
    <w:rsid w:val="00D93809"/>
    <w:rsid w:val="00D97782"/>
    <w:rsid w:val="00DA084E"/>
    <w:rsid w:val="00DA146A"/>
    <w:rsid w:val="00DA39BA"/>
    <w:rsid w:val="00DA4636"/>
    <w:rsid w:val="00DA5AFE"/>
    <w:rsid w:val="00DB162A"/>
    <w:rsid w:val="00DB406E"/>
    <w:rsid w:val="00DC4A9E"/>
    <w:rsid w:val="00DC5D72"/>
    <w:rsid w:val="00DD1F8C"/>
    <w:rsid w:val="00DD3FFD"/>
    <w:rsid w:val="00DD6415"/>
    <w:rsid w:val="00DD6682"/>
    <w:rsid w:val="00DD6D8C"/>
    <w:rsid w:val="00DD7495"/>
    <w:rsid w:val="00DE5F69"/>
    <w:rsid w:val="00DF412D"/>
    <w:rsid w:val="00DF4887"/>
    <w:rsid w:val="00DF674F"/>
    <w:rsid w:val="00DF6911"/>
    <w:rsid w:val="00DF6C0A"/>
    <w:rsid w:val="00E00DC3"/>
    <w:rsid w:val="00E022F5"/>
    <w:rsid w:val="00E0562A"/>
    <w:rsid w:val="00E06B58"/>
    <w:rsid w:val="00E07512"/>
    <w:rsid w:val="00E14BDA"/>
    <w:rsid w:val="00E14EAA"/>
    <w:rsid w:val="00E1639E"/>
    <w:rsid w:val="00E16FD3"/>
    <w:rsid w:val="00E225DA"/>
    <w:rsid w:val="00E22F6C"/>
    <w:rsid w:val="00E23AF8"/>
    <w:rsid w:val="00E30C41"/>
    <w:rsid w:val="00E30D12"/>
    <w:rsid w:val="00E31F62"/>
    <w:rsid w:val="00E32673"/>
    <w:rsid w:val="00E337B4"/>
    <w:rsid w:val="00E35F70"/>
    <w:rsid w:val="00E36B4C"/>
    <w:rsid w:val="00E37104"/>
    <w:rsid w:val="00E474FE"/>
    <w:rsid w:val="00E509F2"/>
    <w:rsid w:val="00E52825"/>
    <w:rsid w:val="00E55BA2"/>
    <w:rsid w:val="00E608E5"/>
    <w:rsid w:val="00E609D5"/>
    <w:rsid w:val="00E60C19"/>
    <w:rsid w:val="00E6224A"/>
    <w:rsid w:val="00E67A5C"/>
    <w:rsid w:val="00E67AD6"/>
    <w:rsid w:val="00E70043"/>
    <w:rsid w:val="00E73BD8"/>
    <w:rsid w:val="00E747D3"/>
    <w:rsid w:val="00E76707"/>
    <w:rsid w:val="00E82456"/>
    <w:rsid w:val="00E83529"/>
    <w:rsid w:val="00E910A8"/>
    <w:rsid w:val="00E94A07"/>
    <w:rsid w:val="00E96356"/>
    <w:rsid w:val="00E971A7"/>
    <w:rsid w:val="00EA028A"/>
    <w:rsid w:val="00EA403E"/>
    <w:rsid w:val="00EA7498"/>
    <w:rsid w:val="00EC0019"/>
    <w:rsid w:val="00EC48BF"/>
    <w:rsid w:val="00ED0810"/>
    <w:rsid w:val="00ED1045"/>
    <w:rsid w:val="00ED1B72"/>
    <w:rsid w:val="00ED4C16"/>
    <w:rsid w:val="00ED5512"/>
    <w:rsid w:val="00ED5990"/>
    <w:rsid w:val="00ED7488"/>
    <w:rsid w:val="00EE0541"/>
    <w:rsid w:val="00EE1A44"/>
    <w:rsid w:val="00EE48D3"/>
    <w:rsid w:val="00EE5256"/>
    <w:rsid w:val="00EE54F1"/>
    <w:rsid w:val="00EE5F4F"/>
    <w:rsid w:val="00F02A50"/>
    <w:rsid w:val="00F03F3A"/>
    <w:rsid w:val="00F040DB"/>
    <w:rsid w:val="00F067A8"/>
    <w:rsid w:val="00F111CE"/>
    <w:rsid w:val="00F11F5E"/>
    <w:rsid w:val="00F14DD1"/>
    <w:rsid w:val="00F15FF0"/>
    <w:rsid w:val="00F2165F"/>
    <w:rsid w:val="00F273C5"/>
    <w:rsid w:val="00F3035B"/>
    <w:rsid w:val="00F328AD"/>
    <w:rsid w:val="00F428BC"/>
    <w:rsid w:val="00F46E60"/>
    <w:rsid w:val="00F54091"/>
    <w:rsid w:val="00F570D6"/>
    <w:rsid w:val="00F573EC"/>
    <w:rsid w:val="00F57762"/>
    <w:rsid w:val="00F57871"/>
    <w:rsid w:val="00F601CC"/>
    <w:rsid w:val="00F6215D"/>
    <w:rsid w:val="00F63480"/>
    <w:rsid w:val="00F7118E"/>
    <w:rsid w:val="00F7232C"/>
    <w:rsid w:val="00F72773"/>
    <w:rsid w:val="00F72800"/>
    <w:rsid w:val="00F734CA"/>
    <w:rsid w:val="00F73514"/>
    <w:rsid w:val="00F74846"/>
    <w:rsid w:val="00F74EBB"/>
    <w:rsid w:val="00F82537"/>
    <w:rsid w:val="00F82776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D71F0"/>
    <w:rsid w:val="00FE0CCA"/>
    <w:rsid w:val="00FE2CCD"/>
    <w:rsid w:val="00FE2D0B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0A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0A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0A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0A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0A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0A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0A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0A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0A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0A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9601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173689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94318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04024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36024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636397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08938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46515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9128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6161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39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415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63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75342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7947136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895724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002499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73264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65966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6575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9595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7094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27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33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kolovoza 2017.</izvorni_sadrzaj>
    <derivirana_varijabla naziv="DomainObject.DatumDonosenjaOdluke_1">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1105</izvorni_sadrzaj>
    <derivirana_varijabla naziv="DomainObject.Predmet.Broj_1">1105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St-1105/2017</izvorni_sadrzaj>
    <derivirana_varijabla naziv="DomainObject.Predmet.OznakaBroj_1">St-1105/2017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Zadruga branitelja SOPOT</izvorni_sadrzaj>
    <derivirana_varijabla naziv="DomainObject.Predmet.ProtustrankaFormated_1">  Zadruga branitelja SOPOT</derivirana_varijabla>
  </DomainObject.Predmet.ProtustrankaFormated>
  <DomainObject.Predmet.ProtustrankaFormatedOIB>
    <izvorni_sadrzaj>  Zadruga branitelja SOPOT, OIB 98720029234</izvorni_sadrzaj>
    <derivirana_varijabla naziv="DomainObject.Predmet.ProtustrankaFormatedOIB_1">  Zadruga branitelja SOPOT, OIB 98720029234</derivirana_varijabla>
  </DomainObject.Predmet.ProtustrankaFormatedOIB>
  <DomainObject.Predmet.ProtustrankaFormatedWithAdress>
    <izvorni_sadrzaj> Zadruga branitelja SOPOT, Šenova 16, 10000 Zagreb</izvorni_sadrzaj>
    <derivirana_varijabla naziv="DomainObject.Predmet.ProtustrankaFormatedWithAdress_1"> Zadruga branitelja SOPOT, Šenova 16, 10000 Zagreb</derivirana_varijabla>
  </DomainObject.Predmet.ProtustrankaFormatedWithAdress>
  <DomainObject.Predmet.ProtustrankaFormatedWithAdressOIB>
    <izvorni_sadrzaj> Zadruga branitelja SOPOT, OIB 98720029234, Šenova 16, 10000 Zagreb</izvorni_sadrzaj>
    <derivirana_varijabla naziv="DomainObject.Predmet.ProtustrankaFormatedWithAdressOIB_1"> Zadruga branitelja SOPOT, OIB 98720029234, Šenova 16, 10000 Zagreb</derivirana_varijabla>
  </DomainObject.Predmet.ProtustrankaFormatedWithAdressOIB>
  <DomainObject.Predmet.ProtustrankaWithAdress>
    <izvorni_sadrzaj>Zadruga branitelja SOPOT Šenova 16, 10000 Zagreb</izvorni_sadrzaj>
    <derivirana_varijabla naziv="DomainObject.Predmet.ProtustrankaWithAdress_1">Zadruga branitelja SOPOT Šenova 16, 10000 Zagreb</derivirana_varijabla>
  </DomainObject.Predmet.ProtustrankaWithAdress>
  <DomainObject.Predmet.ProtustrankaWithAdressOIB>
    <izvorni_sadrzaj>Zadruga branitelja SOPOT, OIB 98720029234, Šenova 16, 10000 Zagreb</izvorni_sadrzaj>
    <derivirana_varijabla naziv="DomainObject.Predmet.ProtustrankaWithAdressOIB_1">Zadruga branitelja SOPOT, OIB 98720029234, Šenova 16, 10000 Zagreb</derivirana_varijabla>
  </DomainObject.Predmet.ProtustrankaWithAdressOIB>
  <DomainObject.Predmet.ProtustrankaNazivFormated>
    <izvorni_sadrzaj>Zadruga branitelja SOPOT</izvorni_sadrzaj>
    <derivirana_varijabla naziv="DomainObject.Predmet.ProtustrankaNazivFormated_1">Zadruga branitelja SOPOT</derivirana_varijabla>
  </DomainObject.Predmet.ProtustrankaNazivFormated>
  <DomainObject.Predmet.ProtustrankaNazivFormatedOIB>
    <izvorni_sadrzaj>Zadruga branitelja SOPOT, OIB 98720029234</izvorni_sadrzaj>
    <derivirana_varijabla naziv="DomainObject.Predmet.ProtustrankaNazivFormatedOIB_1">Zadruga branitelja SOPOT, OIB 98720029234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Zadruga branitelja SOPOT</item>
    </izvorni_sadrzaj>
    <derivirana_varijabla naziv="DomainObject.Predmet.ProtuStrankaListFormated_1">
      <item>Zadruga branitelja SOPOT</item>
    </derivirana_varijabla>
  </DomainObject.Predmet.ProtuStrankaListFormated>
  <DomainObject.Predmet.ProtuStrankaListFormatedOIB>
    <izvorni_sadrzaj>
      <item>Zadruga branitelja SOPOT, OIB 98720029234</item>
    </izvorni_sadrzaj>
    <derivirana_varijabla naziv="DomainObject.Predmet.ProtuStrankaListFormatedOIB_1">
      <item>Zadruga branitelja SOPOT, OIB 98720029234</item>
    </derivirana_varijabla>
  </DomainObject.Predmet.ProtuStrankaListFormatedOIB>
  <DomainObject.Predmet.ProtuStrankaListFormatedWithAdress>
    <izvorni_sadrzaj>
      <item>Zadruga branitelja SOPOT, Šenova 16, 10000 Zagreb</item>
    </izvorni_sadrzaj>
    <derivirana_varijabla naziv="DomainObject.Predmet.ProtuStrankaListFormatedWithAdress_1">
      <item>Zadruga branitelja SOPOT, Šenova 16, 10000 Zagreb</item>
    </derivirana_varijabla>
  </DomainObject.Predmet.ProtuStrankaListFormatedWithAdress>
  <DomainObject.Predmet.ProtuStrankaListFormatedWithAdressOIB>
    <izvorni_sadrzaj>
      <item>Zadruga branitelja SOPOT, OIB 98720029234, Šenova 16, 10000 Zagreb</item>
    </izvorni_sadrzaj>
    <derivirana_varijabla naziv="DomainObject.Predmet.ProtuStrankaListFormatedWithAdressOIB_1">
      <item>Zadruga branitelja SOPOT, OIB 98720029234, Šenova 16, 10000 Zagreb</item>
    </derivirana_varijabla>
  </DomainObject.Predmet.ProtuStrankaListFormatedWithAdressOIB>
  <DomainObject.Predmet.ProtuStrankaListNazivFormated>
    <izvorni_sadrzaj>
      <item>Zadruga branitelja SOPOT</item>
    </izvorni_sadrzaj>
    <derivirana_varijabla naziv="DomainObject.Predmet.ProtuStrankaListNazivFormated_1">
      <item>Zadruga branitelja SOPOT</item>
    </derivirana_varijabla>
  </DomainObject.Predmet.ProtuStrankaListNazivFormated>
  <DomainObject.Predmet.ProtuStrankaListNazivFormatedOIB>
    <izvorni_sadrzaj>
      <item>Zadruga branitelja SOPOT, OIB 98720029234</item>
    </izvorni_sadrzaj>
    <derivirana_varijabla naziv="DomainObject.Predmet.ProtuStrankaListNazivFormatedOIB_1">
      <item>Zadruga branitelja SOPOT, OIB 98720029234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2017.</izvorni_sadrzaj>
    <derivirana_varijabla naziv="DomainObject.Datum_1">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Zadruga branitelja SOPOT</izvorni_sadrzaj>
    <derivirana_varijabla naziv="DomainObject.Predmet.ProtustrankaIDrugi_1">Zadruga branitelja SOPOT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Zadruga branitelja SOPOT, OIB 98720029234, Šenova 16, 10000 Zagreb</izvorni_sadrzaj>
    <derivirana_varijabla naziv="DomainObject.Predmet.ProtustrankaIDrugiAdressOIB_1">Zadruga branitelja SOPOT, OIB 98720029234, Šenova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branitelja SOPOT</item>
      <item>FINA Regionalni centar Zagreb</item>
    </izvorni_sadrzaj>
    <derivirana_varijabla naziv="DomainObject.Predmet.SudioniciListNaziv_1">
      <item>Zadruga branitelja SOPOT</item>
      <item>FINA Regionalni centar Zagreb</item>
    </derivirana_varijabla>
  </DomainObject.Predmet.SudioniciListNaziv>
  <DomainObject.Predmet.SudioniciListAdressOIB>
    <izvorni_sadrzaj>
      <item>Zadruga branitelja SOPOT, OIB 98720029234, Šenova 16,10000 Zagreb</item>
      <item>FINA Regionalni centar Zagreb, OIB 85821130368, Trg svibanjskih žrtava 1995. 1,10000 Zagreb</item>
    </izvorni_sadrzaj>
    <derivirana_varijabla naziv="DomainObject.Predmet.SudioniciListAdressOIB_1">
      <item>Zadruga branitelja SOPOT, OIB 98720029234, Šenova 16,10000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98720029234</item>
      <item>, OIB 85821130368</item>
    </izvorni_sadrzaj>
    <derivirana_varijabla naziv="DomainObject.Predmet.SudioniciListNazivOIB_1">
      <item>, OIB 98720029234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99DF4B-F363-4146-9954-B6293EF1ED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385</properties:Words>
  <properties:Characters>2113</properties:Characters>
  <properties:Lines>51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2017-08-03T07:20:00Z</dcterms:created>
  <dc:creator>Korisnik</dc:creator>
  <cp:lastModifiedBy>Sanja Ban</cp:lastModifiedBy>
  <cp:lastPrinted>2017-08-03T07:19:00Z</cp:lastPrinted>
  <dcterms:modified xmlns:xsi="http://www.w3.org/2001/XMLSchema-instance" xsi:type="dcterms:W3CDTF">2017-08-03T07:21:00Z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