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dca1" w14:paraId="7afdca1" w:rsidRDefault="00A833E2" w:rsidP="00A833E2" w:rsidR="00A833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3E2" w:rsidP="00A833E2" w:rsidR="00A833E2" w:rsidRPr="009B7A9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9B7A90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A833E2" w:rsidP="00A833E2" w:rsidR="00A833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B7A9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833E2" w:rsidP="00A833E2" w:rsidR="00A833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33E2" w:rsidP="00A833E2" w:rsidR="00A833E2" w:rsidRPr="009B7A9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833E2" w:rsidP="00A833E2" w:rsidR="00A833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33E2" w:rsidP="00A833E2" w:rsidR="00A833E2" w:rsidRPr="005D578C">
      <w:pPr>
        <w:jc w:val="center"/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LUKA FORUM d. o. o. Poreč, Partizanska 4/1, OIB 38811433551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040195142,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B7A9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LUKA FORUM d. o. o. Poreč, Partizanska 4/1, OIB 38811433551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040195142,</w:t>
      </w:r>
      <w:r w:rsidRPr="005D578C">
        <w:rPr>
          <w:rFonts w:cs="Times New Roman" w:eastAsia="Times New Roman"/>
          <w:szCs w:val="24"/>
        </w:rPr>
        <w:t xml:space="preserve"> s danom </w:t>
      </w:r>
      <w:r w:rsidR="009B7A9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A833E2" w:rsidP="00A833E2" w:rsidR="00A833E2">
      <w:pPr>
        <w:rPr>
          <w:rFonts w:cs="Times New Roman" w:eastAsia="Times New Roman"/>
          <w:szCs w:val="20"/>
        </w:rPr>
      </w:pPr>
    </w:p>
    <w:p w:rsidRDefault="00A833E2" w:rsidP="00A833E2" w:rsidR="00A833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LUKA FORUM d. o. o. Poreč, Partizanska 4/1, OIB 38811433551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040195142.</w:t>
      </w:r>
    </w:p>
    <w:p w:rsidRDefault="00A833E2" w:rsidP="00A833E2" w:rsidR="00A833E2">
      <w:pPr>
        <w:ind w:firstLine="709"/>
        <w:rPr>
          <w:rFonts w:cs="Times New Roman" w:eastAsia="Times New Roman"/>
          <w:szCs w:val="24"/>
        </w:rPr>
      </w:pPr>
    </w:p>
    <w:p w:rsidRDefault="00A833E2" w:rsidP="00A833E2" w:rsidR="00A833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LUKA FORUM d. o. o. Poreč, Partizanska 4/1, OIB 38811433551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040195142.</w:t>
      </w:r>
    </w:p>
    <w:p w:rsidRDefault="00A833E2" w:rsidP="00A833E2" w:rsidR="00A833E2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33E2" w:rsidP="00A833E2" w:rsidR="00A833E2">
      <w:pPr>
        <w:ind w:firstLine="708"/>
        <w:rPr>
          <w:rFonts w:cs="Times New Roman" w:eastAsia="Times New Roman"/>
          <w:szCs w:val="24"/>
        </w:rPr>
      </w:pPr>
    </w:p>
    <w:p w:rsidRDefault="00A833E2" w:rsidP="00A833E2" w:rsidR="00A833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LUKA FORUM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833E2" w:rsidP="00A833E2" w:rsidR="00A833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B7A9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833E2" w:rsidP="00A833E2" w:rsidR="00A833E2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833E2" w:rsidP="00A833E2" w:rsidR="00A833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B6AAE">
        <w:rPr>
          <w:rFonts w:cs="Times New Roman" w:eastAsia="Times New Roman"/>
          <w:szCs w:val="24"/>
        </w:rPr>
        <w:t>, v. r.</w:t>
      </w:r>
    </w:p>
    <w:p w:rsidRDefault="00A833E2" w:rsidP="00A833E2" w:rsidR="00A833E2">
      <w:pPr>
        <w:jc w:val="left"/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left"/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833E2" w:rsidP="00A833E2" w:rsidR="00A833E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833E2" w:rsidP="00A833E2" w:rsidR="00A833E2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rPr>
          <w:rFonts w:cs="Times New Roman" w:eastAsia="Times New Roman"/>
          <w:szCs w:val="24"/>
        </w:rPr>
      </w:pPr>
    </w:p>
    <w:p w:rsidRDefault="00A833E2" w:rsidP="00A833E2" w:rsidR="00A833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LUKA FORUM d. o. o. Poreč, Partizanska 4/1,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Giorgio Skabar, R. Italija, Trst (TS), Via Alpini 28/I i Andrej Dolenc, R. Slovenija, Logatec, Režiška cesta 28, </w:t>
      </w:r>
    </w:p>
    <w:p w:rsidRDefault="00A833E2" w:rsidP="00A833E2" w:rsidR="00A833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833E2" w:rsidP="00A833E2" w:rsidR="00A833E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833E2" w:rsidP="00A833E2" w:rsidR="00A833E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833E2" w:rsidP="00A833E2" w:rsidR="00A833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833E2" w:rsidP="00A833E2" w:rsidR="00A833E2"/>
    <w:p w:rsidRDefault="00A833E2" w:rsidP="00A833E2" w:rsidR="00A833E2"/>
    <w:p w:rsidRDefault="00A833E2" w:rsidP="00A833E2" w:rsidR="00A833E2"/>
    <w:p w:rsidRDefault="00A833E2" w:rsidP="00A833E2" w:rsidR="00A833E2"/>
    <w:p w:rsidRDefault="00A833E2" w:rsidP="00A833E2" w:rsidR="00A833E2"/>
    <w:sectPr w:rsidSect="0026233F" w:rsidR="00A833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3E2" w:rsidP="00A833E2" w:rsidR="00A833E2">
      <w:r>
        <w:separator/>
      </w:r>
    </w:p>
  </w:endnote>
  <w:endnote w:id="0" w:type="continuationSeparator">
    <w:p w:rsidRDefault="00A833E2" w:rsidP="00A833E2" w:rsidR="00A83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3E2" w:rsidP="00A833E2" w:rsidR="00A833E2">
      <w:r>
        <w:separator/>
      </w:r>
    </w:p>
  </w:footnote>
  <w:footnote w:id="0" w:type="continuationSeparator">
    <w:p w:rsidRDefault="00A833E2" w:rsidP="00A833E2" w:rsidR="00A83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E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6AA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E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7AE"/>
    <w:rsid w:val="004667AE"/>
    <w:rsid w:val="0075528E"/>
    <w:rsid w:val="0079403F"/>
    <w:rsid w:val="008518F7"/>
    <w:rsid w:val="009B7A90"/>
    <w:rsid w:val="00A833E2"/>
    <w:rsid w:val="00C467CB"/>
    <w:rsid w:val="00DB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33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33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33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33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33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3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A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6A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6A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6A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33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33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33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33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33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3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A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6A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6A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6A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St-987/2015</izvorni_sadrzaj>
    <derivirana_varijabla naziv="DomainObject.Predmet.OznakaBroj_1">St-987/2015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FORUM d. o. o. POREČ</izvorni_sadrzaj>
    <derivirana_varijabla naziv="DomainObject.Predmet.ProtustrankaFormated_1">  LUKA FORUM d. o. o. POREČ</derivirana_varijabla>
  </DomainObject.Predmet.ProtustrankaFormated>
  <DomainObject.Predmet.ProtustrankaFormatedOIB>
    <izvorni_sadrzaj>  LUKA FORUM d. o. o. POREČ, OIB 38811433551</izvorni_sadrzaj>
    <derivirana_varijabla naziv="DomainObject.Predmet.ProtustrankaFormatedOIB_1">  LUKA FORUM d. o. o. POREČ, OIB 38811433551</derivirana_varijabla>
  </DomainObject.Predmet.ProtustrankaFormatedOIB>
  <DomainObject.Predmet.ProtustrankaFormatedWithAdress>
    <izvorni_sadrzaj> LUKA FORUM d. o. o. POREČ, Partizanska 4/1, 52440 Poreč</izvorni_sadrzaj>
    <derivirana_varijabla naziv="DomainObject.Predmet.ProtustrankaFormatedWithAdress_1"> LUKA FORUM d. o. o. POREČ, Partizanska 4/1, 52440 Poreč</derivirana_varijabla>
  </DomainObject.Predmet.ProtustrankaFormatedWithAdress>
  <DomainObject.Predmet.ProtustrankaFormatedWithAdressOIB>
    <izvorni_sadrzaj> LUKA FORUM d. o. o. POREČ, OIB 38811433551, Partizanska 4/1, 52440 Poreč</izvorni_sadrzaj>
    <derivirana_varijabla naziv="DomainObject.Predmet.ProtustrankaFormatedWithAdressOIB_1"> LUKA FORUM d. o. o. POREČ, OIB 38811433551, Partizanska 4/1, 52440 Poreč</derivirana_varijabla>
  </DomainObject.Predmet.ProtustrankaFormatedWithAdressOIB>
  <DomainObject.Predmet.ProtustrankaWithAdress>
    <izvorni_sadrzaj>LUKA FORUM d. o. o. POREČ Partizanska 4/1, 52440 Poreč</izvorni_sadrzaj>
    <derivirana_varijabla naziv="DomainObject.Predmet.ProtustrankaWithAdress_1">LUKA FORUM d. o. o. POREČ Partizanska 4/1, 52440 Poreč</derivirana_varijabla>
  </DomainObject.Predmet.ProtustrankaWithAdress>
  <DomainObject.Predmet.ProtustrankaWithAdressOIB>
    <izvorni_sadrzaj>LUKA FORUM d. o. o. POREČ, OIB 38811433551, Partizanska 4/1, 52440 Poreč</izvorni_sadrzaj>
    <derivirana_varijabla naziv="DomainObject.Predmet.ProtustrankaWithAdressOIB_1">LUKA FORUM d. o. o. POREČ, OIB 38811433551, Partizanska 4/1, 52440 Poreč</derivirana_varijabla>
  </DomainObject.Predmet.ProtustrankaWithAdressOIB>
  <DomainObject.Predmet.ProtustrankaNazivFormated>
    <izvorni_sadrzaj>LUKA FORUM d. o. o. POREČ</izvorni_sadrzaj>
    <derivirana_varijabla naziv="DomainObject.Predmet.ProtustrankaNazivFormated_1">LUKA FORUM d. o. o. POREČ</derivirana_varijabla>
  </DomainObject.Predmet.ProtustrankaNazivFormated>
  <DomainObject.Predmet.ProtustrankaNazivFormatedOIB>
    <izvorni_sadrzaj>LUKA FORUM d. o. o. POREČ, OIB 38811433551</izvorni_sadrzaj>
    <derivirana_varijabla naziv="DomainObject.Predmet.ProtustrankaNazivFormatedOIB_1">LUKA FORUM d. o. o. POREČ, OIB 38811433551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LUKA FORUM d. o. o. POREČ</item>
    </izvorni_sadrzaj>
    <derivirana_varijabla naziv="DomainObject.Predmet.ProtuStrankaListFormated_1">
      <item>LUKA FORUM d. o. o. POREČ</item>
    </derivirana_varijabla>
  </DomainObject.Predmet.ProtuStrankaListFormated>
  <DomainObject.Predmet.ProtuStrankaListFormatedOIB>
    <izvorni_sadrzaj>
      <item>LUKA FORUM d. o. o. POREČ, OIB 38811433551</item>
    </izvorni_sadrzaj>
    <derivirana_varijabla naziv="DomainObject.Predmet.ProtuStrankaListFormatedOIB_1">
      <item>LUKA FORUM d. o. o. POREČ, OIB 38811433551</item>
    </derivirana_varijabla>
  </DomainObject.Predmet.ProtuStrankaListFormatedOIB>
  <DomainObject.Predmet.ProtuStrankaListFormatedWithAdress>
    <izvorni_sadrzaj>
      <item>LUKA FORUM d. o. o. POREČ, Partizanska 4/1, 52440 Poreč</item>
    </izvorni_sadrzaj>
    <derivirana_varijabla naziv="DomainObject.Predmet.ProtuStrankaListFormatedWithAdress_1">
      <item>LUKA FORUM d. o. o. POREČ, Partizanska 4/1, 52440 Poreč</item>
    </derivirana_varijabla>
  </DomainObject.Predmet.ProtuStrankaListFormatedWithAdress>
  <DomainObject.Predmet.ProtuStrankaListFormatedWithAdressOIB>
    <izvorni_sadrzaj>
      <item>LUKA FORUM d. o. o. POREČ, OIB 38811433551, Partizanska 4/1, 52440 Poreč</item>
    </izvorni_sadrzaj>
    <derivirana_varijabla naziv="DomainObject.Predmet.ProtuStrankaListFormatedWithAdressOIB_1">
      <item>LUKA FORUM d. o. o. POREČ, OIB 38811433551, Partizanska 4/1, 52440 Poreč</item>
    </derivirana_varijabla>
  </DomainObject.Predmet.ProtuStrankaListFormatedWithAdressOIB>
  <DomainObject.Predmet.ProtuStrankaListNazivFormated>
    <izvorni_sadrzaj>
      <item>LUKA FORUM d. o. o. POREČ</item>
    </izvorni_sadrzaj>
    <derivirana_varijabla naziv="DomainObject.Predmet.ProtuStrankaListNazivFormated_1">
      <item>LUKA FORUM d. o. o. POREČ</item>
    </derivirana_varijabla>
  </DomainObject.Predmet.ProtuStrankaListNazivFormated>
  <DomainObject.Predmet.ProtuStrankaListNazivFormatedOIB>
    <izvorni_sadrzaj>
      <item>LUKA FORUM d. o. o. POREČ, OIB 38811433551</item>
    </izvorni_sadrzaj>
    <derivirana_varijabla naziv="DomainObject.Predmet.ProtuStrankaListNazivFormatedOIB_1">
      <item>LUKA FORUM d. o. o. POREČ, OIB 38811433551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LUKA FORUM d. o. o. POREČ</izvorni_sadrzaj>
    <derivirana_varijabla naziv="DomainObject.Predmet.ProtustrankaIDrugi_1">LUKA FORUM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LUKA FORUM d. o. o. POREČ, OIB 38811433551, Partizanska 4/1, 52440 Poreč</izvorni_sadrzaj>
    <derivirana_varijabla naziv="DomainObject.Predmet.ProtustrankaIDrugiAdressOIB_1">LUKA FORUM d. o. o. POREČ, OIB 38811433551,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LUKA FORUM d. o. o. POREČ</item>
    </izvorni_sadrzaj>
    <derivirana_varijabla naziv="DomainObject.Predmet.SudioniciListNaziv_1">
      <item>FINANCIJSKA AGENCIJA, RC RIJEKA, PODRUŽNICA PULA, PULA</item>
      <item>LUKA FORUM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LUKA FORUM d. o. o. POREČ, OIB 38811433551, Partizanska 4/1,52440 Poreč</item>
    </izvorni_sadrzaj>
    <derivirana_varijabla naziv="DomainObject.Predmet.SudioniciListAdressOIB_1">
      <item>FINANCIJSKA AGENCIJA, RC RIJEKA, PODRUŽNICA PULA, PULA, OIB 85821130368, GIARDINI 5,52100 Pula</item>
      <item>LUKA FORUM d. o. o. POREČ, OIB 38811433551,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38811433551</item>
    </izvorni_sadrzaj>
    <derivirana_varijabla naziv="DomainObject.Predmet.SudioniciListNazivOIB_1">
      <item>, OIB 85821130368</item>
      <item>, OIB 38811433551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3093</properties:Characters>
  <properties:Lines>80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2016-03-17T13:14:00Z</dcterms:created>
  <dc:creator>Mihaela Kaligari</dc:creator>
  <dc:description/>
  <cp:keywords/>
  <cp:lastModifiedBy>Jasmina Matika</cp:lastModifiedBy>
  <cp:lastPrinted>2016-03-30T09:54:00Z</cp:lastPrinted>
  <dcterms:modified xmlns:xsi="http://www.w3.org/2001/XMLSchema-instance" xsi:type="dcterms:W3CDTF">2016-03-30T10:41:00Z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