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1a06" w14:paraId="2e91a06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>TRGOVAČKI SUD  U PAZINU</w:t>
      </w:r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67123D">
        <w:t>EQUITO</w:t>
      </w:r>
      <w:r w:rsidR="00D86A66" w:rsidRPr="002D2000">
        <w:t xml:space="preserve"> d.o.o. u stečaju</w:t>
      </w:r>
      <w:r w:rsidR="0067123D">
        <w:t>,</w:t>
      </w:r>
      <w:r w:rsidR="00D86A66" w:rsidRPr="002D2000">
        <w:t xml:space="preserve"> </w:t>
      </w:r>
      <w:r w:rsidR="0067123D">
        <w:t>Umag</w:t>
      </w:r>
      <w:r w:rsidR="00D86A66" w:rsidRPr="002D2000">
        <w:t xml:space="preserve">, </w:t>
      </w:r>
      <w:r w:rsidR="0067123D">
        <w:t>Vladimira Gortana 36</w:t>
      </w:r>
      <w:r w:rsidR="00D86A66">
        <w:t xml:space="preserve">, OIB: </w:t>
      </w:r>
      <w:r w:rsidR="0067123D" w:rsidRPr="0067123D">
        <w:t>95517075455</w:t>
      </w:r>
      <w:r>
        <w:t xml:space="preserve">, dana </w:t>
      </w:r>
      <w:r w:rsidR="0067123D">
        <w:t>21</w:t>
      </w:r>
      <w:r w:rsidR="00D86A66">
        <w:t>. lipnja</w:t>
      </w:r>
      <w:r>
        <w:t xml:space="preserve"> 2017.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D86A66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67123D">
        <w:t>EQUITO</w:t>
      </w:r>
      <w:r w:rsidR="0067123D" w:rsidRPr="002D2000">
        <w:t xml:space="preserve"> d.o.o. u stečaju</w:t>
      </w:r>
      <w:r w:rsidR="0067123D">
        <w:t>,</w:t>
      </w:r>
      <w:r w:rsidR="0067123D" w:rsidRPr="002D2000">
        <w:t xml:space="preserve"> </w:t>
      </w:r>
      <w:r w:rsidR="0067123D">
        <w:t>Umag</w:t>
      </w:r>
      <w:r w:rsidR="0067123D" w:rsidRPr="002D2000">
        <w:t xml:space="preserve">, </w:t>
      </w:r>
      <w:r w:rsidR="0067123D">
        <w:t xml:space="preserve">Vladimira Gortana 36, OIB: </w:t>
      </w:r>
      <w:r w:rsidR="0067123D" w:rsidRPr="0067123D">
        <w:t>95517075455</w:t>
      </w:r>
      <w:r>
        <w:t>, i određuje se za dan</w:t>
      </w:r>
    </w:p>
    <w:p w:rsidRDefault="00562E41" w:rsidP="00562E41" w:rsidR="00562E41"/>
    <w:p w:rsidRDefault="0067123D" w:rsidP="00562E41" w:rsidR="00562E41" w:rsidRPr="00562E41">
      <w:pPr>
        <w:jc w:val="center"/>
      </w:pPr>
      <w:r>
        <w:t>27</w:t>
      </w:r>
      <w:r w:rsidR="00D86A66">
        <w:t>. srpnja</w:t>
      </w:r>
      <w:r w:rsidR="00562E41" w:rsidRPr="00562E41">
        <w:t xml:space="preserve"> 2017. godine u </w:t>
      </w:r>
      <w:r>
        <w:t>10</w:t>
      </w:r>
      <w:r w:rsidR="00562E41" w:rsidRPr="00562E41">
        <w:t>:</w:t>
      </w:r>
      <w:r w:rsidR="00215DC2">
        <w:t>00</w:t>
      </w:r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smartTag w:element="metricconverter" w:uri="urn:schemas-microsoft-com:office:smarttags">
        <w:smartTagPr>
          <w:attr w:val="192. st" w:name="ProductID"/>
        </w:smartTagPr>
        <w:r w:rsidRPr="00562E41">
          <w:t>192. st</w:t>
        </w:r>
      </w:smartTag>
      <w:r w:rsidRPr="00562E41">
        <w:t xml:space="preserve">. 1. i 2. i čl. 193.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dana </w:t>
      </w:r>
      <w:r w:rsidR="0067123D">
        <w:t>21</w:t>
      </w:r>
      <w:r w:rsidR="00D86A66">
        <w:t>. lipnja</w:t>
      </w:r>
      <w:r>
        <w:t xml:space="preserve"> 2017</w:t>
      </w:r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67123D" w:rsidR="0067123D" w:rsidRPr="00562E41">
      <w:pPr>
        <w:ind w:firstLine="708" w:left="5664"/>
      </w:pPr>
      <w:r w:rsidRPr="00562E41">
        <w:t xml:space="preserve">          Damir Rabar</w:t>
      </w:r>
      <w:r w:rsidR="008066F0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67123D" w:rsidR="00D41D2A">
    <w:pPr>
      <w:jc w:val="right"/>
    </w:pPr>
    <w:r w:rsidRPr="004C5D48">
      <w:t xml:space="preserve">Poslovni broj </w:t>
    </w:r>
    <w:r>
      <w:t>1 St-</w:t>
    </w:r>
    <w:r w:rsidR="0067123D">
      <w:t>36</w:t>
    </w:r>
    <w:r w:rsidRPr="004C5D48">
      <w:t>/15-</w:t>
    </w:r>
    <w:r w:rsidR="0067123D"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202458"/>
    <w:rsid w:val="00215DC2"/>
    <w:rsid w:val="002A1885"/>
    <w:rsid w:val="00343E78"/>
    <w:rsid w:val="0038388E"/>
    <w:rsid w:val="00462EEB"/>
    <w:rsid w:val="004C5D48"/>
    <w:rsid w:val="005056CD"/>
    <w:rsid w:val="00562E41"/>
    <w:rsid w:val="00596B6D"/>
    <w:rsid w:val="005C144C"/>
    <w:rsid w:val="0067123D"/>
    <w:rsid w:val="006A5E5B"/>
    <w:rsid w:val="008066F0"/>
    <w:rsid w:val="00830A3E"/>
    <w:rsid w:val="0093576F"/>
    <w:rsid w:val="009A1586"/>
    <w:rsid w:val="00A03428"/>
    <w:rsid w:val="00A61614"/>
    <w:rsid w:val="00C0196A"/>
    <w:rsid w:val="00C539E1"/>
    <w:rsid w:val="00C922E5"/>
    <w:rsid w:val="00CA545A"/>
    <w:rsid w:val="00CC0D30"/>
    <w:rsid w:val="00D41D2A"/>
    <w:rsid w:val="00D86A66"/>
    <w:rsid w:val="00D949A9"/>
    <w:rsid w:val="00E02D98"/>
    <w:rsid w:val="00E10409"/>
    <w:rsid w:val="00E47065"/>
    <w:rsid w:val="00E96657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6F0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6F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6F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6F0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6F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6F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191</properties:Words>
  <properties:Characters>1032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2017-06-20T07:35:00Z</dcterms:created>
  <dc:creator>drabar</dc:creator>
  <cp:lastModifiedBy>wsadmin</cp:lastModifiedBy>
  <cp:lastPrinted>2017-06-21T10:24:00Z</cp:lastPrinted>
  <dcterms:modified xmlns:xsi="http://www.w3.org/2001/XMLSchema-instance" xsi:type="dcterms:W3CDTF">2017-06-21T10:24:00Z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