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fe75" w14:paraId="435fe7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53C94">
        <w:t>80</w:t>
      </w:r>
      <w:r w:rsidR="003E2981">
        <w:t>2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3E2981">
        <w:t xml:space="preserve">ŽIVA STIL jednostavno društvo s ograničenom odgovornošću za građenje, </w:t>
      </w:r>
      <w:proofErr w:type="spellStart"/>
      <w:r w:rsidR="003E2981">
        <w:t>Poznanovec</w:t>
      </w:r>
      <w:proofErr w:type="spellEnd"/>
      <w:r w:rsidR="003E2981">
        <w:t xml:space="preserve">, Narodnih heroja 1a, </w:t>
      </w:r>
      <w:proofErr w:type="spellStart"/>
      <w:r w:rsidR="003E2981">
        <w:t>MBS</w:t>
      </w:r>
      <w:proofErr w:type="spellEnd"/>
      <w:r w:rsidR="003E2981">
        <w:t xml:space="preserve">: 080959819, </w:t>
      </w:r>
      <w:proofErr w:type="spellStart"/>
      <w:r w:rsidR="003E2981">
        <w:t>OIB</w:t>
      </w:r>
      <w:proofErr w:type="spellEnd"/>
      <w:r w:rsidR="003E2981">
        <w:t xml:space="preserve">: 45656575879, </w:t>
      </w:r>
      <w:r w:rsidR="00DB4D73">
        <w:t>dana 2</w:t>
      </w:r>
      <w:r w:rsidR="009F3934">
        <w:t>7</w:t>
      </w:r>
      <w:r w:rsidR="00DB4D73">
        <w:t xml:space="preserve">. rujna </w:t>
      </w:r>
      <w:r w:rsidR="009213E3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3E2981">
        <w:t xml:space="preserve">ŽIVA STIL jednostavno društvo s ograničenom odgovornošću za građenje, </w:t>
      </w:r>
      <w:proofErr w:type="spellStart"/>
      <w:r w:rsidR="003E2981">
        <w:t>Poznanovec</w:t>
      </w:r>
      <w:proofErr w:type="spellEnd"/>
      <w:r w:rsidR="003E2981">
        <w:t xml:space="preserve">, Narodnih heroja 1a, </w:t>
      </w:r>
      <w:proofErr w:type="spellStart"/>
      <w:r w:rsidR="003E2981">
        <w:t>MBS</w:t>
      </w:r>
      <w:proofErr w:type="spellEnd"/>
      <w:r w:rsidR="003E2981">
        <w:t xml:space="preserve">: 080959819, </w:t>
      </w:r>
      <w:proofErr w:type="spellStart"/>
      <w:r w:rsidR="003E2981">
        <w:t>OIB</w:t>
      </w:r>
      <w:proofErr w:type="spellEnd"/>
      <w:r w:rsidR="003E2981">
        <w:t xml:space="preserve">: 45656575879.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F3934">
        <w:t xml:space="preserve">Branko Penić, </w:t>
      </w:r>
      <w:proofErr w:type="spellStart"/>
      <w:r w:rsidR="009F3934">
        <w:t>OIB</w:t>
      </w:r>
      <w:proofErr w:type="spellEnd"/>
      <w:r w:rsidR="009F3934">
        <w:t xml:space="preserve">: 44760983293, Slavonski Brod, Ulica </w:t>
      </w:r>
      <w:proofErr w:type="spellStart"/>
      <w:r w:rsidR="009F3934">
        <w:t>Aredelija</w:t>
      </w:r>
      <w:proofErr w:type="spellEnd"/>
      <w:r w:rsidR="009F3934">
        <w:t xml:space="preserve"> Della </w:t>
      </w:r>
      <w:proofErr w:type="spellStart"/>
      <w:r w:rsidR="009F3934">
        <w:t>Belle</w:t>
      </w:r>
      <w:proofErr w:type="spellEnd"/>
      <w:r w:rsidR="009F3934">
        <w:t xml:space="preserve"> 15.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E2981">
        <w:t xml:space="preserve">ŽIVA STIL jednostavno društvo s ograničenom odgovornošću za građenje, </w:t>
      </w:r>
      <w:proofErr w:type="spellStart"/>
      <w:r w:rsidR="003E2981">
        <w:t>Poznanovec</w:t>
      </w:r>
      <w:proofErr w:type="spellEnd"/>
      <w:r w:rsidR="003E2981">
        <w:t xml:space="preserve">, Narodnih heroja 1a, </w:t>
      </w:r>
      <w:proofErr w:type="spellStart"/>
      <w:r w:rsidR="003E2981">
        <w:t>MBS</w:t>
      </w:r>
      <w:proofErr w:type="spellEnd"/>
      <w:r w:rsidR="003E2981">
        <w:t xml:space="preserve">: 080959819, </w:t>
      </w:r>
      <w:proofErr w:type="spellStart"/>
      <w:r w:rsidR="003E2981">
        <w:t>OIB</w:t>
      </w:r>
      <w:proofErr w:type="spellEnd"/>
      <w:r w:rsidR="003E2981">
        <w:t>: 45656575879.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E2981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E2981">
        <w:rPr>
          <w:bCs/>
        </w:rPr>
        <w:t>288</w:t>
      </w:r>
      <w:r>
        <w:rPr>
          <w:bCs/>
        </w:rPr>
        <w:t xml:space="preserve"> od 8. ožujka 2017. nad stečajnim dužnikom</w:t>
      </w:r>
      <w:r>
        <w:t xml:space="preserve"> </w:t>
      </w:r>
      <w:r w:rsidR="003E2981">
        <w:t xml:space="preserve">ŽIVA STIL jednostavno društvo s ograničenom odgovornošću za građenje, </w:t>
      </w:r>
      <w:proofErr w:type="spellStart"/>
      <w:r w:rsidR="003E2981">
        <w:t>Poznanovec</w:t>
      </w:r>
      <w:proofErr w:type="spellEnd"/>
      <w:r w:rsidR="003E2981">
        <w:t xml:space="preserve">, Narodnih heroja 1a, </w:t>
      </w:r>
      <w:proofErr w:type="spellStart"/>
      <w:r w:rsidR="003E2981">
        <w:t>MBS</w:t>
      </w:r>
      <w:proofErr w:type="spellEnd"/>
      <w:r w:rsidR="003E2981">
        <w:t xml:space="preserve">: 080959819, </w:t>
      </w:r>
      <w:proofErr w:type="spellStart"/>
      <w:r w:rsidR="003E2981">
        <w:t>OIB</w:t>
      </w:r>
      <w:proofErr w:type="spellEnd"/>
      <w:r w:rsidR="003E2981">
        <w:t>: 45656575879.</w:t>
      </w:r>
      <w:r w:rsidR="002C7929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lastRenderedPageBreak/>
        <w:t xml:space="preserve"> St-</w:t>
      </w:r>
      <w:r w:rsidR="00353C94">
        <w:t>80</w:t>
      </w:r>
      <w:r w:rsidR="003E2981">
        <w:t>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353C94">
        <w:t>1</w:t>
      </w:r>
      <w:r w:rsidR="003E2981">
        <w:t>9</w:t>
      </w:r>
      <w:r w:rsidR="00353C94">
        <w:t>.</w:t>
      </w:r>
      <w:r w:rsidR="002C7929">
        <w:t xml:space="preserve"> srpnja </w:t>
      </w:r>
      <w:r>
        <w:t>2017., objavio oglas na mrežnoj stranici e-oglasna ploča sudova pod poslovnim brojem St-</w:t>
      </w:r>
      <w:r w:rsidR="00353C94">
        <w:t>80</w:t>
      </w:r>
      <w:r w:rsidR="003E2981">
        <w:t>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895EFF">
        <w:t>7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31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7596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075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75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5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5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075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75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5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5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St-802/2017</izvorni_sadrzaj>
    <derivirana_varijabla naziv="DomainObject.Predmet.OznakaBroj_1">St-802/2017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ŽIVA STIL jednostavno društvo s ograničenom odgovornošću za građenje</izvorni_sadrzaj>
    <derivirana_varijabla naziv="DomainObject.Predmet.ProtustrankaFormated_1">  ŽIVA STIL jednostavno društvo s ograničenom odgovornošću za građenje</derivirana_varijabla>
  </DomainObject.Predmet.ProtustrankaFormated>
  <DomainObject.Predmet.ProtustrankaFormatedOIB>
    <izvorni_sadrzaj>  ŽIVA STIL jednostavno društvo s ograničenom odgovornošću za građenje, OIB 45656575879</izvorni_sadrzaj>
    <derivirana_varijabla naziv="DomainObject.Predmet.ProtustrankaFormatedOIB_1">  ŽIVA STIL jednostavno društvo s ograničenom odgovornošću za građenje, OIB 45656575879</derivirana_varijabla>
  </DomainObject.Predmet.ProtustrankaFormatedOIB>
  <DomainObject.Predmet.ProtustrankaFormatedWithAdress>
    <izvorni_sadrzaj> ŽIVA STIL jednostavno društvo s ograničenom odgovornošću za građenje, Narodnih heroja 1 A , 49247 Poznanovec</izvorni_sadrzaj>
    <derivirana_varijabla naziv="DomainObject.Predmet.ProtustrankaFormatedWithAdress_1"> ŽIVA STIL jednostavno društvo s ograničenom odgovornošću za građenje, Narodnih heroja 1 A , 49247 Poznanovec</derivirana_varijabla>
  </DomainObject.Predmet.ProtustrankaFormatedWithAdress>
  <DomainObject.Predmet.ProtustrankaFormatedWithAdressOIB>
    <izvorni_sadrzaj> ŽIVA STIL jednostavno društvo s ograničenom odgovornošću za građenje, OIB 45656575879, Narodnih heroja 1 A , 49247 Poznanovec</izvorni_sadrzaj>
    <derivirana_varijabla naziv="DomainObject.Predmet.ProtustrankaFormatedWithAdressOIB_1"> ŽIVA STIL jednostavno društvo s ograničenom odgovornošću za građenje, OIB 45656575879, Narodnih heroja 1 A , 49247 Poznanovec</derivirana_varijabla>
  </DomainObject.Predmet.ProtustrankaFormatedWithAdressOIB>
  <DomainObject.Predmet.ProtustrankaWithAdress>
    <izvorni_sadrzaj>ŽIVA STIL jednostavno društvo s ograničenom odgovornošću za građenje Narodnih heroja 1 A , 49247 Poznanovec</izvorni_sadrzaj>
    <derivirana_varijabla naziv="DomainObject.Predmet.ProtustrankaWithAdress_1">ŽIVA STIL jednostavno društvo s ograničenom odgovornošću za građenje Narodnih heroja 1 A , 49247 Poznanovec</derivirana_varijabla>
  </DomainObject.Predmet.ProtustrankaWithAdress>
  <DomainObject.Predmet.ProtustrankaWithAdressOIB>
    <izvorni_sadrzaj>ŽIVA STIL jednostavno društvo s ograničenom odgovornošću za građenje, OIB 45656575879, Narodnih heroja 1 A , 49247 Poznanovec</izvorni_sadrzaj>
    <derivirana_varijabla naziv="DomainObject.Predmet.ProtustrankaWithAdressOIB_1">ŽIVA STIL jednostavno društvo s ograničenom odgovornošću za građenje, OIB 45656575879, Narodnih heroja 1 A , 49247 Poznanovec</derivirana_varijabla>
  </DomainObject.Predmet.ProtustrankaWithAdressOIB>
  <DomainObject.Predmet.ProtustrankaNazivFormated>
    <izvorni_sadrzaj>ŽIVA STIL jednostavno društvo s ograničenom odgovornošću za građenje</izvorni_sadrzaj>
    <derivirana_varijabla naziv="DomainObject.Predmet.ProtustrankaNazivFormated_1">ŽIVA STIL jednostavno društvo s ograničenom odgovornošću za građenje</derivirana_varijabla>
  </DomainObject.Predmet.ProtustrankaNazivFormated>
  <DomainObject.Predmet.ProtustrankaNazivFormatedOIB>
    <izvorni_sadrzaj>ŽIVA STIL jednostavno društvo s ograničenom odgovornošću za građenje, OIB 45656575879</izvorni_sadrzaj>
    <derivirana_varijabla naziv="DomainObject.Predmet.ProtustrankaNazivFormatedOIB_1">ŽIVA STIL jednostavno društvo s ograničenom odgovornošću za građenje, OIB 45656575879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ŽIVA STIL jednostavno društvo s ograničenom odgovornošću za građenje</item>
    </izvorni_sadrzaj>
    <derivirana_varijabla naziv="DomainObject.Predmet.ProtuStrankaListFormated_1">
      <item>ŽIVA STIL jednostavno društvo s ograničenom odgovornošću za građenje</item>
    </derivirana_varijabla>
  </DomainObject.Predmet.ProtuStrankaListFormated>
  <DomainObject.Predmet.ProtuStrankaListFormatedOIB>
    <izvorni_sadrzaj>
      <item>ŽIVA STIL jednostavno društvo s ograničenom odgovornošću za građenje, OIB 45656575879</item>
    </izvorni_sadrzaj>
    <derivirana_varijabla naziv="DomainObject.Predmet.ProtuStrankaListFormatedOIB_1">
      <item>ŽIVA STIL jednostavno društvo s ograničenom odgovornošću za građenje, OIB 45656575879</item>
    </derivirana_varijabla>
  </DomainObject.Predmet.ProtuStrankaListFormatedOIB>
  <DomainObject.Predmet.ProtuStrankaListFormatedWithAdress>
    <izvorni_sadrzaj>
      <item>ŽIVA STIL jednostavno društvo s ograničenom odgovornošću za građenje, Narodnih heroja 1 A , 49247 Poznanovec</item>
    </izvorni_sadrzaj>
    <derivirana_varijabla naziv="DomainObject.Predmet.ProtuStrankaListFormatedWithAdress_1">
      <item>ŽIVA STIL jednostavno društvo s ograničenom odgovornošću za građenje, Narodnih heroja 1 A , 49247 Poznanovec</item>
    </derivirana_varijabla>
  </DomainObject.Predmet.ProtuStrankaListFormatedWithAdress>
  <DomainObject.Predmet.ProtuStrankaListFormatedWithAdressOIB>
    <izvorni_sadrzaj>
      <item>ŽIVA STIL jednostavno društvo s ograničenom odgovornošću za građenje, OIB 45656575879, Narodnih heroja 1 A , 49247 Poznanovec</item>
    </izvorni_sadrzaj>
    <derivirana_varijabla naziv="DomainObject.Predmet.ProtuStrankaListFormatedWithAdressOIB_1">
      <item>ŽIVA STIL jednostavno društvo s ograničenom odgovornošću za građenje, OIB 45656575879, Narodnih heroja 1 A , 49247 Poznanovec</item>
    </derivirana_varijabla>
  </DomainObject.Predmet.ProtuStrankaListFormatedWithAdressOIB>
  <DomainObject.Predmet.ProtuStrankaListNazivFormated>
    <izvorni_sadrzaj>
      <item>ŽIVA STIL jednostavno društvo s ograničenom odgovornošću za građenje</item>
    </izvorni_sadrzaj>
    <derivirana_varijabla naziv="DomainObject.Predmet.ProtuStrankaListNazivFormated_1">
      <item>ŽIVA STIL jednostavno društvo s ograničenom odgovornošću za građenje</item>
    </derivirana_varijabla>
  </DomainObject.Predmet.ProtuStrankaListNazivFormated>
  <DomainObject.Predmet.ProtuStrankaListNazivFormatedOIB>
    <izvorni_sadrzaj>
      <item>ŽIVA STIL jednostavno društvo s ograničenom odgovornošću za građenje, OIB 45656575879</item>
    </izvorni_sadrzaj>
    <derivirana_varijabla naziv="DomainObject.Predmet.ProtuStrankaListNazivFormatedOIB_1">
      <item>ŽIVA STIL jednostavno društvo s ograničenom odgovornošću za građenje, OIB 45656575879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ŽIVA STIL jednostavno društvo s ograničenom odgovornošću za građenje</izvorni_sadrzaj>
    <derivirana_varijabla naziv="DomainObject.Predmet.ProtustrankaIDrugi_1">ŽIVA STIL jednostavno društvo s ograničenom odgovornošću za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ŽIVA STIL jednostavno društvo s ograničenom odgovornošću za građenje, OIB 45656575879, Narodnih heroja 1 A , 49247 Poznanovec</izvorni_sadrzaj>
    <derivirana_varijabla naziv="DomainObject.Predmet.ProtustrankaIDrugiAdressOIB_1">ŽIVA STIL jednostavno društvo s ograničenom odgovornošću za građenje, OIB 45656575879, Narodnih heroja 1 A 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ŽIVA STIL jednostavno društvo s ograničenom odgovornošću za građenje</item>
      <item>FINA Regionalni centar Zagreb</item>
    </izvorni_sadrzaj>
    <derivirana_varijabla naziv="DomainObject.Predmet.SudioniciListNaziv_1">
      <item>ŽIVA STIL jednostavno društvo s ograničenom odgovornošću za građenje</item>
      <item>FINA Regionalni centar Zagreb</item>
    </derivirana_varijabla>
  </DomainObject.Predmet.SudioniciListNaziv>
  <DomainObject.Predmet.SudioniciListAdressOIB>
    <izvorni_sadrzaj>
      <item>ŽIVA STIL jednostavno društvo s ograničenom odgovornošću za građenje, OIB 45656575879, Narodnih heroja 1 A ,49247 Poznanovec</item>
      <item>FINA Regionalni centar Zagreb, OIB 85821130368, Trg svibanjskih žrtava 1995. br. 1,10000 Zagreb</item>
    </izvorni_sadrzaj>
    <derivirana_varijabla naziv="DomainObject.Predmet.SudioniciListAdressOIB_1">
      <item>ŽIVA STIL jednostavno društvo s ograničenom odgovornošću za građenje, OIB 45656575879, Narodnih heroja 1 A ,49247 Poznanovec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45656575879</item>
      <item>, OIB 85821130368</item>
    </izvorni_sadrzaj>
    <derivirana_varijabla naziv="DomainObject.Predmet.SudioniciListNazivOIB_1">
      <item>, OIB 45656575879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F7812-7720-497B-9A77-0820A5F5E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3290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2017-09-27T09:50:00Z</dcterms:created>
  <dc:creator>Korisnik</dc:creator>
  <cp:lastModifiedBy>Ljiljana Floršić</cp:lastModifiedBy>
  <cp:lastPrinted>2017-09-27T07:14:00Z</cp:lastPrinted>
  <dcterms:modified xmlns:xsi="http://www.w3.org/2001/XMLSchema-instance" xsi:type="dcterms:W3CDTF">2017-09-27T09:52:00Z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