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1974" w14:paraId="4741974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F94B7A">
        <w:rPr>
          <w:bCs/>
        </w:rPr>
        <w:t>375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3703A9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F94B7A">
        <w:t>AGRAR BENKOVAC d.o.o., Benkovačko selo 35, Benkovačko selo, OIB: 79419603493</w:t>
      </w:r>
      <w:r w:rsidR="00C947ED">
        <w:t xml:space="preserve">, povodom zahtjeva Financijske agencije, Regionalnog centra Split, Podružnice Zadar, Ivana Danila 4, OIB: 85821130368 od </w:t>
      </w:r>
      <w:r w:rsidR="00F94B7A">
        <w:t>9</w:t>
      </w:r>
      <w:r w:rsidR="00A57491">
        <w:t xml:space="preserve">. </w:t>
      </w:r>
      <w:r w:rsidR="003703A9">
        <w:t>studenog</w:t>
      </w:r>
      <w:r w:rsidR="00757DF3">
        <w:t xml:space="preserve"> 2018</w:t>
      </w:r>
      <w:r w:rsidR="00C947ED">
        <w:t xml:space="preserve">., </w:t>
      </w:r>
      <w:r w:rsidR="00F94B7A">
        <w:t>22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F94B7A">
        <w:t>AGRAR BENKOVAC d.o.o., Benkovačko selo 35, Benkovačko selo, OIB: 79419603493</w:t>
      </w:r>
      <w:r w:rsidR="00A57491">
        <w:t>,</w:t>
      </w:r>
      <w:r>
        <w:t xml:space="preserve"> na temelju neizvršenih osnova za plaćanje iznosi </w:t>
      </w:r>
      <w:r w:rsidR="00F94B7A">
        <w:t>6.405,19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F94B7A">
        <w:rPr>
          <w:color w:themeTint="D9" w:themeColor="text1" w:val="262626"/>
        </w:rPr>
        <w:t>Ante Markov</w:t>
      </w:r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F94B7A">
        <w:t>22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E673BA" w:rsidP="00AD11DE" w:rsidR="00C947ED">
      <w:pPr>
        <w:jc w:val="right"/>
      </w:pP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E673BA" w:rsidP="00AD11DE" w:rsidR="00DE51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6E3223">
        <w:t>Anamarija Kovačić Milković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F94B7A">
      <w:rPr>
        <w:bCs/>
      </w:rPr>
      <w:t>375</w:t>
    </w:r>
    <w:r w:rsidR="00994F76">
      <w:rPr>
        <w:bCs/>
      </w:rPr>
      <w:t>/2018-</w:t>
    </w:r>
    <w:r w:rsidR="003703A9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36244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79BD"/>
    <w:rsid w:val="00B17EFE"/>
    <w:rsid w:val="00B93D8D"/>
    <w:rsid w:val="00B951D5"/>
    <w:rsid w:val="00BD1275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94B7A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AGRAR BENKOVAC d.o.o.za poljoprivredu i trgovinu</izvorni_sadrzaj>
    <derivirana_varijabla naziv="DomainObject.Predmet.StrankaFormated_1">  FINA; AGRAR BENKOVAC d.o.o.za poljoprivredu i trgovinu</derivirana_varijabla>
  </DomainObject.Predmet.StrankaFormated>
  <DomainObject.Predmet.StrankaFormatedOIB>
    <izvorni_sadrzaj>  FINA, OIB 85821130368; AGRAR BENKOVAC d.o.o.za poljoprivredu i trgovinu, OIB 79419603493</izvorni_sadrzaj>
    <derivirana_varijabla naziv="DomainObject.Predmet.StrankaFormatedOIB_1">  FINA, OIB 85821130368; AGRAR BENKOVAC d.o.o.za poljoprivredu i trgovinu, OIB 79419603493</derivirana_varijabla>
  </DomainObject.Predmet.StrankaFormatedOIB>
  <DomainObject.Predmet.StrankaFormatedWithAdress>
    <izvorni_sadrzaj> FINA, Ivana Danila 4, 23000 Zadar; AGRAR BENKOVAC d.o.o.za poljoprivredu i trgovinu, Benkovačko selo 35, 23420 Benkovačko Selo</izvorni_sadrzaj>
    <derivirana_varijabla naziv="DomainObject.Predmet.StrankaFormatedWithAdress_1"> FINA, Ivana Danila 4, 23000 Zadar; AGRAR BENKOVAC d.o.o.za poljoprivredu i trgovinu, Benkovačko selo 35, 23420 Benkovačko Selo</derivirana_varijabla>
  </DomainObject.Predmet.StrankaFormatedWithAdress>
  <DomainObject.Predmet.StrankaFormatedWithAdressOIB>
    <izvorni_sadrzaj> FINA, OIB 85821130368, Ivana Danila 4, 23000 Zadar; AGRAR BENKOVAC d.o.o.za poljoprivredu i trgovinu, OIB 79419603493, Benkovačko selo 35, 23420 Benkovačko Selo</izvorni_sadrzaj>
    <derivirana_varijabla naziv="DomainObject.Predmet.StrankaFormatedWithAdressOIB_1"> FINA, OIB 85821130368, Ivana Danila 4, 23000 Zadar; AGRAR BENKOVAC d.o.o.za poljoprivredu i trgovinu, OIB 79419603493, Benkovačko selo 35, 23420 Benkovačko Selo</derivirana_varijabla>
  </DomainObject.Predmet.StrankaFormatedWithAdressOIB>
  <DomainObject.Predmet.StrankaWithAdress>
    <izvorni_sadrzaj>FINA Ivana Danila 4,23000 Zadar,AGRAR BENKOVAC d.o.o.za poljoprivredu i trgovinu Benkovačko selo 35,23420 Benkovačko Selo</izvorni_sadrzaj>
    <derivirana_varijabla naziv="DomainObject.Predmet.StrankaWithAdress_1">FINA Ivana Danila 4,23000 Zadar,AGRAR BENKOVAC d.o.o.za poljoprivredu i trgovinu Benkovačko selo 35,23420 Benkovačko Selo</derivirana_varijabla>
  </DomainObject.Predmet.StrankaWithAdress>
  <DomainObject.Predmet.StrankaWithAdressOIB>
    <izvorni_sadrzaj>FINA, OIB 85821130368, Ivana Danila 4,23000 Zadar,AGRAR BENKOVAC d.o.o.za poljoprivredu i trgovinu, OIB 79419603493, Benkovačko selo 35,23420 Benkovačko Selo</izvorni_sadrzaj>
    <derivirana_varijabla naziv="DomainObject.Predmet.StrankaWithAdressOIB_1">FINA, OIB 85821130368, Ivana Danila 4,23000 Zadar,AGRAR BENKOVAC d.o.o.za poljoprivredu i trgovinu, OIB 79419603493, Benkovačko selo 35,23420 Benkovačko Selo</derivirana_varijabla>
  </DomainObject.Predmet.StrankaWithAdressOIB>
  <DomainObject.Predmet.StrankaNazivFormated>
    <izvorni_sadrzaj>FINA,AGRAR BENKOVAC d.o.o.za poljoprivredu i trgovinu</izvorni_sadrzaj>
    <derivirana_varijabla naziv="DomainObject.Predmet.StrankaNazivFormated_1">FINA,AGRAR BENKOVAC d.o.o.za poljoprivredu i trgovinu</derivirana_varijabla>
  </DomainObject.Predmet.StrankaNazivFormated>
  <DomainObject.Predmet.StrankaNazivFormatedOIB>
    <izvorni_sadrzaj>FINA, OIB 85821130368,AGRAR BENKOVAC d.o.o.za poljoprivredu i trgovinu, OIB 79419603493</izvorni_sadrzaj>
    <derivirana_varijabla naziv="DomainObject.Predmet.StrankaNazivFormatedOIB_1">FINA, OIB 85821130368,AGRAR BENKOVAC d.o.o.za poljoprivredu i trgovinu, OIB 79419603493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  <item>AGRAR BENKOVAC d.o.o.za poljoprivredu i trgovinu</item>
    </izvorni_sadrzaj>
    <derivirana_varijabla naziv="DomainObject.Predmet.StrankaListFormated_1">
      <item>FINA</item>
      <item>AGRAR BENKOVAC d.o.o.za poljoprivredu i trgovinu</item>
    </derivirana_varijabla>
  </DomainObject.Predmet.StrankaListFormated>
  <DomainObject.Predmet.StrankaListFormatedOIB>
    <izvorni_sadrzaj>
      <item>FINA, OIB 85821130368</item>
      <item>AGRAR BENKOVAC d.o.o.za poljoprivredu i trgovinu, OIB 79419603493</item>
    </izvorni_sadrzaj>
    <derivirana_varijabla naziv="DomainObject.Predmet.StrankaListFormatedOIB_1">
      <item>FINA, OIB 85821130368</item>
      <item>AGRAR BENKOVAC d.o.o.za poljoprivredu i trgovinu, OIB 79419603493</item>
    </derivirana_varijabla>
  </DomainObject.Predmet.StrankaListFormatedOIB>
  <DomainObject.Predmet.StrankaListFormatedWithAdress>
    <izvorni_sadrzaj>
      <item>FINA, Ivana Danila 4, 23000 Zadar</item>
      <item>AGRAR BENKOVAC d.o.o.za poljoprivredu i trgovinu, Benkovačko selo 35, 23420 Benkovačko Selo</item>
    </izvorni_sadrzaj>
    <derivirana_varijabla naziv="DomainObject.Predmet.StrankaListFormatedWithAdress_1">
      <item>FINA, Ivana Danila 4, 23000 Zadar</item>
      <item>AGRAR BENKOVAC d.o.o.za poljoprivredu i trgovinu, Benkovačko selo 35, 23420 Benkovačko Selo</item>
    </derivirana_varijabla>
  </DomainObject.Predmet.StrankaListFormatedWithAdress>
  <DomainObject.Predmet.StrankaListFormatedWithAdressOIB>
    <izvorni_sadrzaj>
      <item>FINA, OIB 85821130368, Ivana Danila 4, 23000 Zadar</item>
      <item>AGRAR BENKOVAC d.o.o.za poljoprivredu i trgovinu, OIB 79419603493, Benkovačko selo 35, 23420 Benkovačko Selo</item>
    </izvorni_sadrzaj>
    <derivirana_varijabla naziv="DomainObject.Predmet.StrankaListFormatedWithAdressOIB_1">
      <item>FINA, OIB 85821130368, Ivana Danila 4, 23000 Zadar</item>
      <item>AGRAR BENKOVAC d.o.o.za poljoprivredu i trgovinu, OIB 79419603493, Benkovačko selo 35, 23420 Benkovačko Selo</item>
    </derivirana_varijabla>
  </DomainObject.Predmet.StrankaListFormatedWithAdressOIB>
  <DomainObject.Predmet.StrankaListNazivFormated>
    <izvorni_sadrzaj>
      <item>FINA</item>
      <item>AGRAR BENKOVAC d.o.o.za poljoprivredu i trgovinu</item>
    </izvorni_sadrzaj>
    <derivirana_varijabla naziv="DomainObject.Predmet.StrankaListNazivFormated_1">
      <item>FINA</item>
      <item>AGRAR BENKOVAC d.o.o.za poljoprivredu i trgovinu</item>
    </derivirana_varijabla>
  </DomainObject.Predmet.StrankaListNazivFormated>
  <DomainObject.Predmet.StrankaListNazivFormatedOIB>
    <izvorni_sadrzaj>
      <item>FINA, OIB 85821130368</item>
      <item>AGRAR BENKOVAC d.o.o.za poljoprivredu i trgovinu, OIB 79419603493</item>
    </izvorni_sadrzaj>
    <derivirana_varijabla naziv="DomainObject.Predmet.StrankaListNazivFormatedOIB_1">
      <item>FINA, OIB 85821130368</item>
      <item>AGRAR BENKOVAC d.o.o.za poljoprivredu i trgovinu, OIB 79419603493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FINA, OIB 85821130368, Ivana Danila 4, 23000 Zadar i dr.</izvorni_sadrzaj>
    <derivirana_varijabla naziv="DomainObject.Predmet.StrankaIDrugiAdressOIB_1">FINA, OIB 85821130368, Ivana Danila 4,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AGRAR BENKOVAC d.o.o.za poljoprivredu i trgovinu</item>
    </izvorni_sadrzaj>
    <derivirana_varijabla naziv="DomainObject.Predmet.SudioniciListNaziv_1">
      <item>FINA</item>
      <item>AGRAR BENKOVAC d.o.o.za poljoprivredu i trgovinu</item>
    </derivirana_varijabla>
  </DomainObject.Predmet.SudioniciListNaziv>
  <DomainObject.Predmet.SudioniciListAdressOIB>
    <izvorni_sadrzaj>
      <item>FINA, OIB 85821130368, Ivana Danila 4,23000 Zadar</item>
      <item>AGRAR BENKOVAC d.o.o.za poljoprivredu i trgovinu, OIB 79419603493, Benkovačko selo 35,23420 Benkovačko Selo</item>
    </izvorni_sadrzaj>
    <derivirana_varijabla naziv="DomainObject.Predmet.SudioniciListAdressOIB_1">
      <item>FINA, OIB 85821130368, Ivana Danila 4,23000 Zadar</item>
      <item>AGRAR BENKOVAC d.o.o.za poljoprivredu i trgovinu, OIB 79419603493, Benkovačko selo 35,23420 Benkovačko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79419603493</item>
    </izvorni_sadrzaj>
    <derivirana_varijabla naziv="DomainObject.Predmet.SudioniciListNazivOIB_1">
      <item>, OIB 85821130368</item>
      <item>, OIB 79419603493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392</properties:Words>
  <properties:Characters>2015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2018-11-22T07:36:00Z</dcterms:created>
  <dc:creator>mklismanic</dc:creator>
  <cp:lastModifiedBy>Anita Ivandić</cp:lastModifiedBy>
  <cp:lastPrinted>2018-11-22T07:35:00Z</cp:lastPrinted>
  <dcterms:modified xmlns:xsi="http://www.w3.org/2001/XMLSchema-instance" xsi:type="dcterms:W3CDTF">2018-11-22T08:25:00Z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