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d1ffe" w14:paraId="1dd1ffe"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0C06DF">
        <w:t>31</w:t>
      </w:r>
      <w:r w:rsidR="00D5106E">
        <w:t>9</w:t>
      </w:r>
      <w:r w:rsidR="003C5692">
        <w:t>/1</w:t>
      </w:r>
      <w:r w:rsidR="00D5106E">
        <w:t>7</w:t>
      </w:r>
      <w:r w:rsidR="003C5692">
        <w:t>-</w:t>
      </w:r>
      <w:r w:rsidR="00D5106E">
        <w:t>2</w:t>
      </w:r>
      <w:r w:rsidR="0065635E">
        <w:t>1</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0C06DF" w:rsidR="000C06DF">
      <w:pPr>
        <w:jc w:val="both"/>
      </w:pPr>
      <w:r>
        <w:tab/>
      </w:r>
      <w:r w:rsidR="00D5106E" w:rsidRPr="00D95811">
        <w:t>Trgovački sud u Osijeku, po sucu mr. sc. Tihomiru Kovačeviću, kao stečajnom sucu, povodom prijedloga FINANCIJSKE AGENCIJE ZAGREB, Regionalni centar Osijek, L. Jagera 3, OIB 85821130368 za otvaranje stečajnog postupka nad dužnikom VOTUM d.o.o. za trgovinu i usluge, Vinkovci, Zagrebačka 25, MBS 030117942, OIB: 58515395042</w:t>
      </w:r>
      <w:r w:rsidR="000C06DF">
        <w:t xml:space="preserve">, </w:t>
      </w:r>
      <w:r w:rsidR="000C06DF" w:rsidRPr="0041082E">
        <w:t xml:space="preserve">dana </w:t>
      </w:r>
      <w:r w:rsidR="000C06DF">
        <w:t>10</w:t>
      </w:r>
      <w:r w:rsidR="000C06DF" w:rsidRPr="00DB2D45">
        <w:t>. s</w:t>
      </w:r>
      <w:r w:rsidR="000C06DF">
        <w:t>rp</w:t>
      </w:r>
      <w:r w:rsidR="000C06DF" w:rsidRPr="00DB2D45">
        <w:t xml:space="preserve">nja </w:t>
      </w:r>
      <w:r w:rsidR="000C06DF" w:rsidRPr="0041082E">
        <w:t>201</w:t>
      </w:r>
      <w:r w:rsidR="000C06DF">
        <w:t>8</w:t>
      </w:r>
      <w:r w:rsidR="000C06DF" w:rsidRPr="0041082E">
        <w:t>.</w:t>
      </w:r>
    </w:p>
    <w:p w:rsidRDefault="0058307F" w:rsidP="0058307F" w:rsidR="0058307F">
      <w:pPr>
        <w:jc w:val="both"/>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D5106E" w:rsidR="00B324DF">
      <w:pPr>
        <w:pStyle w:val="Tijeloteksta"/>
        <w:numPr>
          <w:ilvl w:val="0"/>
          <w:numId w:val="11"/>
        </w:numPr>
      </w:pPr>
      <w:r>
        <w:t>Privremeno</w:t>
      </w:r>
      <w:r w:rsidR="0058307F">
        <w:t>j</w:t>
      </w:r>
      <w:r>
        <w:t xml:space="preserve"> stečajno</w:t>
      </w:r>
      <w:r w:rsidR="0058307F">
        <w:t>j</w:t>
      </w:r>
      <w:r>
        <w:t xml:space="preserve"> upravitelj</w:t>
      </w:r>
      <w:r w:rsidR="0058307F">
        <w:t>ici</w:t>
      </w:r>
      <w:r>
        <w:t xml:space="preserve"> </w:t>
      </w:r>
      <w:r w:rsidR="00D5106E" w:rsidRPr="00D5106E">
        <w:t>Blanka Gambiraža, Osijek, Šamačka 9/I, OIB 81085118009</w:t>
      </w:r>
      <w:r>
        <w:rPr>
          <w:b/>
        </w:rPr>
        <w:t xml:space="preserve">, </w:t>
      </w:r>
      <w:r>
        <w:t xml:space="preserve">odobrava se jednokratna nagrada za rad za obnašanje dužnosti privremenog stečajnog upravitelja nad dužnikom </w:t>
      </w:r>
      <w:r w:rsidR="00D5106E" w:rsidRPr="00D5106E">
        <w:t>VOTUM d.o.o. za trgovinu i usluge, Vinkovci, Zagrebačka 25, MBS 030117942, OIB: 58515395042</w:t>
      </w:r>
      <w:r>
        <w:t xml:space="preserve">, </w:t>
      </w:r>
      <w:r w:rsidR="00B324DF">
        <w:t>u iznosu ukupnog troška od 3.500,00 kn uplatom na žiro-račun privremen</w:t>
      </w:r>
      <w:r w:rsidR="00D100B4">
        <w:t>e</w:t>
      </w:r>
      <w:r w:rsidR="00B324DF">
        <w:t xml:space="preserve"> stečajn</w:t>
      </w:r>
      <w:r w:rsidR="00D100B4">
        <w:t>e</w:t>
      </w:r>
      <w:r w:rsidR="00B324DF">
        <w:t xml:space="preserve"> upravitelj</w:t>
      </w:r>
      <w:r w:rsidR="00D100B4">
        <w:t>ice</w:t>
      </w:r>
      <w:r w:rsidR="00B324DF">
        <w:t xml:space="preserve"> broj </w:t>
      </w:r>
      <w:r w:rsidR="00C15FDA">
        <w:t>HR</w:t>
      </w:r>
      <w:r w:rsidR="0036737D">
        <w:t>25</w:t>
      </w:r>
      <w:r w:rsidR="00C15FDA">
        <w:t xml:space="preserve"> </w:t>
      </w:r>
      <w:r w:rsidR="0057752B">
        <w:t xml:space="preserve">2500 0093 </w:t>
      </w:r>
      <w:r w:rsidR="0036737D">
        <w:t>1031</w:t>
      </w:r>
      <w:r w:rsidR="0057752B">
        <w:t xml:space="preserve"> </w:t>
      </w:r>
      <w:r w:rsidR="0036737D">
        <w:t>5086</w:t>
      </w:r>
      <w:r w:rsidR="0057752B">
        <w:t xml:space="preserve"> </w:t>
      </w:r>
      <w:r w:rsidR="0036737D">
        <w:t>0</w:t>
      </w:r>
      <w:r w:rsidR="00C15FDA">
        <w:t xml:space="preserve"> kod </w:t>
      </w:r>
      <w:r w:rsidR="0057752B">
        <w:t>ADDIKO</w:t>
      </w:r>
      <w:r w:rsidR="003F710F">
        <w:t xml:space="preserve"> BANK</w:t>
      </w:r>
      <w:r w:rsidR="0097787D">
        <w:t xml:space="preserve">E </w:t>
      </w:r>
      <w:r w:rsidR="00191890">
        <w:t>d.d.</w:t>
      </w:r>
      <w:r w:rsidR="003F710F">
        <w:t xml:space="preserve"> ZAGREB</w:t>
      </w:r>
      <w:r w:rsidR="00B324DF">
        <w:t xml:space="preserve">. </w:t>
      </w:r>
    </w:p>
    <w:p w:rsidRDefault="00B324DF" w:rsidP="00B324DF" w:rsidR="00B324DF">
      <w:pPr>
        <w:pStyle w:val="Tijeloteksta"/>
        <w:ind w:left="705"/>
      </w:pPr>
    </w:p>
    <w:p w:rsidRDefault="00B324DF" w:rsidP="00DD7C13" w:rsidR="00B324DF">
      <w:pPr>
        <w:pStyle w:val="Tijeloteksta"/>
        <w:numPr>
          <w:ilvl w:val="0"/>
          <w:numId w:val="11"/>
        </w:numPr>
      </w:pPr>
      <w:r>
        <w:t xml:space="preserve">Nalaže se računovodstvu ovoga suda da po pravomoćnosti ovoga rješenja </w:t>
      </w:r>
      <w:r w:rsidR="0097787D">
        <w:t xml:space="preserve">iz </w:t>
      </w:r>
      <w:r w:rsidR="00F557CA" w:rsidRPr="00285077">
        <w:t>Fond</w:t>
      </w:r>
      <w:r w:rsidR="00F557CA">
        <w:t>a</w:t>
      </w:r>
      <w:r w:rsidR="00F557CA" w:rsidRPr="00285077">
        <w:t xml:space="preserve"> za namirenje troškova stečajnog postupka</w:t>
      </w:r>
      <w:r w:rsidR="00DD7C13">
        <w:t xml:space="preserve"> </w:t>
      </w:r>
      <w:r>
        <w:t>izvrši isplatu privremeno</w:t>
      </w:r>
      <w:r w:rsidR="00962949">
        <w:t>j</w:t>
      </w:r>
      <w:r>
        <w:t xml:space="preserve"> stečajno</w:t>
      </w:r>
      <w:r w:rsidR="00962949">
        <w:t>j</w:t>
      </w:r>
      <w:r>
        <w:t xml:space="preserve"> upravitelj</w:t>
      </w:r>
      <w:r w:rsidR="00962949">
        <w:t>ici</w:t>
      </w:r>
      <w:r>
        <w:t xml:space="preserve"> na nje</w:t>
      </w:r>
      <w:r w:rsidR="00962949">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B6752F">
        <w:t>3</w:t>
      </w:r>
      <w:r w:rsidR="000A64D9">
        <w:t>1</w:t>
      </w:r>
      <w:r w:rsidR="00B6752F">
        <w:t>9</w:t>
      </w:r>
      <w:r w:rsidR="00841A3C" w:rsidRPr="00841A3C">
        <w:t>/1</w:t>
      </w:r>
      <w:r w:rsidR="000A64D9">
        <w:t>7</w:t>
      </w:r>
      <w:r w:rsidR="00841A3C" w:rsidRPr="00841A3C">
        <w:t>-</w:t>
      </w:r>
      <w:r w:rsidR="000A64D9">
        <w:t>5</w:t>
      </w:r>
      <w:r w:rsidR="00841A3C">
        <w:t xml:space="preserve"> </w:t>
      </w:r>
      <w:r>
        <w:t xml:space="preserve">od </w:t>
      </w:r>
      <w:r w:rsidR="00B6752F">
        <w:t>1</w:t>
      </w:r>
      <w:r w:rsidR="000A64D9">
        <w:t>9</w:t>
      </w:r>
      <w:r>
        <w:t>.</w:t>
      </w:r>
      <w:r w:rsidR="005173CE">
        <w:t>0</w:t>
      </w:r>
      <w:r w:rsidR="000A64D9">
        <w:t>2</w:t>
      </w:r>
      <w:r>
        <w:t>.201</w:t>
      </w:r>
      <w:r w:rsidR="005173CE">
        <w:t>8</w:t>
      </w:r>
      <w:r>
        <w:t>. pokrenut je prethodni postupak nad dužnikom</w:t>
      </w:r>
      <w:r w:rsidR="00953E81">
        <w:t xml:space="preserve"> i </w:t>
      </w:r>
      <w:r>
        <w:t>imenovan</w:t>
      </w:r>
      <w:r w:rsidR="00962949">
        <w:t>a</w:t>
      </w:r>
      <w:r>
        <w:t xml:space="preserve"> je </w:t>
      </w:r>
      <w:r w:rsidR="000A64D9">
        <w:t>Blanka Gambiraža</w:t>
      </w:r>
      <w:r w:rsidR="00962949">
        <w:t xml:space="preserve"> iz Osijeka</w:t>
      </w:r>
      <w:r>
        <w:t xml:space="preserve"> za privremen</w:t>
      </w:r>
      <w:r w:rsidR="00962949">
        <w:t>u</w:t>
      </w:r>
      <w:r>
        <w:t xml:space="preserve"> stečajn</w:t>
      </w:r>
      <w:r w:rsidR="00962949">
        <w:t>u</w:t>
      </w:r>
      <w:r>
        <w:t xml:space="preserve"> upravitelj</w:t>
      </w:r>
      <w:r w:rsidR="00962949">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lastRenderedPageBreak/>
        <w:t>Privremen</w:t>
      </w:r>
      <w:r w:rsidR="00962949">
        <w:t>a</w:t>
      </w:r>
      <w:r>
        <w:t xml:space="preserve"> stečajn</w:t>
      </w:r>
      <w:r w:rsidR="00962949">
        <w:t>a</w:t>
      </w:r>
      <w:r>
        <w:t xml:space="preserve"> upravitelj</w:t>
      </w:r>
      <w:r w:rsidR="00962949">
        <w:t>ica</w:t>
      </w:r>
      <w:r>
        <w:t xml:space="preserve"> obavi</w:t>
      </w:r>
      <w:r w:rsidR="00962949">
        <w:t>la</w:t>
      </w:r>
      <w:r>
        <w:t xml:space="preserve"> je sve potrebne radnje, te je sastavi</w:t>
      </w:r>
      <w:r w:rsidR="00962949">
        <w:t>la</w:t>
      </w:r>
      <w:r>
        <w:t xml:space="preserve"> i dostavi</w:t>
      </w:r>
      <w:r w:rsidR="00962949">
        <w:t>la</w:t>
      </w:r>
      <w:r>
        <w:t xml:space="preserve"> svoje pisano izvješće i nazoči</w:t>
      </w:r>
      <w:r w:rsidR="00962949">
        <w:t>la</w:t>
      </w:r>
      <w:r>
        <w:t xml:space="preserve"> ročištu radi izjašnjenja o prijedlogu za otvaranje stečajnog postupka i ročištu radi rasprave o uvjetima za otvar</w:t>
      </w:r>
      <w:r w:rsidR="00DD5408">
        <w:t xml:space="preserve">anje stečajnog postupka, a dana </w:t>
      </w:r>
      <w:r w:rsidR="000A64D9">
        <w:t>9</w:t>
      </w:r>
      <w:r>
        <w:t>.</w:t>
      </w:r>
      <w:r w:rsidR="00640C35">
        <w:t>0</w:t>
      </w:r>
      <w:r w:rsidR="000A64D9">
        <w:t>7</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B6752F" w:rsidRPr="00B6752F">
        <w:t xml:space="preserve">10. srpnja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817E12">
        <w:t>a</w:t>
      </w:r>
      <w:r>
        <w:t xml:space="preserve"> stečajn</w:t>
      </w:r>
      <w:r w:rsidR="00817E12">
        <w:t>a</w:t>
      </w:r>
      <w:r>
        <w:t xml:space="preserve"> upravitelj</w:t>
      </w:r>
      <w:r w:rsidR="00817E12">
        <w:t>ica</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6660">
      <w:rPr>
        <w:rStyle w:val="Brojstranice"/>
        <w:noProof/>
      </w:rPr>
      <w:t>2</w:t>
    </w:r>
    <w:r>
      <w:rPr>
        <w:rStyle w:val="Brojstranice"/>
      </w:rPr>
      <w:fldChar w:fldCharType="end"/>
    </w:r>
  </w:p>
  <w:p w:rsidRDefault="000D2EFC" w:rsidP="002B47A8" w:rsidR="00E24B1F">
    <w:pPr>
      <w:jc w:val="right"/>
    </w:pPr>
    <w:r>
      <w:t>14 St-</w:t>
    </w:r>
    <w:r w:rsidR="00D5106E" w:rsidRPr="00D5106E">
      <w:t>319/17-21</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0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A64D9"/>
    <w:rsid w:val="000B15B8"/>
    <w:rsid w:val="000B21B3"/>
    <w:rsid w:val="000B2E35"/>
    <w:rsid w:val="000B3151"/>
    <w:rsid w:val="000B468D"/>
    <w:rsid w:val="000B6ACC"/>
    <w:rsid w:val="000B75A8"/>
    <w:rsid w:val="000C06DF"/>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6737D"/>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E"/>
    <w:rsid w:val="006567D7"/>
    <w:rsid w:val="006578A6"/>
    <w:rsid w:val="00660B92"/>
    <w:rsid w:val="006616BE"/>
    <w:rsid w:val="00662107"/>
    <w:rsid w:val="00665C35"/>
    <w:rsid w:val="00666499"/>
    <w:rsid w:val="00670EB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660"/>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3E81"/>
    <w:rsid w:val="0095421B"/>
    <w:rsid w:val="00956656"/>
    <w:rsid w:val="00962949"/>
    <w:rsid w:val="00965E3B"/>
    <w:rsid w:val="00966CA7"/>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52F"/>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39BC"/>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106E"/>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916660"/>
    <w:rPr>
      <w:color w:val="808080"/>
      <w:bdr w:space="0" w:sz="0" w:color="auto" w:val="none"/>
      <w:shd w:fill="auto" w:color="auto" w:val="clear"/>
    </w:rPr>
  </w:style>
  <w:style w:customStyle="true" w:styleId="eSPISCCParagraphDefaultFont" w:type="character">
    <w:name w:val="eSPIS_CC_Paragraph Default Font"/>
    <w:basedOn w:val="Zadanifontodlomka"/>
    <w:rsid w:val="009166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6660"/>
    <w:rPr>
      <w:bdr w:space="0" w:sz="0" w:color="auto" w:val="none"/>
      <w:shd w:fill="FFFFCC" w:color="auto" w:val="clear"/>
      <w:lang w:val="hr-HR"/>
    </w:rPr>
  </w:style>
  <w:style w:customStyle="true" w:styleId="PozadinaSvijetloCrvena" w:type="character">
    <w:name w:val="Pozadina_SvijetloCrvena"/>
    <w:basedOn w:val="eSPISCCParagraphDefaultFont"/>
    <w:rsid w:val="009166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66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916660"/>
    <w:rPr>
      <w:color w:val="808080"/>
      <w:bdr w:color="auto" w:space="0" w:sz="0" w:val="none"/>
      <w:shd w:color="auto" w:fill="auto" w:val="clear"/>
    </w:rPr>
  </w:style>
  <w:style w:customStyle="1" w:styleId="eSPISCCParagraphDefaultFont" w:type="character">
    <w:name w:val="eSPIS_CC_Paragraph Default Font"/>
    <w:basedOn w:val="Zadanifontodlomka"/>
    <w:rsid w:val="009166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6660"/>
    <w:rPr>
      <w:bdr w:color="auto" w:space="0" w:sz="0" w:val="none"/>
      <w:shd w:color="auto" w:fill="FFFFCC" w:val="clear"/>
      <w:lang w:val="hr-HR"/>
    </w:rPr>
  </w:style>
  <w:style w:customStyle="1" w:styleId="PozadinaSvijetloCrvena" w:type="character">
    <w:name w:val="Pozadina_SvijetloCrvena"/>
    <w:basedOn w:val="eSPISCCParagraphDefaultFont"/>
    <w:rsid w:val="009166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66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svibnja 2018.</izvorni_sadrzaj>
    <derivirana_varijabla naziv="DomainObject.Predmet.DatumRjesavanja_1">28.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St-319/2017</izvorni_sadrzaj>
    <derivirana_varijabla naziv="DomainObject.Predmet.OznakaBroj_1">St-319/2017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VOTUM d.o.o. za trgovinu i usluge</izvorni_sadrzaj>
    <derivirana_varijabla naziv="DomainObject.Predmet.ProtustrankaFormated_1">  VOTUM d.o.o. za trgovinu i usluge</derivirana_varijabla>
  </DomainObject.Predmet.ProtustrankaFormated>
  <DomainObject.Predmet.ProtustrankaFormatedOIB>
    <izvorni_sadrzaj>  VOTUM d.o.o. za trgovinu i usluge, OIB 58515395042</izvorni_sadrzaj>
    <derivirana_varijabla naziv="DomainObject.Predmet.ProtustrankaFormatedOIB_1">  VOTUM d.o.o. za trgovinu i usluge, OIB 58515395042</derivirana_varijabla>
  </DomainObject.Predmet.ProtustrankaFormatedOIB>
  <DomainObject.Predmet.ProtustrankaFormatedWithAdress>
    <izvorni_sadrzaj> VOTUM d.o.o. za trgovinu i usluge, Zagrebačka 25, 32100 Vinkovci</izvorni_sadrzaj>
    <derivirana_varijabla naziv="DomainObject.Predmet.ProtustrankaFormatedWithAdress_1"> VOTUM d.o.o. za trgovinu i usluge, Zagrebačka 25, 32100 Vinkovci</derivirana_varijabla>
  </DomainObject.Predmet.ProtustrankaFormatedWithAdress>
  <DomainObject.Predmet.ProtustrankaFormatedWithAdressOIB>
    <izvorni_sadrzaj> VOTUM d.o.o. za trgovinu i usluge, OIB 58515395042, Zagrebačka 25, 32100 Vinkovci</izvorni_sadrzaj>
    <derivirana_varijabla naziv="DomainObject.Predmet.ProtustrankaFormatedWithAdressOIB_1"> VOTUM d.o.o. za trgovinu i usluge, OIB 58515395042, Zagrebačka 25, 32100 Vinkovci</derivirana_varijabla>
  </DomainObject.Predmet.ProtustrankaFormatedWithAdressOIB>
  <DomainObject.Predmet.ProtustrankaWithAdress>
    <izvorni_sadrzaj>VOTUM d.o.o. za trgovinu i usluge Zagrebačka 25, 32100 Vinkovci</izvorni_sadrzaj>
    <derivirana_varijabla naziv="DomainObject.Predmet.ProtustrankaWithAdress_1">VOTUM d.o.o. za trgovinu i usluge Zagrebačka 25, 32100 Vinkovci</derivirana_varijabla>
  </DomainObject.Predmet.ProtustrankaWithAdress>
  <DomainObject.Predmet.ProtustrankaWithAdressOIB>
    <izvorni_sadrzaj>VOTUM d.o.o. za trgovinu i usluge, OIB 58515395042, Zagrebačka 25, 32100 Vinkovci</izvorni_sadrzaj>
    <derivirana_varijabla naziv="DomainObject.Predmet.ProtustrankaWithAdressOIB_1">VOTUM d.o.o. za trgovinu i usluge, OIB 58515395042, Zagrebačka 25, 32100 Vinkovci</derivirana_varijabla>
  </DomainObject.Predmet.ProtustrankaWithAdressOIB>
  <DomainObject.Predmet.ProtustrankaNazivFormated>
    <izvorni_sadrzaj>VOTUM d.o.o. za trgovinu i usluge</izvorni_sadrzaj>
    <derivirana_varijabla naziv="DomainObject.Predmet.ProtustrankaNazivFormated_1">VOTUM d.o.o. za trgovinu i usluge</derivirana_varijabla>
  </DomainObject.Predmet.ProtustrankaNazivFormated>
  <DomainObject.Predmet.ProtustrankaNazivFormatedOIB>
    <izvorni_sadrzaj>VOTUM d.o.o. za trgovinu i usluge, OIB 58515395042</izvorni_sadrzaj>
    <derivirana_varijabla naziv="DomainObject.Predmet.ProtustrankaNazivFormatedOIB_1">VOTUM d.o.o. za trgovinu i usluge, OIB 58515395042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VOTUM d.o.o. za trgovinu i usluge</item>
    </izvorni_sadrzaj>
    <derivirana_varijabla naziv="DomainObject.Predmet.ProtuStrankaListFormated_1">
      <item>VOTUM d.o.o. za trgovinu i usluge</item>
    </derivirana_varijabla>
  </DomainObject.Predmet.ProtuStrankaListFormated>
  <DomainObject.Predmet.ProtuStrankaListFormatedOIB>
    <izvorni_sadrzaj>
      <item>VOTUM d.o.o. za trgovinu i usluge, OIB 58515395042</item>
    </izvorni_sadrzaj>
    <derivirana_varijabla naziv="DomainObject.Predmet.ProtuStrankaListFormatedOIB_1">
      <item>VOTUM d.o.o. za trgovinu i usluge, OIB 58515395042</item>
    </derivirana_varijabla>
  </DomainObject.Predmet.ProtuStrankaListFormatedOIB>
  <DomainObject.Predmet.ProtuStrankaListFormatedWithAdress>
    <izvorni_sadrzaj>
      <item>VOTUM d.o.o. za trgovinu i usluge, Zagrebačka 25, 32100 Vinkovci</item>
    </izvorni_sadrzaj>
    <derivirana_varijabla naziv="DomainObject.Predmet.ProtuStrankaListFormatedWithAdress_1">
      <item>VOTUM d.o.o. za trgovinu i usluge, Zagrebačka 25, 32100 Vinkovci</item>
    </derivirana_varijabla>
  </DomainObject.Predmet.ProtuStrankaListFormatedWithAdress>
  <DomainObject.Predmet.ProtuStrankaListFormatedWithAdressOIB>
    <izvorni_sadrzaj>
      <item>VOTUM d.o.o. za trgovinu i usluge, OIB 58515395042, Zagrebačka 25, 32100 Vinkovci</item>
    </izvorni_sadrzaj>
    <derivirana_varijabla naziv="DomainObject.Predmet.ProtuStrankaListFormatedWithAdressOIB_1">
      <item>VOTUM d.o.o. za trgovinu i usluge, OIB 58515395042, Zagrebačka 25, 32100 Vinkovci</item>
    </derivirana_varijabla>
  </DomainObject.Predmet.ProtuStrankaListFormatedWithAdressOIB>
  <DomainObject.Predmet.ProtuStrankaListNazivFormated>
    <izvorni_sadrzaj>
      <item>VOTUM d.o.o. za trgovinu i usluge</item>
    </izvorni_sadrzaj>
    <derivirana_varijabla naziv="DomainObject.Predmet.ProtuStrankaListNazivFormated_1">
      <item>VOTUM d.o.o. za trgovinu i usluge</item>
    </derivirana_varijabla>
  </DomainObject.Predmet.ProtuStrankaListNazivFormated>
  <DomainObject.Predmet.ProtuStrankaListNazivFormatedOIB>
    <izvorni_sadrzaj>
      <item>VOTUM d.o.o. za trgovinu i usluge, OIB 58515395042</item>
    </izvorni_sadrzaj>
    <derivirana_varijabla naziv="DomainObject.Predmet.ProtuStrankaListNazivFormatedOIB_1">
      <item>VOTUM d.o.o. za trgovinu i usluge, OIB 58515395042</item>
    </derivirana_varijabla>
  </DomainObject.Predmet.ProtuStrankaListNazivFormatedOIB>
  <DomainObject.Predmet.OstaliListFormated>
    <izvorni_sadrzaj>
      <item>Igor Ševo</item>
    </izvorni_sadrzaj>
    <derivirana_varijabla naziv="DomainObject.Predmet.OstaliListFormated_1">
      <item>Igor Ševo</item>
    </derivirana_varijabla>
  </DomainObject.Predmet.OstaliListFormated>
  <DomainObject.Predmet.OstaliListFormatedOIB>
    <izvorni_sadrzaj>
      <item>Igor Ševo, OIB 96128676978</item>
    </izvorni_sadrzaj>
    <derivirana_varijabla naziv="DomainObject.Predmet.OstaliListFormatedOIB_1">
      <item>Igor Ševo, OIB 96128676978</item>
    </derivirana_varijabla>
  </DomainObject.Predmet.OstaliListFormatedOIB>
  <DomainObject.Predmet.OstaliListFormatedWithAdress>
    <izvorni_sadrzaj>
      <item>Igor Ševo, Zagrebačka 25, 32100 Vinkovci</item>
    </izvorni_sadrzaj>
    <derivirana_varijabla naziv="DomainObject.Predmet.OstaliListFormatedWithAdress_1">
      <item>Igor Ševo, Zagrebačka 25, 32100 Vinkovci</item>
    </derivirana_varijabla>
  </DomainObject.Predmet.OstaliListFormatedWithAdress>
  <DomainObject.Predmet.OstaliListFormatedWithAdressOIB>
    <izvorni_sadrzaj>
      <item>Igor Ševo, OIB 96128676978, Zagrebačka 25, 32100 Vinkovci</item>
    </izvorni_sadrzaj>
    <derivirana_varijabla naziv="DomainObject.Predmet.OstaliListFormatedWithAdressOIB_1">
      <item>Igor Ševo, OIB 96128676978, Zagrebačka 25, 32100 Vinkovci</item>
    </derivirana_varijabla>
  </DomainObject.Predmet.OstaliListFormatedWithAdressOIB>
  <DomainObject.Predmet.OstaliListNazivFormated>
    <izvorni_sadrzaj>
      <item>Igor Ševo</item>
    </izvorni_sadrzaj>
    <derivirana_varijabla naziv="DomainObject.Predmet.OstaliListNazivFormated_1">
      <item>Igor Ševo</item>
    </derivirana_varijabla>
  </DomainObject.Predmet.OstaliListNazivFormated>
  <DomainObject.Predmet.OstaliListNazivFormatedOIB>
    <izvorni_sadrzaj>
      <item>Igor Ševo, OIB 96128676978</item>
    </izvorni_sadrzaj>
    <derivirana_varijabla naziv="DomainObject.Predmet.OstaliListNazivFormatedOIB_1">
      <item>Igor Ševo, OIB 96128676978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VOTUM d.o.o. za trgovinu i usluge</izvorni_sadrzaj>
    <derivirana_varijabla naziv="DomainObject.Predmet.ProtustrankaIDrugi_1">VOTUM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VOTUM d.o.o. za trgovinu i usluge, OIB 58515395042, Zagrebačka 25, 32100 Vinkovci</izvorni_sadrzaj>
    <derivirana_varijabla naziv="DomainObject.Predmet.ProtustrankaIDrugiAdressOIB_1">VOTUM d.o.o. za trgovinu i usluge, OIB 58515395042, Zagrebačka 25,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svibnja 2018.</izvorni_sadrzaj>
    <derivirana_varijabla naziv="DomainObject.Predmet.OdlukaRjesenje.DatumDonosenjaOdluke_1">28. svibnja 2018.</derivirana_varijabla>
  </DomainObject.Predmet.OdlukaRjesenje.DatumDonosenjaOdluke>
  <DomainObject.Predmet.OdlukaRjesenje.DatumPravomocnosti>
    <izvorni_sadrzaj>14. lipnja 2018.</izvorni_sadrzaj>
    <derivirana_varijabla naziv="DomainObject.Predmet.OdlukaRjesenje.DatumPravomocnosti_1">14. lipnja 2018.</derivirana_varijabla>
  </DomainObject.Predmet.OdlukaRjesenje.DatumPravomocnosti>
  <DomainObject.Predmet.OdlukaRjesenje.Oznaka>
    <izvorni_sadrzaj>St-319/2017-16</izvorni_sadrzaj>
    <derivirana_varijabla naziv="DomainObject.Predmet.OdlukaRjesenje.Oznaka_1">St-319/2017-16</derivirana_varijabla>
  </DomainObject.Predmet.OdlukaRjesenje.Oznaka>
  <DomainObject.Predmet.SudioniciListNaziv>
    <izvorni_sadrzaj>
      <item>FINA RC OSIJEK</item>
      <item>VOTUM d.o.o. za trgovinu i usluge</item>
      <item>Igor Ševo</item>
    </izvorni_sadrzaj>
    <derivirana_varijabla naziv="DomainObject.Predmet.SudioniciListNaziv_1">
      <item>FINA RC OSIJEK</item>
      <item>VOTUM d.o.o. za trgovinu i usluge</item>
      <item>Igor Ševo</item>
    </derivirana_varijabla>
  </DomainObject.Predmet.SudioniciListNaziv>
  <DomainObject.Predmet.SudioniciListAdressOIB>
    <izvorni_sadrzaj>
      <item>FINA RC OSIJEK, OIB 85821130368</item>
      <item>VOTUM d.o.o. za trgovinu i usluge, OIB 58515395042, Zagrebačka 25,32100 Vinkovci</item>
      <item>Igor Ševo, OIB 96128676978, Zagrebačka 25,32100 Vinkovci</item>
    </izvorni_sadrzaj>
    <derivirana_varijabla naziv="DomainObject.Predmet.SudioniciListAdressOIB_1">
      <item>FINA RC OSIJEK, OIB 85821130368</item>
      <item>VOTUM d.o.o. za trgovinu i usluge, OIB 58515395042, Zagrebačka 25,32100 Vinkovci</item>
      <item>Igor Ševo, OIB 96128676978, Zagrebačka 25,32100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58515395042</item>
      <item>, OIB 96128676978</item>
    </izvorni_sadrzaj>
    <derivirana_varijabla naziv="DomainObject.Predmet.SudioniciListNazivOIB_1">
      <item>, OIB 85821130368</item>
      <item>, OIB 58515395042</item>
      <item>, OIB 96128676978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2A1E6A-F72D-4A89-B4DE-3AD7AF1F9E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441</properties:Words>
  <properties:Characters>2372</properties:Characters>
  <properties:Lines>72</properties:Lines>
  <properties:Paragraphs>21</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2018-07-10T08:50:00Z</dcterms:modified>
  <cp:revision>15</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