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81cb" w14:paraId="2f081cb" w:rsidRDefault="00D10F9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0F9B" w:rsidP="00D10F9B" w:rsidR="00AE649C">
      <w:pPr>
        <w:pStyle w:val="Bezproreda"/>
      </w:pPr>
      <w:r>
        <w:t xml:space="preserve">      Republika Hrvatska</w:t>
      </w:r>
    </w:p>
    <w:p w:rsidRDefault="00D10F9B" w:rsidP="00D10F9B" w:rsidR="00D10F9B">
      <w:pPr>
        <w:pStyle w:val="Bezproreda"/>
      </w:pPr>
      <w:r>
        <w:t>Trgovački sud u Bjelovaru</w:t>
      </w:r>
    </w:p>
    <w:p w:rsidRDefault="00D10F9B" w:rsidP="00D10F9B" w:rsidR="00D10F9B" w:rsidRPr="00D10F9B">
      <w:pPr>
        <w:pStyle w:val="Bezproreda"/>
        <w:spacing w:after="0"/>
        <w:rPr>
          <w:sz w:val="18"/>
          <w:szCs w:val="18"/>
        </w:rPr>
      </w:pPr>
      <w:r w:rsidRPr="00D10F9B">
        <w:rPr>
          <w:sz w:val="18"/>
          <w:szCs w:val="18"/>
        </w:rPr>
        <w:t xml:space="preserve">Bjelovar, Šetalište dr. I. </w:t>
      </w:r>
      <w:proofErr w:type="spellStart"/>
      <w:r w:rsidRPr="00D10F9B">
        <w:rPr>
          <w:sz w:val="18"/>
          <w:szCs w:val="18"/>
        </w:rPr>
        <w:t>Lebovića</w:t>
      </w:r>
      <w:proofErr w:type="spellEnd"/>
      <w:r w:rsidRPr="00D10F9B">
        <w:rPr>
          <w:sz w:val="18"/>
          <w:szCs w:val="18"/>
        </w:rPr>
        <w:t xml:space="preserve"> 42</w:t>
      </w:r>
      <w:r w:rsidRPr="00D10F9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D10F9B" w:rsidP="00D10F9B" w:rsidR="00D10F9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St-762/2018-2</w:t>
      </w:r>
    </w:p>
    <w:p w:rsidRDefault="00D10F9B" w:rsidP="00D10F9B" w:rsidR="00D10F9B">
      <w:pPr>
        <w:rPr>
          <w:lang w:val="hr-HR"/>
        </w:rPr>
      </w:pPr>
    </w:p>
    <w:p w:rsidRDefault="00D10F9B" w:rsidP="00D10F9B" w:rsidR="00D10F9B">
      <w:pPr>
        <w:rPr>
          <w:lang w:val="hr-HR"/>
        </w:rPr>
      </w:pPr>
    </w:p>
    <w:p w:rsidRDefault="00D10F9B" w:rsidP="00D10F9B" w:rsidR="00D10F9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10F9B" w:rsidP="00D10F9B" w:rsidR="00D10F9B">
      <w:pPr>
        <w:jc w:val="center"/>
        <w:rPr>
          <w:lang w:val="hr-HR"/>
        </w:rPr>
      </w:pPr>
    </w:p>
    <w:p w:rsidRDefault="00D10F9B" w:rsidP="00D10F9B" w:rsidR="00D10F9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IZLOG MODE jednostavno društvo s ograničenom odgovornošću za trgovinu, Bjelovar, Trg Stjepana Radića 13/A/2, MBS: 010100459, OIB: 14803834775, koji se vodi kod ovoga suda pod poslovnim brojem St-762/2018, temeljem odredbe čl.430., 431. i 434. Stečajnog zakona (Narodne novine br. 71/15 i 104/17), objavljuje:</w:t>
      </w:r>
    </w:p>
    <w:p w:rsidRDefault="00D10F9B" w:rsidP="00D10F9B" w:rsidR="00D10F9B">
      <w:pPr>
        <w:jc w:val="both"/>
        <w:rPr>
          <w:lang w:val="hr-HR"/>
        </w:rPr>
      </w:pPr>
    </w:p>
    <w:p w:rsidRDefault="00D10F9B" w:rsidP="00D10F9B" w:rsidR="00D10F9B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28.200,08 kn, u koji iznos je uračunata kamata i naknada Financijske agencije za provedbu ovrhe na novčanim sredstvima.  </w:t>
      </w:r>
    </w:p>
    <w:p w:rsidRDefault="00D10F9B" w:rsidP="00D10F9B" w:rsidR="00D10F9B">
      <w:pPr>
        <w:jc w:val="both"/>
        <w:rPr>
          <w:lang w:val="hr-HR"/>
        </w:rPr>
      </w:pPr>
    </w:p>
    <w:p w:rsidRDefault="00D10F9B" w:rsidP="00D10F9B" w:rsidR="00D10F9B">
      <w:pPr>
        <w:jc w:val="both"/>
        <w:rPr>
          <w:lang w:val="hr-HR"/>
        </w:rPr>
      </w:pPr>
      <w:r>
        <w:rPr>
          <w:lang w:val="hr-HR"/>
        </w:rPr>
        <w:t>2. Poziva se osoba ovlaštena za zastupanje dužnika – Siniša Mudri, Bjelovar, Nikole Tesle 18, OIB: 53839604567, da u roku od 15 dana od objave ovog oglasa na mrežnoj stranici e-Oglasna ploča Trgovačkog suda u Bjelovaru podnese sudu javnobilježnički ovjerovljen popis imovine i obveza na propisanom obrascu.</w:t>
      </w:r>
    </w:p>
    <w:p w:rsidRDefault="00D10F9B" w:rsidP="00D10F9B" w:rsidR="00D10F9B">
      <w:pPr>
        <w:jc w:val="both"/>
        <w:rPr>
          <w:lang w:val="hr-HR"/>
        </w:rPr>
      </w:pPr>
    </w:p>
    <w:p w:rsidRDefault="00D10F9B" w:rsidP="00D10F9B" w:rsidR="00D10F9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10F9B" w:rsidP="00D10F9B" w:rsidR="00D10F9B">
      <w:pPr>
        <w:jc w:val="both"/>
        <w:rPr>
          <w:lang w:val="hr-HR"/>
        </w:rPr>
      </w:pPr>
    </w:p>
    <w:p w:rsidRDefault="00D10F9B" w:rsidP="00D10F9B" w:rsidR="00D10F9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0F9B" w:rsidP="00D10F9B" w:rsidR="00D10F9B">
      <w:pPr>
        <w:jc w:val="both"/>
        <w:rPr>
          <w:lang w:val="hr-HR"/>
        </w:rPr>
      </w:pPr>
    </w:p>
    <w:p w:rsidRDefault="00D10F9B" w:rsidP="00D10F9B" w:rsidR="00D10F9B">
      <w:pPr>
        <w:jc w:val="center"/>
        <w:rPr>
          <w:lang w:val="hr-HR"/>
        </w:rPr>
      </w:pPr>
      <w:r>
        <w:rPr>
          <w:lang w:val="hr-HR"/>
        </w:rPr>
        <w:t xml:space="preserve">Bjelovar, 19. studenoga 2018.          </w:t>
      </w:r>
    </w:p>
    <w:p w:rsidRDefault="00D10F9B" w:rsidP="00D10F9B" w:rsidR="00D10F9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10F9B" w:rsidP="00D10F9B" w:rsidR="00D10F9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10F9B" w:rsidP="00D10F9B" w:rsidR="00D10F9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10F9B" w:rsidP="00D10F9B" w:rsidR="00D10F9B">
      <w:pPr>
        <w:rPr>
          <w:lang w:val="hr-HR"/>
        </w:rPr>
      </w:pPr>
    </w:p>
    <w:p w:rsidRDefault="00D10F9B" w:rsidP="00D10F9B" w:rsidR="00D10F9B">
      <w:pPr>
        <w:rPr>
          <w:lang w:val="hr-HR"/>
        </w:rPr>
      </w:pPr>
    </w:p>
    <w:p w:rsidRDefault="00D10F9B" w:rsidP="00D10F9B" w:rsidR="00D10F9B">
      <w:pPr>
        <w:rPr>
          <w:rFonts w:cs="Arial" w:hAnsi="Arial" w:ascii="Arial"/>
          <w:noProof/>
          <w:lang w:val="hr-HR"/>
        </w:rPr>
      </w:pPr>
    </w:p>
    <w:p w:rsidRDefault="00D10F9B" w:rsidP="00D10F9B" w:rsidR="00D10F9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9B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10F9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10F9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666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St-762/2018-2</izvorni_sadrzaj>
    <derivirana_varijabla naziv="DomainObject.Oznaka_1">St-762/2018-2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St-762/2018</izvorni_sadrzaj>
    <derivirana_varijabla naziv="DomainObject.Predmet.OznakaBroj_1">St-762/2018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IZLOG MODE jednostavno društvo s ograničenom odgovornošću za trgovinu</izvorni_sadrzaj>
    <derivirana_varijabla naziv="DomainObject.Predmet.ProtustrankaFormated_1">  IZLOG MODE jednostavno društvo s ograničenom odgovornošću za trgovinu</derivirana_varijabla>
  </DomainObject.Predmet.ProtustrankaFormated>
  <DomainObject.Predmet.ProtustrankaFormatedOIB>
    <izvorni_sadrzaj>  IZLOG MODE jednostavno društvo s ograničenom odgovornošću za trgovinu, OIB 14803834775</izvorni_sadrzaj>
    <derivirana_varijabla naziv="DomainObject.Predmet.ProtustrankaFormatedOIB_1">  IZLOG MODE jednostavno društvo s ograničenom odgovornošću za trgovinu, OIB 14803834775</derivirana_varijabla>
  </DomainObject.Predmet.ProtustrankaFormatedOIB>
  <DomainObject.Predmet.ProtustrankaFormatedWithAdress>
    <izvorni_sadrzaj> IZLOG MODE jednostavno društvo s ograničenom odgovornošću za trgovinu, Trg Stjepana Radića 13/A/2, 43000 Bjelovar</izvorni_sadrzaj>
    <derivirana_varijabla naziv="DomainObject.Predmet.ProtustrankaFormatedWithAdress_1"> IZLOG MODE jednostavno društvo s ograničenom odgovornošću za trgovinu, Trg Stjepana Radića 13/A/2, 43000 Bjelovar</derivirana_varijabla>
  </DomainObject.Predmet.ProtustrankaFormatedWithAdress>
  <DomainObject.Predmet.ProtustrankaFormatedWithAdressOIB>
    <izvorni_sadrzaj> IZLOG MODE jednostavno društvo s ograničenom odgovornošću za trgovinu, OIB 14803834775, Trg Stjepana Radića 13/A/2, 43000 Bjelovar</izvorni_sadrzaj>
    <derivirana_varijabla naziv="DomainObject.Predmet.ProtustrankaFormatedWithAdressOIB_1"> IZLOG MODE jednostavno društvo s ograničenom odgovornošću za trgovinu, OIB 14803834775, Trg Stjepana Radića 13/A/2, 43000 Bjelovar</derivirana_varijabla>
  </DomainObject.Predmet.ProtustrankaFormatedWithAdressOIB>
  <DomainObject.Predmet.ProtustrankaWithAdress>
    <izvorni_sadrzaj>IZLOG MODE jednostavno društvo s ograničenom odgovornošću za trgovinu Trg Stjepana Radića 13/A/2, 43000 Bjelovar</izvorni_sadrzaj>
    <derivirana_varijabla naziv="DomainObject.Predmet.ProtustrankaWithAdress_1">IZLOG MODE jednostavno društvo s ograničenom odgovornošću za trgovinu Trg Stjepana Radića 13/A/2, 43000 Bjelovar</derivirana_varijabla>
  </DomainObject.Predmet.ProtustrankaWithAdress>
  <DomainObject.Predmet.ProtustrankaWithAdressOIB>
    <izvorni_sadrzaj>IZLOG MODE jednostavno društvo s ograničenom odgovornošću za trgovinu, OIB 14803834775, Trg Stjepana Radića 13/A/2, 43000 Bjelovar</izvorni_sadrzaj>
    <derivirana_varijabla naziv="DomainObject.Predmet.ProtustrankaWithAdressOIB_1">IZLOG MODE jednostavno društvo s ograničenom odgovornošću za trgovinu, OIB 14803834775, Trg Stjepana Radića 13/A/2, 43000 Bjelovar</derivirana_varijabla>
  </DomainObject.Predmet.ProtustrankaWithAdressOIB>
  <DomainObject.Predmet.ProtustrankaNazivFormated>
    <izvorni_sadrzaj>IZLOG MODE jednostavno društvo s ograničenom odgovornošću za trgovinu</izvorni_sadrzaj>
    <derivirana_varijabla naziv="DomainObject.Predmet.ProtustrankaNazivFormated_1">IZLOG MODE jednostavno društvo s ograničenom odgovornošću za trgovinu</derivirana_varijabla>
  </DomainObject.Predmet.ProtustrankaNazivFormated>
  <DomainObject.Predmet.ProtustrankaNazivFormatedOIB>
    <izvorni_sadrzaj>IZLOG MODE jednostavno društvo s ograničenom odgovornošću za trgovinu, OIB 14803834775</izvorni_sadrzaj>
    <derivirana_varijabla naziv="DomainObject.Predmet.ProtustrankaNazivFormatedOIB_1">IZLOG MODE jednostavno društvo s ograničenom odgovornošću za trgovinu, OIB 14803834775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IZLOG MODE jednostavno društvo s ograničenom odgovornošću za trgovinu</item>
    </izvorni_sadrzaj>
    <derivirana_varijabla naziv="DomainObject.Predmet.ProtuStrankaListFormated_1">
      <item>IZLOG MODE jednostavno društvo s ograničenom odgovornošću za trgovinu</item>
    </derivirana_varijabla>
  </DomainObject.Predmet.ProtuStrankaListFormated>
  <DomainObject.Predmet.ProtuStrankaListFormatedOIB>
    <izvorni_sadrzaj>
      <item>IZLOG MODE jednostavno društvo s ograničenom odgovornošću za trgovinu, OIB 14803834775</item>
    </izvorni_sadrzaj>
    <derivirana_varijabla naziv="DomainObject.Predmet.ProtuStrankaListFormatedOIB_1">
      <item>IZLOG MODE jednostavno društvo s ograničenom odgovornošću za trgovinu, OIB 14803834775</item>
    </derivirana_varijabla>
  </DomainObject.Predmet.ProtuStrankaListFormatedOIB>
  <DomainObject.Predmet.ProtuStrankaListFormatedWithAdress>
    <izvorni_sadrzaj>
      <item>IZLOG MODE jednostavno društvo s ograničenom odgovornošću za trgovinu, Trg Stjepana Radića 13/A/2, 43000 Bjelovar</item>
    </izvorni_sadrzaj>
    <derivirana_varijabla naziv="DomainObject.Predmet.ProtuStrankaListFormatedWithAdress_1">
      <item>IZLOG MODE jednostavno društvo s ograničenom odgovornošću za trgovinu, Trg Stjepana Radića 13/A/2, 43000 Bjelovar</item>
    </derivirana_varijabla>
  </DomainObject.Predmet.ProtuStrankaListFormatedWithAdress>
  <DomainObject.Predmet.ProtuStrankaListFormatedWithAdressOIB>
    <izvorni_sadrzaj>
      <item>IZLOG MODE jednostavno društvo s ograničenom odgovornošću za trgovinu, OIB 14803834775, Trg Stjepana Radića 13/A/2, 43000 Bjelovar</item>
    </izvorni_sadrzaj>
    <derivirana_varijabla naziv="DomainObject.Predmet.ProtuStrankaListFormatedWithAdressOIB_1">
      <item>IZLOG MODE jednostavno društvo s ograničenom odgovornošću za trgovinu, OIB 14803834775, Trg Stjepana Radića 13/A/2, 43000 Bjelovar</item>
    </derivirana_varijabla>
  </DomainObject.Predmet.ProtuStrankaListFormatedWithAdressOIB>
  <DomainObject.Predmet.ProtuStrankaListNazivFormated>
    <izvorni_sadrzaj>
      <item>IZLOG MODE jednostavno društvo s ograničenom odgovornošću za trgovinu</item>
    </izvorni_sadrzaj>
    <derivirana_varijabla naziv="DomainObject.Predmet.ProtuStrankaListNazivFormated_1">
      <item>IZLOG MODE jednostavno društvo s ograničenom odgovornošću za trgovinu</item>
    </derivirana_varijabla>
  </DomainObject.Predmet.ProtuStrankaListNazivFormated>
  <DomainObject.Predmet.ProtuStrankaListNazivFormatedOIB>
    <izvorni_sadrzaj>
      <item>IZLOG MODE jednostavno društvo s ograničenom odgovornošću za trgovinu, OIB 14803834775</item>
    </izvorni_sadrzaj>
    <derivirana_varijabla naziv="DomainObject.Predmet.ProtuStrankaListNazivFormatedOIB_1">
      <item>IZLOG MODE jednostavno društvo s ograničenom odgovornošću za trgovinu, OIB 14803834775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>St-762/2018-2</izvorni_sadrzaj>
    <derivirana_varijabla naziv="DomainObject.PoslovniBrojDokumenta_1">St-762/2018-2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IZLOG MODE jednostavno društvo s ograničenom odgovornošću za trgovinu</izvorni_sadrzaj>
    <derivirana_varijabla naziv="DomainObject.Predmet.ProtustrankaIDrugi_1">IZLOG MODE jednostavno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IZLOG MODE jednostavno društvo s ograničenom odgovornošću za trgovinu, OIB 14803834775, Trg Stjepana Radića 13/A/2, 43000 Bjelovar</izvorni_sadrzaj>
    <derivirana_varijabla naziv="DomainObject.Predmet.ProtustrankaIDrugiAdressOIB_1">IZLOG MODE jednostavno društvo s ograničenom odgovornošću za trgovinu, OIB 14803834775, Trg Stjepana Radića 13/A/2,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IZLOG MODE jednostavno društvo s ograničenom odgovornošću za trgovinu</item>
    </izvorni_sadrzaj>
    <derivirana_varijabla naziv="DomainObject.Predmet.SudioniciListNaziv_1">
      <item>FINA, RC ZAGREB, Podružnica BJELOVAR</item>
      <item>IZLOG MODE jednostavno društvo s ograničenom odgovornošću za trgovinu</item>
    </derivirana_varijabla>
  </DomainObject.Predmet.SudioniciListNaziv>
  <DomainObject.Predmet.SudioniciListAdressOIB>
    <izvorni_sadrzaj>
      <item>FINA, RC ZAGREB, Podružnica BJELOVAR, OIB 85821130368, F. Supila 4,43000 Bjelovar</item>
      <item>IZLOG MODE jednostavno društvo s ograničenom odgovornošću za trgovinu, OIB 14803834775, Trg Stjepana Radića 13/A/2,43000 Bjelovar</item>
    </izvorni_sadrzaj>
    <derivirana_varijabla naziv="DomainObject.Predmet.SudioniciListAdressOIB_1">
      <item>FINA, RC ZAGREB, Podružnica BJELOVAR, OIB 85821130368, F. Supila 4,43000 Bjelovar</item>
      <item>IZLOG MODE jednostavno društvo s ograničenom odgovornošću za trgovinu, OIB 14803834775, Trg Stjepana Radića 13/A/2,43000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21CB8-D6AE-4167-8348-D9F72B1D4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1733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2018-11-19T08:30:00Z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