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cad6" w14:paraId="145cad6" w:rsidRDefault="009B3E5C" w:rsidP="009B3E5C" w:rsidR="009B3E5C">
      <w:pPr>
        <w:spacing w:after="0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E5C" w:rsidP="009B3E5C" w:rsidR="009B3E5C">
      <w:pPr>
        <w:spacing w:after="0"/>
      </w:pPr>
      <w:r>
        <w:t xml:space="preserve">  </w:t>
      </w:r>
    </w:p>
    <w:p w:rsidRDefault="009B3E5C" w:rsidP="009B3E5C" w:rsidR="009B3E5C">
      <w:pPr>
        <w:spacing w:after="0"/>
      </w:pPr>
      <w:r>
        <w:t xml:space="preserve">REPUBLIKA HRVATSKA </w:t>
      </w:r>
    </w:p>
    <w:p w:rsidRDefault="009B3E5C" w:rsidP="009B3E5C" w:rsidR="009B3E5C">
      <w:pPr>
        <w:spacing w:after="0"/>
      </w:pPr>
      <w:r>
        <w:t>Trgovački sud u Zagrebu</w:t>
      </w:r>
    </w:p>
    <w:p w:rsidRDefault="009B3E5C" w:rsidP="009B3E5C" w:rsidR="009B3E5C">
      <w:pPr>
        <w:spacing w:after="0"/>
      </w:pPr>
      <w:r>
        <w:t xml:space="preserve">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90. St-7383/2015</w:t>
      </w:r>
    </w:p>
    <w:p w:rsidRDefault="009B3E5C" w:rsidP="009B3E5C" w:rsidR="009B3E5C"/>
    <w:p w:rsidRDefault="009B3E5C" w:rsidP="009B3E5C" w:rsidR="009B3E5C">
      <w:r>
        <w:t xml:space="preserve">           Trgovački sud u Zagrebu, u skraćenom stečajnom postupku temeljem odredbe članka 430. Stečajnog zakona (“Narodne novine” broj 71/15, dalje: SZ), dana 22. ožujka 2016., objavljuje:</w:t>
      </w:r>
    </w:p>
    <w:p w:rsidRDefault="009B3E5C" w:rsidP="009B3E5C" w:rsidR="009B3E5C">
      <w:pPr>
        <w:jc w:val="center"/>
      </w:pPr>
      <w:r w:rsidRPr="009B3E5C">
        <w:rPr>
          <w:b/>
        </w:rPr>
        <w:t>O G L A S</w:t>
      </w:r>
    </w:p>
    <w:p w:rsidRDefault="009B3E5C" w:rsidP="009B3E5C" w:rsidR="009B3E5C">
      <w:r>
        <w:t xml:space="preserve">I           Za dužnika BIROSTROJ COMPUTERS d.o.o. OIB:49799363762, Zagreb, Vincenta iz Kastva 10-12. </w:t>
      </w:r>
    </w:p>
    <w:p w:rsidRDefault="009B3E5C" w:rsidP="009B3E5C" w:rsidR="009B3E5C">
      <w:r>
        <w:t>II         Iznos duga evidentiran na temelju neizvršenih osnova za plaćanje je 947.232,19  kn.</w:t>
      </w:r>
    </w:p>
    <w:p w:rsidRDefault="009B3E5C" w:rsidP="009B3E5C" w:rsidR="009B3E5C">
      <w:r>
        <w:t>III      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B3E5C" w:rsidP="009B3E5C" w:rsidR="009B3E5C">
      <w:r>
        <w:t>IV      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B3E5C" w:rsidP="009B3E5C" w:rsidR="009B3E5C">
      <w:pPr>
        <w:spacing w:after="0"/>
      </w:pPr>
      <w:r>
        <w:t>V         UPOZORENJE:</w:t>
      </w:r>
    </w:p>
    <w:p w:rsidRDefault="009B3E5C" w:rsidP="009B3E5C" w:rsidR="009B3E5C">
      <w:pPr>
        <w:spacing w:after="0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B3E5C" w:rsidP="009B3E5C" w:rsidR="009B3E5C">
      <w:pPr>
        <w:spacing w:after="0"/>
      </w:pPr>
      <w:r>
        <w:t>U tom slučaju sud će po službenoj dužnosti donijeti rješenje o otvaranju i zaključenju skraćenog stečajnog postupka.</w:t>
      </w:r>
    </w:p>
    <w:p w:rsidRDefault="009B3E5C" w:rsidP="009B3E5C" w:rsidR="009B3E5C">
      <w:pPr>
        <w:spacing w:after="0"/>
      </w:pPr>
    </w:p>
    <w:p w:rsidRDefault="009B3E5C" w:rsidP="009B3E5C" w:rsidR="009B3E5C">
      <w:pPr>
        <w:jc w:val="center"/>
      </w:pPr>
      <w:r>
        <w:t>Zagreb, 22. ožujka  2016.</w:t>
      </w:r>
    </w:p>
    <w:p w:rsidRDefault="009B3E5C" w:rsidP="009B3E5C" w:rsidR="009B3E5C">
      <w:pPr>
        <w:spacing w:after="0"/>
        <w:jc w:val="right"/>
      </w:pPr>
      <w:r>
        <w:t>Sudac:</w:t>
      </w:r>
    </w:p>
    <w:p w:rsidRDefault="009B3E5C" w:rsidP="009B3E5C" w:rsidR="009B3E5C">
      <w:pPr>
        <w:spacing w:after="0"/>
        <w:jc w:val="right"/>
      </w:pPr>
      <w:r>
        <w:t xml:space="preserve">     Sandra Rotar Vogrin</w:t>
      </w:r>
    </w:p>
    <w:p w:rsidRDefault="009B3E5C" w:rsidP="009B3E5C" w:rsidR="009B3E5C">
      <w:r>
        <w:t xml:space="preserve">DNA: </w:t>
      </w:r>
    </w:p>
    <w:p w:rsidRDefault="009B3E5C" w:rsidP="009A5950" w:rsidR="003279B2" w:rsidRPr="009A5950">
      <w:r>
        <w:t>e- oglasna ploča 45 dana-javnost</w:t>
      </w:r>
    </w:p>
    <w:sectPr w:rsidSect="00ED6AA8" w:rsidR="003279B2" w:rsidRPr="009A595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7A5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E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7A5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0078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3279B2"/>
    <w:rsid w:val="00337A5B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E0EEE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03046"/>
    <w:rsid w:val="00922CD1"/>
    <w:rsid w:val="0093505F"/>
    <w:rsid w:val="009A5950"/>
    <w:rsid w:val="009B3E5C"/>
    <w:rsid w:val="00A256D4"/>
    <w:rsid w:val="00A74195"/>
    <w:rsid w:val="00A90B79"/>
    <w:rsid w:val="00AA4C98"/>
    <w:rsid w:val="00AB0F04"/>
    <w:rsid w:val="00AE518C"/>
    <w:rsid w:val="00BB5F88"/>
    <w:rsid w:val="00C30569"/>
    <w:rsid w:val="00CA316C"/>
    <w:rsid w:val="00D90876"/>
    <w:rsid w:val="00E75169"/>
    <w:rsid w:val="00ED6CFA"/>
    <w:rsid w:val="00EF38DF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7383</izvorni_sadrzaj>
    <derivirana_varijabla naziv="DomainObject.Predmet.Broj_1">7383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St-7383/2015</izvorni_sadrzaj>
    <derivirana_varijabla naziv="DomainObject.Predmet.OznakaBroj_1">St-7383/2015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5. PODBREŽJE 21, 10000 Zagreb punomoćnik sudionika u postupku BIROSTROJ COMPUTERS d.o.o.</item>
    </izvorni_sadrzaj>
    <derivirana_varijabla naziv="DomainObject.Predmet.OstaliListFormatedWithAdress_1">
      <item>IVAN ŠPOLJAR, 5. PODBREŽJE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5. PODBREŽJE 21, 10000 Zagreb punomoćnik sudionika u postupku BIROSTROJ COMPUTERS d.o.o.</item>
    </izvorni_sadrzaj>
    <derivirana_varijabla naziv="DomainObject.Predmet.OstaliListFormatedWithAdressOIB_1">
      <item>IVAN ŠPOLJAR, OIB 40396137744, 5. PODBREŽJE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izvorni_sadrzaj>
    <derivirana_varijabla naziv="DomainObject.Predmet.SudioniciListAdressOIB_1"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49799363762</item>
      <item>, OIB 40396137744</item>
    </izvorni_sadrzaj>
    <derivirana_varijabla naziv="DomainObject.Predmet.SudioniciListNazivOIB_1">
      <item>, OIB 85821130368</item>
      <item>, OIB 49799363762</item>
      <item>, OIB 40396137744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33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2016-03-22T13:26:00Z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2016-03-22T13:30:00Z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