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0d78" w14:paraId="1ca0d7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36BFC">
        <w:t>2223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36BFC">
        <w:t xml:space="preserve">ARILEO j.d.o.o. za ugostiteljstvo, Kumrovečka ulica 24, </w:t>
      </w:r>
      <w:proofErr w:type="spellStart"/>
      <w:r w:rsidR="00336BFC">
        <w:t>Kopčevec</w:t>
      </w:r>
      <w:proofErr w:type="spellEnd"/>
      <w:r w:rsidR="00336BFC">
        <w:t xml:space="preserve"> </w:t>
      </w:r>
      <w:r w:rsidR="008C3477">
        <w:t>(</w:t>
      </w:r>
      <w:r w:rsidR="00336BFC">
        <w:t>OIB:14123990173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36BFC">
        <w:t>25.009,96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4C1147" w:rsidP="004C1147" w:rsidR="004C1147">
      <w:pPr>
        <w:pStyle w:val="Bezproreda"/>
        <w:jc w:val="right"/>
      </w:pPr>
      <w:r>
        <w:t>Sudac:</w:t>
      </w:r>
    </w:p>
    <w:p w:rsidRDefault="004C1147" w:rsidP="004C1147" w:rsidR="004C1147">
      <w:pPr>
        <w:pStyle w:val="Bezproreda"/>
        <w:jc w:val="right"/>
      </w:pPr>
      <w:r>
        <w:t>Romina Markovinović,v.r.</w:t>
      </w:r>
    </w:p>
    <w:p w:rsidRDefault="004C1147" w:rsidP="004C1147" w:rsidR="004C1147">
      <w:pPr>
        <w:pStyle w:val="Bezproreda"/>
      </w:pPr>
    </w:p>
    <w:p w:rsidRDefault="004C1147" w:rsidP="004C1147" w:rsidR="004C1147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4C1147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D4E" w:rsidR="00474D4E">
      <w:r>
        <w:separator/>
      </w:r>
    </w:p>
  </w:endnote>
  <w:endnote w:id="0" w:type="continuationSeparator">
    <w:p w:rsidRDefault="00474D4E" w:rsidR="00474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D4E" w:rsidR="00474D4E">
      <w:r>
        <w:separator/>
      </w:r>
    </w:p>
  </w:footnote>
  <w:footnote w:id="0" w:type="continuationSeparator">
    <w:p w:rsidRDefault="00474D4E" w:rsidR="00474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74D4E"/>
    <w:rsid w:val="00497098"/>
    <w:rsid w:val="004B337A"/>
    <w:rsid w:val="004C1147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A4158"/>
    <w:rsid w:val="006B6B52"/>
    <w:rsid w:val="006C2F7B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1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1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1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1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C114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1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1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1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1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C114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47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St-2223/2017</izvorni_sadrzaj>
    <derivirana_varijabla naziv="DomainObject.Predmet.OznakaBroj_1">St-2223/2017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ARILEO j.d.o.o. zastupanog po punomoćniku Zoran Gavranović</izvorni_sadrzaj>
    <derivirana_varijabla naziv="DomainObject.Predmet.ProtustrankaFormated_1">  ARILEO j.d.o.o. zastupanog po punomoćniku Zoran Gavranović</derivirana_varijabla>
  </DomainObject.Predmet.ProtustrankaFormated>
  <DomainObject.Predmet.ProtustrankaFormatedOIB>
    <izvorni_sadrzaj>  ARILEO j.d.o.o., OIB 14123990173 zastupanog po punomoćniku Zoran Gavranović</izvorni_sadrzaj>
    <derivirana_varijabla naziv="DomainObject.Predmet.ProtustrankaFormatedOIB_1">  ARILEO j.d.o.o., OIB 14123990173 zastupanog po punomoćniku Zoran Gavranović</derivirana_varijabla>
  </DomainObject.Predmet.ProtustrankaFormatedOIB>
  <DomainObject.Predmet.ProtustrankaFormatedWithAdress>
    <izvorni_sadrzaj> ARILEO j.d.o.o., Kumrovečka ulica 24, 10370 Kopčevec zastupanog po punomoćniku Zoran Gavranović</izvorni_sadrzaj>
    <derivirana_varijabla naziv="DomainObject.Predmet.ProtustrankaFormatedWithAdress_1"> ARILEO j.d.o.o., Kumrovečka ulica 24, 10370 Kopčevec zastupanog po punomoćniku Zoran Gavranović</derivirana_varijabla>
  </DomainObject.Predmet.ProtustrankaFormatedWithAdress>
  <DomainObject.Predmet.ProtustrankaFormatedWithAdressOIB>
    <izvorni_sadrzaj> ARILEO j.d.o.o., OIB 14123990173, Kumrovečka ulica 24, 10370 Kopčevec zastupanog po punomoćniku Zoran Gavranović</izvorni_sadrzaj>
    <derivirana_varijabla naziv="DomainObject.Predmet.ProtustrankaFormatedWithAdressOIB_1"> ARILEO j.d.o.o., OIB 14123990173, Kumrovečka ulica 24, 10370 Kopčevec zastupanog po punomoćniku Zoran Gavranović</derivirana_varijabla>
  </DomainObject.Predmet.ProtustrankaFormatedWithAdressOIB>
  <DomainObject.Predmet.ProtustrankaWithAdress>
    <izvorni_sadrzaj>ARILEO j.d.o.o. Kumrovečka ulica 24, 10370 Kopčevec</izvorni_sadrzaj>
    <derivirana_varijabla naziv="DomainObject.Predmet.ProtustrankaWithAdress_1">ARILEO j.d.o.o. Kumrovečka ulica 24, 10370 Kopčevec</derivirana_varijabla>
  </DomainObject.Predmet.ProtustrankaWithAdress>
  <DomainObject.Predmet.ProtustrankaWithAdressOIB>
    <izvorni_sadrzaj>ARILEO j.d.o.o., OIB 14123990173, Kumrovečka ulica 24, 10370 Kopčevec</izvorni_sadrzaj>
    <derivirana_varijabla naziv="DomainObject.Predmet.ProtustrankaWithAdressOIB_1">ARILEO j.d.o.o., OIB 14123990173, Kumrovečka ulica 24, 10370 Kopčevec</derivirana_varijabla>
  </DomainObject.Predmet.ProtustrankaWithAdressOIB>
  <DomainObject.Predmet.ProtustrankaNazivFormated>
    <izvorni_sadrzaj>ARILEO j.d.o.o.</izvorni_sadrzaj>
    <derivirana_varijabla naziv="DomainObject.Predmet.ProtustrankaNazivFormated_1">ARILEO j.d.o.o.</derivirana_varijabla>
  </DomainObject.Predmet.ProtustrankaNazivFormated>
  <DomainObject.Predmet.ProtustrankaNazivFormatedOIB>
    <izvorni_sadrzaj>ARILEO j.d.o.o., OIB 14123990173</izvorni_sadrzaj>
    <derivirana_varijabla naziv="DomainObject.Predmet.ProtustrankaNazivFormatedOIB_1">ARILEO j.d.o.o., OIB 14123990173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ARILEO j.d.o.o. zastupanog po punomoćniku Zoran Gavranović</item>
    </izvorni_sadrzaj>
    <derivirana_varijabla naziv="DomainObject.Predmet.ProtuStrankaListFormated_1">
      <item>ARILEO j.d.o.o. zastupanog po punomoćniku Zoran Gavranović</item>
    </derivirana_varijabla>
  </DomainObject.Predmet.ProtuStrankaListFormated>
  <DomainObject.Predmet.ProtuStrankaListFormatedOIB>
    <izvorni_sadrzaj>
      <item>ARILEO j.d.o.o., OIB 14123990173 zastupanog po punomoćniku Zoran Gavranović</item>
    </izvorni_sadrzaj>
    <derivirana_varijabla naziv="DomainObject.Predmet.ProtuStrankaListFormatedOIB_1">
      <item>ARILEO j.d.o.o., OIB 14123990173 zastupanog po punomoćniku Zoran Gavranović</item>
    </derivirana_varijabla>
  </DomainObject.Predmet.ProtuStrankaListFormatedOIB>
  <DomainObject.Predmet.ProtuStrankaListFormatedWithAdress>
    <izvorni_sadrzaj>
      <item>ARILEO j.d.o.o., Kumrovečka ulica 24, 10370 Kopčevec zastupanog po punomoćniku Zoran Gavranović</item>
    </izvorni_sadrzaj>
    <derivirana_varijabla naziv="DomainObject.Predmet.ProtuStrankaListFormatedWithAdress_1">
      <item>ARILEO j.d.o.o., Kumrovečka ulica 24, 10370 Kopčevec zastupanog po punomoćniku Zoran Gavranović</item>
    </derivirana_varijabla>
  </DomainObject.Predmet.ProtuStrankaListFormatedWithAdress>
  <DomainObject.Predmet.ProtuStrankaListFormatedWithAdressOIB>
    <izvorni_sadrzaj>
      <item>ARILEO j.d.o.o., OIB 14123990173, Kumrovečka ulica 24, 10370 Kopčevec zastupanog po punomoćniku Zoran Gavranović</item>
    </izvorni_sadrzaj>
    <derivirana_varijabla naziv="DomainObject.Predmet.ProtuStrankaListFormatedWithAdressOIB_1">
      <item>ARILEO j.d.o.o., OIB 14123990173, Kumrovečka ulica 24, 10370 Kopčevec zastupanog po punomoćniku Zoran Gavranović</item>
    </derivirana_varijabla>
  </DomainObject.Predmet.ProtuStrankaListFormatedWithAdressOIB>
  <DomainObject.Predmet.ProtuStrankaListNazivFormated>
    <izvorni_sadrzaj>
      <item>ARILEO j.d.o.o.</item>
    </izvorni_sadrzaj>
    <derivirana_varijabla naziv="DomainObject.Predmet.ProtuStrankaListNazivFormated_1">
      <item>ARILEO j.d.o.o.</item>
    </derivirana_varijabla>
  </DomainObject.Predmet.ProtuStrankaListNazivFormated>
  <DomainObject.Predmet.ProtuStrankaListNazivFormatedOIB>
    <izvorni_sadrzaj>
      <item>ARILEO j.d.o.o., OIB 14123990173</item>
    </izvorni_sadrzaj>
    <derivirana_varijabla naziv="DomainObject.Predmet.ProtuStrankaListNazivFormatedOIB_1">
      <item>ARILEO j.d.o.o., OIB 14123990173</item>
    </derivirana_varijabla>
  </DomainObject.Predmet.ProtuStrankaListNazivFormatedOIB>
  <DomainObject.Predmet.OstaliListFormated>
    <izvorni_sadrzaj>
      <item>Zoran Gavranović punomoćnik sudionika u postupku ARILEO j.d.o.o.</item>
    </izvorni_sadrzaj>
    <derivirana_varijabla naziv="DomainObject.Predmet.OstaliListFormated_1">
      <item>Zoran Gavranović punomoćnik sudionika u postupku ARILEO j.d.o.o.</item>
    </derivirana_varijabla>
  </DomainObject.Predmet.OstaliListFormated>
  <DomainObject.Predmet.OstaliListFormatedOIB>
    <izvorni_sadrzaj>
      <item>Zoran Gavranović, OIB 56263860586 punomoćnik sudionika u postupku ARILEO j.d.o.o.</item>
    </izvorni_sadrzaj>
    <derivirana_varijabla naziv="DomainObject.Predmet.OstaliListFormatedOIB_1">
      <item>Zoran Gavranović, OIB 56263860586 punomoćnik sudionika u postupku ARILEO j.d.o.o.</item>
    </derivirana_varijabla>
  </DomainObject.Predmet.OstaliListFormatedOIB>
  <DomainObject.Predmet.OstaliListFormatedWithAdress>
    <izvorni_sadrzaj>
      <item>Zoran Gavranović, Kumrovečka ulica 24, 10370 Kopčevec punomoćnik sudionika u postupku ARILEO j.d.o.o.</item>
    </izvorni_sadrzaj>
    <derivirana_varijabla naziv="DomainObject.Predmet.OstaliListFormatedWithAdress_1">
      <item>Zoran Gavranović, Kumrovečka ulica 24, 10370 Kopčevec punomoćnik sudionika u postupku ARILEO j.d.o.o.</item>
    </derivirana_varijabla>
  </DomainObject.Predmet.OstaliListFormatedWithAdress>
  <DomainObject.Predmet.OstaliListFormatedWithAdressOIB>
    <izvorni_sadrzaj>
      <item>Zoran Gavranović, OIB 56263860586, Kumrovečka ulica 24, 10370 Kopčevec punomoćnik sudionika u postupku ARILEO j.d.o.o.</item>
    </izvorni_sadrzaj>
    <derivirana_varijabla naziv="DomainObject.Predmet.OstaliListFormatedWithAdressOIB_1">
      <item>Zoran Gavranović, OIB 56263860586, Kumrovečka ulica 24, 10370 Kopčevec punomoćnik sudionika u postupku ARILEO j.d.o.o.</item>
    </derivirana_varijabla>
  </DomainObject.Predmet.OstaliListFormatedWithAdressOIB>
  <DomainObject.Predmet.OstaliListNazivFormated>
    <izvorni_sadrzaj>
      <item>Zoran Gavranović</item>
    </izvorni_sadrzaj>
    <derivirana_varijabla naziv="DomainObject.Predmet.OstaliListNazivFormated_1">
      <item>Zoran Gavranović</item>
    </derivirana_varijabla>
  </DomainObject.Predmet.OstaliListNazivFormated>
  <DomainObject.Predmet.OstaliListNazivFormatedOIB>
    <izvorni_sadrzaj>
      <item>Zoran Gavranović, OIB 56263860586</item>
    </izvorni_sadrzaj>
    <derivirana_varijabla naziv="DomainObject.Predmet.OstaliListNazivFormatedOIB_1">
      <item>Zoran Gavranović, OIB 56263860586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ARILEO j.d.o.o.</izvorni_sadrzaj>
    <derivirana_varijabla naziv="DomainObject.Predmet.ProtustrankaIDrugi_1">ARILEO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ARILEO j.d.o.o., OIB 14123990173, Kumrovečka ulica 24, 10370 Kopčevec</izvorni_sadrzaj>
    <derivirana_varijabla naziv="DomainObject.Predmet.ProtustrankaIDrugiAdressOIB_1">ARILEO j.d.o.o., OIB 14123990173, Kumrovečka ulica 24, 10370 Kopčevec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ARILEO j.d.o.o.</item>
      <item>Zoran Gavranović</item>
    </izvorni_sadrzaj>
    <derivirana_varijabla naziv="DomainObject.Predmet.SudioniciListNaziv_1">
      <item>FINA Regionalni centar Zagreb</item>
      <item>ARILEO j.d.o.o.</item>
      <item>Zoran Gavranović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ARILEO j.d.o.o., OIB 14123990173, Kumrovečka ulica 24,10370 Kopčevec</item>
      <item>Zoran Gavranović, OIB 56263860586, Kumrovečka ulica 24,10370 Kopčevec</item>
    </izvorni_sadrzaj>
    <derivirana_varijabla naziv="DomainObject.Predmet.SudioniciListAdressOIB_1">
      <item>FINA Regionalni centar Zagreb, OIB 85821130368, Trg svibanjskih žrtava 1995. 1,10000 Zagreb</item>
      <item>ARILEO j.d.o.o., OIB 14123990173, Kumrovečka ulica 24,10370 Kopčevec</item>
      <item>Zoran Gavranović, OIB 56263860586, Kumrovečka ulica 24,10370 Kopčevec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14123990173</item>
      <item>, OIB 56263860586</item>
    </izvorni_sadrzaj>
    <derivirana_varijabla naziv="DomainObject.Predmet.SudioniciListNazivOIB_1">
      <item>, OIB 85821130368</item>
      <item>, OIB 14123990173</item>
      <item>, OIB 56263860586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1329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2017-10-02T10:00:00Z</dcterms:created>
  <dc:creator>ilukac</dc:creator>
  <cp:lastModifiedBy>Marina Gojić</cp:lastModifiedBy>
  <cp:lastPrinted>2017-10-04T12:24:00Z</cp:lastPrinted>
  <dcterms:modified xmlns:xsi="http://www.w3.org/2001/XMLSchema-instance" xsi:type="dcterms:W3CDTF">2017-10-04T12:24:00Z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