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8642" w14:paraId="2d98642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66729D">
        <w:rPr>
          <w:sz w:val="24"/>
        </w:rPr>
        <w:t>St-415</w:t>
      </w:r>
      <w:r w:rsidR="0012724D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C77493" w:rsidP="00EB69EE" w:rsidR="00EB69EE" w:rsidRPr="00FF1C4E">
      <w:pPr>
        <w:jc w:val="both"/>
        <w:rPr>
          <w:sz w:val="24"/>
          <w:szCs w:val="24"/>
        </w:rPr>
      </w:pPr>
      <w:r w:rsidRPr="00C7749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77493">
        <w:rPr>
          <w:sz w:val="24"/>
          <w:szCs w:val="24"/>
        </w:rPr>
        <w:t>85821130368</w:t>
      </w:r>
      <w:r w:rsidRPr="00C77493">
        <w:rPr>
          <w:sz w:val="24"/>
          <w:szCs w:val="24"/>
          <w:lang w:val="pt-BR"/>
        </w:rPr>
        <w:t xml:space="preserve">, za otvaranje stečajnog postupka nad dužnikom </w:t>
      </w:r>
      <w:r w:rsidR="0066729D">
        <w:rPr>
          <w:sz w:val="24"/>
          <w:szCs w:val="24"/>
          <w:lang w:val="pt-BR"/>
        </w:rPr>
        <w:t>AUTO-TOMO j.d.o.o., Velika Gorica, Jurja Dobrile 16, OIB: 99884661216</w:t>
      </w:r>
      <w:r w:rsidR="00A10853" w:rsidRPr="00A10853">
        <w:rPr>
          <w:sz w:val="24"/>
          <w:szCs w:val="24"/>
          <w:lang w:val="pt-BR"/>
        </w:rPr>
        <w:t xml:space="preserve">, </w:t>
      </w:r>
      <w:r w:rsidR="0066729D">
        <w:rPr>
          <w:sz w:val="24"/>
          <w:szCs w:val="24"/>
          <w:lang w:val="pt-BR"/>
        </w:rPr>
        <w:t>20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66729D">
        <w:rPr>
          <w:sz w:val="24"/>
          <w:szCs w:val="24"/>
        </w:rPr>
        <w:t>Tomi Šipraku iz Stare Drenčine, Stara Drenčina 41, OIB: 90651435979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6729D">
        <w:rPr>
          <w:sz w:val="24"/>
          <w:szCs w:val="24"/>
        </w:rPr>
        <w:t>-4</w:t>
      </w:r>
      <w:r w:rsidR="00C77493">
        <w:rPr>
          <w:sz w:val="24"/>
          <w:szCs w:val="24"/>
        </w:rPr>
        <w:t>1</w:t>
      </w:r>
      <w:r w:rsidR="0066729D">
        <w:rPr>
          <w:sz w:val="24"/>
          <w:szCs w:val="24"/>
        </w:rPr>
        <w:t>5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6F356C">
        <w:rPr>
          <w:sz w:val="24"/>
          <w:szCs w:val="24"/>
        </w:rPr>
        <w:t xml:space="preserve"> </w:t>
      </w:r>
      <w:r w:rsidR="0066729D">
        <w:rPr>
          <w:sz w:val="24"/>
          <w:szCs w:val="24"/>
          <w:lang w:val="pt-BR"/>
        </w:rPr>
        <w:t>Auto-Tomo j.d.o.o., Velika Gorica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C77493">
        <w:rPr>
          <w:sz w:val="24"/>
          <w:szCs w:val="24"/>
        </w:rPr>
        <w:t>1.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6729D">
        <w:rPr>
          <w:sz w:val="24"/>
        </w:rPr>
        <w:t>20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F601E0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F601E0" w:rsidP="00F832F4" w:rsidR="00F601E0" w:rsidRPr="00F601E0">
      <w:pPr>
        <w:jc w:val="right"/>
        <w:rPr>
          <w:sz w:val="24"/>
          <w:szCs w:val="24"/>
        </w:rPr>
      </w:pPr>
      <w:r w:rsidRPr="00F601E0">
        <w:rPr>
          <w:sz w:val="24"/>
          <w:szCs w:val="24"/>
        </w:rPr>
        <w:t>Za točnost otpravka – ovlašteni službenik</w:t>
      </w:r>
    </w:p>
    <w:p w:rsidRDefault="00F601E0" w:rsidP="00F832F4" w:rsidR="00F601E0" w:rsidRPr="00F601E0">
      <w:pPr>
        <w:tabs>
          <w:tab w:pos="650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F601E0">
        <w:rPr>
          <w:sz w:val="24"/>
          <w:szCs w:val="24"/>
        </w:rPr>
        <w:t>Katica Franjić</w:t>
      </w:r>
    </w:p>
    <w:p w:rsidRDefault="004F2F33" w:rsidP="00F601E0" w:rsidR="004F2F33" w:rsidRPr="00F601E0">
      <w:pPr>
        <w:ind w:left="720"/>
        <w:jc w:val="both"/>
        <w:rPr>
          <w:sz w:val="24"/>
          <w:szCs w:val="24"/>
        </w:rPr>
      </w:pPr>
    </w:p>
    <w:sectPr w:rsidSect="00491CF2" w:rsidR="004F2F33" w:rsidRPr="00F601E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01E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66729D">
      <w:rPr>
        <w:sz w:val="24"/>
        <w:szCs w:val="24"/>
      </w:rPr>
      <w:t>415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2724D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6729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7749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11F0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01E0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60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1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1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1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1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AUTO-TOMO j.d.o.o. zastupanog po punomoćniku Tomo Šiprak</izvorni_sadrzaj>
    <derivirana_varijabla naziv="DomainObject.Predmet.ProtustrankaFormated_1">  AUTO-TOMO j.d.o.o. zastupanog po punomoćniku Tomo Šiprak</derivirana_varijabla>
  </DomainObject.Predmet.ProtustrankaFormated>
  <DomainObject.Predmet.ProtustrankaFormatedOIB>
    <izvorni_sadrzaj>  AUTO-TOMO j.d.o.o., OIB 99884661216 zastupanog po punomoćniku Tomo Šiprak</izvorni_sadrzaj>
    <derivirana_varijabla naziv="DomainObject.Predmet.ProtustrankaFormatedOIB_1">  AUTO-TOMO j.d.o.o., OIB 99884661216 zastupanog po punomoćniku Tomo Šiprak</derivirana_varijabla>
  </DomainObject.Predmet.ProtustrankaFormatedOIB>
  <DomainObject.Predmet.ProtustrankaFormatedWithAdress>
    <izvorni_sadrzaj> AUTO-TOMO j.d.o.o., Jurja Dobrile 16, 10410 Velika Gorica zastupanog po punomoćniku Tomo Šiprak</izvorni_sadrzaj>
    <derivirana_varijabla naziv="DomainObject.Predmet.ProtustrankaFormatedWithAdress_1"> AUTO-TOMO j.d.o.o., Jurja Dobrile 16, 10410 Velika Gorica zastupanog po punomoćniku Tomo Šiprak</derivirana_varijabla>
  </DomainObject.Predmet.ProtustrankaFormatedWithAdress>
  <DomainObject.Predmet.ProtustrankaFormatedWithAdressOIB>
    <izvorni_sadrzaj> AUTO-TOMO j.d.o.o., OIB 99884661216, Jurja Dobrile 16, 10410 Velika Gorica zastupanog po punomoćniku Tomo Šiprak</izvorni_sadrzaj>
    <derivirana_varijabla naziv="DomainObject.Predmet.ProtustrankaFormatedWithAdressOIB_1"> AUTO-TOMO j.d.o.o., OIB 99884661216, Jurja Dobrile 16, 10410 Velika Gorica zastupanog po punomoćniku Tomo Šiprak</derivirana_varijabla>
  </DomainObject.Predmet.ProtustrankaFormatedWithAdressOIB>
  <DomainObject.Predmet.ProtustrankaWithAdress>
    <izvorni_sadrzaj>AUTO-TOMO j.d.o.o. Jurja Dobrile 16, 10410 Velika Gorica</izvorni_sadrzaj>
    <derivirana_varijabla naziv="DomainObject.Predmet.ProtustrankaWithAdress_1">AUTO-TOMO j.d.o.o. Jurja Dobrile 16, 10410 Velika Gorica</derivirana_varijabla>
  </DomainObject.Predmet.ProtustrankaWithAdress>
  <DomainObject.Predmet.ProtustrankaWithAdressOIB>
    <izvorni_sadrzaj>AUTO-TOMO j.d.o.o., OIB 99884661216, Jurja Dobrile 16, 10410 Velika Gorica</izvorni_sadrzaj>
    <derivirana_varijabla naziv="DomainObject.Predmet.ProtustrankaWithAdressOIB_1">AUTO-TOMO j.d.o.o., OIB 99884661216, Jurja Dobrile 16, 10410 Velika Gorica</derivirana_varijabla>
  </DomainObject.Predmet.ProtustrankaWithAdressOIB>
  <DomainObject.Predmet.ProtustrankaNazivFormated>
    <izvorni_sadrzaj>AUTO-TOMO j.d.o.o.</izvorni_sadrzaj>
    <derivirana_varijabla naziv="DomainObject.Predmet.ProtustrankaNazivFormated_1">AUTO-TOMO j.d.o.o.</derivirana_varijabla>
  </DomainObject.Predmet.ProtustrankaNazivFormated>
  <DomainObject.Predmet.ProtustrankaNazivFormatedOIB>
    <izvorni_sadrzaj>AUTO-TOMO j.d.o.o., OIB 99884661216</izvorni_sadrzaj>
    <derivirana_varijabla naziv="DomainObject.Predmet.ProtustrankaNazivFormatedOIB_1">AUTO-TOMO j.d.o.o., OIB 99884661216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AUTO-TOMO j.d.o.o. zastupanog po punomoćniku Tomo Šiprak</item>
    </izvorni_sadrzaj>
    <derivirana_varijabla naziv="DomainObject.Predmet.ProtuStrankaListFormated_1">
      <item>AUTO-TOMO j.d.o.o. zastupanog po punomoćniku Tomo Šiprak</item>
    </derivirana_varijabla>
  </DomainObject.Predmet.ProtuStrankaListFormated>
  <DomainObject.Predmet.ProtuStrankaListFormatedOIB>
    <izvorni_sadrzaj>
      <item>AUTO-TOMO j.d.o.o., OIB 99884661216 zastupanog po punomoćniku Tomo Šiprak</item>
    </izvorni_sadrzaj>
    <derivirana_varijabla naziv="DomainObject.Predmet.ProtuStrankaListFormatedOIB_1">
      <item>AUTO-TOMO j.d.o.o., OIB 99884661216 zastupanog po punomoćniku Tomo Šiprak</item>
    </derivirana_varijabla>
  </DomainObject.Predmet.ProtuStrankaListFormatedOIB>
  <DomainObject.Predmet.ProtuStrankaListFormatedWithAdress>
    <izvorni_sadrzaj>
      <item>AUTO-TOMO j.d.o.o., Jurja Dobrile 16, 10410 Velika Gorica zastupanog po punomoćniku Tomo Šiprak</item>
    </izvorni_sadrzaj>
    <derivirana_varijabla naziv="DomainObject.Predmet.ProtuStrankaListFormatedWithAdress_1">
      <item>AUTO-TOMO j.d.o.o., Jurja Dobrile 16, 10410 Velika Gorica zastupanog po punomoćniku Tomo Šiprak</item>
    </derivirana_varijabla>
  </DomainObject.Predmet.ProtuStrankaListFormatedWithAdress>
  <DomainObject.Predmet.ProtuStrankaListFormatedWithAdressOIB>
    <izvorni_sadrzaj>
      <item>AUTO-TOMO j.d.o.o., OIB 99884661216, Jurja Dobrile 16, 10410 Velika Gorica zastupanog po punomoćniku Tomo Šiprak</item>
    </izvorni_sadrzaj>
    <derivirana_varijabla naziv="DomainObject.Predmet.ProtuStrankaListFormatedWithAdressOIB_1">
      <item>AUTO-TOMO j.d.o.o., OIB 99884661216, Jurja Dobrile 16, 10410 Velika Gorica zastupanog po punomoćniku Tomo Šiprak</item>
    </derivirana_varijabla>
  </DomainObject.Predmet.ProtuStrankaListFormatedWithAdressOIB>
  <DomainObject.Predmet.ProtuStrankaListNazivFormated>
    <izvorni_sadrzaj>
      <item>AUTO-TOMO j.d.o.o.</item>
    </izvorni_sadrzaj>
    <derivirana_varijabla naziv="DomainObject.Predmet.ProtuStrankaListNazivFormated_1">
      <item>AUTO-TOMO j.d.o.o.</item>
    </derivirana_varijabla>
  </DomainObject.Predmet.ProtuStrankaListNazivFormated>
  <DomainObject.Predmet.ProtuStrankaListNazivFormatedOIB>
    <izvorni_sadrzaj>
      <item>AUTO-TOMO j.d.o.o., OIB 99884661216</item>
    </izvorni_sadrzaj>
    <derivirana_varijabla naziv="DomainObject.Predmet.ProtuStrankaListNazivFormatedOIB_1">
      <item>AUTO-TOMO j.d.o.o., OIB 99884661216</item>
    </derivirana_varijabla>
  </DomainObject.Predmet.ProtuStrankaListNazivFormatedOIB>
  <DomainObject.Predmet.OstaliListFormated>
    <izvorni_sadrzaj>
      <item>Tomo Šiprak punomoćnik sudionika u postupku AUTO-TOMO j.d.o.o.</item>
      <item>Primorska banka d.d.</item>
      <item>Banka kovanica d.d.</item>
    </izvorni_sadrzaj>
    <derivirana_varijabla naziv="DomainObject.Predmet.OstaliListFormated_1">
      <item>Tomo Šiprak punomoćnik sudionika u postupku AUTO-TOMO j.d.o.o.</item>
      <item>Primorska banka d.d.</item>
      <item>Banka kovanica d.d.</item>
    </derivirana_varijabla>
  </DomainObject.Predmet.OstaliListFormated>
  <DomainObject.Predmet.OstaliListFormatedOIB>
    <izvorni_sadrzaj>
      <item>Tomo Šiprak, OIB 90651435979 punomoćnik sudionika u postupku AUTO-TOMO j.d.o.o.</item>
      <item>Primorska banka d.d.</item>
      <item>Banka kovanica d.d.</item>
    </izvorni_sadrzaj>
    <derivirana_varijabla naziv="DomainObject.Predmet.OstaliListFormatedOIB_1">
      <item>Tomo Šiprak, OIB 90651435979 punomoćnik sudionika u postupku AUTO-TOMO j.d.o.o.</item>
      <item>Primorska banka d.d.</item>
      <item>Banka kovanica d.d.</item>
    </derivirana_varijabla>
  </DomainObject.Predmet.OstaliListFormatedOIB>
  <DomainObject.Predmet.OstaliListFormatedWithAdress>
    <izvorni_sadrzaj>
      <item>Tomo Šiprak punomoćnik sudionika u postupku AUTO-TOMO j.d.o.o.</item>
      <item>Primorska banka d.d., Scarpina 7, 51000 Rijeka</item>
      <item>Banka kovanica d.d., Petra Preradovića 29, 42000 Varaždin</item>
    </izvorni_sadrzaj>
    <derivirana_varijabla naziv="DomainObject.Predmet.OstaliListFormatedWithAdress_1">
      <item>Tomo Šiprak punomoćnik sudionika u postupku AUTO-TOMO j.d.o.o.</item>
      <item>Primorska banka d.d., Scarpina 7, 51000 Rijeka</item>
      <item>Banka kovanica d.d., Petra Preradovića 29, 42000 Varaždin</item>
    </derivirana_varijabla>
  </DomainObject.Predmet.OstaliListFormatedWithAdress>
  <DomainObject.Predmet.OstaliListFormatedWithAdressOIB>
    <izvorni_sadrzaj>
      <item>Tomo Šiprak, OIB 90651435979 punomoćnik sudionika u postupku AUTO-TOMO j.d.o.o.</item>
      <item>Primorska banka d.d., Scarpina 7, 51000 Rijeka</item>
      <item>Banka kovanica d.d., Petra Preradovića 29, 42000 Varaždin</item>
    </izvorni_sadrzaj>
    <derivirana_varijabla naziv="DomainObject.Predmet.OstaliListFormatedWithAdressOIB_1">
      <item>Tomo Šiprak, OIB 90651435979 punomoćnik sudionika u postupku AUTO-TOMO j.d.o.o.</item>
      <item>Primorska banka d.d., Scarpina 7, 51000 Rijeka</item>
      <item>Banka kovanica d.d., Petra Preradovića 29, 42000 Varaždin</item>
    </derivirana_varijabla>
  </DomainObject.Predmet.OstaliListFormatedWithAdressOIB>
  <DomainObject.Predmet.OstaliListNazivFormated>
    <izvorni_sadrzaj>
      <item>Tomo Šiprak</item>
      <item>Primorska banka d.d.</item>
      <item>Banka kovanica d.d.</item>
    </izvorni_sadrzaj>
    <derivirana_varijabla naziv="DomainObject.Predmet.OstaliListNazivFormated_1">
      <item>Tomo Šiprak</item>
      <item>Primorska banka d.d.</item>
      <item>Banka kovanica d.d.</item>
    </derivirana_varijabla>
  </DomainObject.Predmet.OstaliListNazivFormated>
  <DomainObject.Predmet.OstaliListNazivFormatedOIB>
    <izvorni_sadrzaj>
      <item>Tomo Šiprak, OIB 90651435979</item>
      <item>Primorska banka d.d.</item>
      <item>Banka kovanica d.d.</item>
    </izvorni_sadrzaj>
    <derivirana_varijabla naziv="DomainObject.Predmet.OstaliListNazivFormatedOIB_1">
      <item>Tomo Šiprak, OIB 90651435979</item>
      <item>Primorska banka d.d.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AUTO-TOMO j.d.o.o.</izvorni_sadrzaj>
    <derivirana_varijabla naziv="DomainObject.Predmet.ProtustrankaIDrugi_1">AUTO-TOMO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AUTO-TOMO j.d.o.o., OIB 99884661216, Jurja Dobrile 16, 10410 Velika Gorica</izvorni_sadrzaj>
    <derivirana_varijabla naziv="DomainObject.Predmet.ProtustrankaIDrugiAdressOIB_1">AUTO-TOMO j.d.o.o., OIB 99884661216, Jurja Dobrile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AUTO-TOMO j.d.o.o.</item>
      <item>FINA Regionalni centar Zagreb</item>
      <item>Tomo Šiprak</item>
      <item>Primorska banka d.d.</item>
      <item>Banka kovanica d.d.</item>
    </izvorni_sadrzaj>
    <derivirana_varijabla naziv="DomainObject.Predmet.SudioniciListNaziv_1">
      <item>AUTO-TOMO j.d.o.o.</item>
      <item>FINA Regionalni centar Zagreb</item>
      <item>Tomo Šiprak</item>
      <item>Primorska banka d.d.</item>
      <item>Banka kovanica d.d.</item>
    </derivirana_varijabla>
  </DomainObject.Predmet.SudioniciListNaziv>
  <DomainObject.Predmet.SudioniciListAdressOIB>
    <izvorni_sadrzaj>
      <item>AUTO-TOMO j.d.o.o., OIB 99884661216, Jurja Dobrile 16,10410 Velika Gorica</item>
      <item>FINA Regionalni centar Zagreb, OIB 85821130368, Trg svibanjskih žrtava 1995. 1,10000 Zagreb</item>
      <item>Tomo Šiprak, OIB 90651435979</item>
      <item>Primorska banka d.d., Scarpina 7,51000 Rijeka</item>
      <item>Banka kovanica d.d., Petra Preradovića 29,42000 Varaždin</item>
    </izvorni_sadrzaj>
    <derivirana_varijabla naziv="DomainObject.Predmet.SudioniciListAdressOIB_1">
      <item>AUTO-TOMO j.d.o.o., OIB 99884661216, Jurja Dobrile 16,10410 Velika Gorica</item>
      <item>FINA Regionalni centar Zagreb, OIB 85821130368, Trg svibanjskih žrtava 1995. 1,10000 Zagreb</item>
      <item>Tomo Šiprak, OIB 90651435979</item>
      <item>Primorska banka d.d., Scarpina 7,51000 Rijeka</item>
      <item>Banka kovanica d.d., Petra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99884661216</item>
      <item>, OIB 85821130368</item>
      <item>, OIB 90651435979</item>
      <item>, OIB null</item>
      <item>, OIB null</item>
    </izvorni_sadrzaj>
    <derivirana_varijabla naziv="DomainObject.Predmet.SudioniciListNazivOIB_1">
      <item>, OIB 99884661216</item>
      <item>, OIB 85821130368</item>
      <item>, OIB 90651435979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2777</properties:Characters>
  <properties:Lines>86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2017-02-18T22:22:00Z</dcterms:created>
  <dc:creator>ilukac</dc:creator>
  <cp:lastModifiedBy>Katica Franjić</cp:lastModifiedBy>
  <cp:lastPrinted>2017-02-20T08:13:00Z</cp:lastPrinted>
  <dcterms:modified xmlns:xsi="http://www.w3.org/2001/XMLSchema-instance" xsi:type="dcterms:W3CDTF">2017-02-20T08:13:00Z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