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5c00e" w14:paraId="5b5c00e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5371AA">
        <w:t>tupka nad dužnikom</w:t>
      </w:r>
      <w:r w:rsidR="00CB207B">
        <w:t xml:space="preserve"> MOZAIK d.o.o., </w:t>
      </w:r>
      <w:proofErr w:type="spellStart"/>
      <w:r w:rsidR="00CB207B">
        <w:t>Štrukovec</w:t>
      </w:r>
      <w:proofErr w:type="spellEnd"/>
      <w:r w:rsidR="00CB207B">
        <w:t xml:space="preserve"> 140, </w:t>
      </w:r>
      <w:proofErr w:type="spellStart"/>
      <w:r w:rsidR="00CB207B">
        <w:t>Selnica</w:t>
      </w:r>
      <w:proofErr w:type="spellEnd"/>
      <w:r w:rsidR="003E0D32">
        <w:t>,</w:t>
      </w:r>
      <w:r w:rsidR="00CB207B">
        <w:t xml:space="preserve"> OIB: 32048169955</w:t>
      </w:r>
      <w:r w:rsidR="001B05AE">
        <w:t>,</w:t>
      </w:r>
      <w:r w:rsidR="00CA760E">
        <w:t xml:space="preserve"> </w:t>
      </w:r>
      <w:r w:rsidR="00F82D16">
        <w:t>dana</w:t>
      </w:r>
      <w:r w:rsidR="00B12F61">
        <w:t xml:space="preserve"> 22. </w:t>
      </w:r>
      <w:r w:rsidR="006E5853">
        <w:t>prosinca</w:t>
      </w:r>
      <w:r>
        <w:t xml:space="preserve"> 2015.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CB207B" w:rsidRPr="00CB207B">
        <w:t xml:space="preserve"> </w:t>
      </w:r>
      <w:r w:rsidR="00CB207B">
        <w:t xml:space="preserve">MOZAIK d.o.o., </w:t>
      </w:r>
      <w:proofErr w:type="spellStart"/>
      <w:r w:rsidR="00CB207B">
        <w:t>Štrukovec</w:t>
      </w:r>
      <w:proofErr w:type="spellEnd"/>
      <w:r w:rsidR="00CB207B">
        <w:t xml:space="preserve"> 140, </w:t>
      </w:r>
      <w:proofErr w:type="spellStart"/>
      <w:r w:rsidR="00CB207B">
        <w:t>Selnica</w:t>
      </w:r>
      <w:proofErr w:type="spellEnd"/>
      <w:r w:rsidR="00CB207B">
        <w:t>, OIB: 32048169955</w:t>
      </w:r>
      <w:r w:rsidR="00B12F61">
        <w:rPr>
          <w:szCs w:val="24"/>
        </w:rPr>
        <w:t>, s danom 22.</w:t>
      </w:r>
      <w:r w:rsidR="00213DB3">
        <w:rPr>
          <w:szCs w:val="24"/>
        </w:rPr>
        <w:t xml:space="preserve"> </w:t>
      </w:r>
      <w:r w:rsidR="006E5853">
        <w:rPr>
          <w:szCs w:val="24"/>
        </w:rPr>
        <w:t>prosinca</w:t>
      </w:r>
      <w:r w:rsidR="00213DB3">
        <w:rPr>
          <w:szCs w:val="24"/>
        </w:rPr>
        <w:t xml:space="preserve"> 2015. u 14,30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BD5D5B" w:rsidR="001B05AE">
      <w:pPr>
        <w:ind w:hanging="708" w:left="1413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F82D16">
        <w:rPr>
          <w:szCs w:val="24"/>
        </w:rPr>
        <w:t xml:space="preserve"> </w:t>
      </w:r>
      <w:r w:rsidR="00CB207B">
        <w:t xml:space="preserve">MOZAIK d.o.o., </w:t>
      </w:r>
      <w:proofErr w:type="spellStart"/>
      <w:r w:rsidR="00CB207B">
        <w:t>Štrukovec</w:t>
      </w:r>
      <w:proofErr w:type="spellEnd"/>
      <w:r w:rsidR="00CB207B">
        <w:t xml:space="preserve"> 140, </w:t>
      </w:r>
      <w:proofErr w:type="spellStart"/>
      <w:r w:rsidR="00CB207B">
        <w:t>Selnica</w:t>
      </w:r>
      <w:proofErr w:type="spellEnd"/>
      <w:r w:rsidR="00CB207B">
        <w:t>, OIB: 32048169955.</w:t>
      </w:r>
    </w:p>
    <w:p w:rsidRDefault="00CB207B" w:rsidP="00BD5D5B" w:rsidR="00CB207B">
      <w:pPr>
        <w:ind w:hanging="708" w:left="1413"/>
        <w:jc w:val="both"/>
      </w:pPr>
    </w:p>
    <w:p w:rsidRDefault="00BD5D5B" w:rsidP="00AE07B4" w:rsidR="00213DB3">
      <w:pPr>
        <w:ind w:hanging="708" w:left="1413"/>
        <w:jc w:val="both"/>
      </w:pPr>
      <w:r>
        <w:t>III</w:t>
      </w:r>
      <w:r>
        <w:tab/>
      </w:r>
      <w:r w:rsidR="00213DB3">
        <w:t>Za stečajnog upravitelja imenuje se</w:t>
      </w:r>
      <w:r w:rsidR="00AE07B4">
        <w:t xml:space="preserve"> Sven Pirker, Trg kralja Tomislava 2, Varaždin, OIB: 17175634417.</w:t>
      </w:r>
    </w:p>
    <w:p w:rsidRDefault="00BD5D5B" w:rsidP="00213DB3" w:rsidR="00BD5D5B">
      <w:pPr>
        <w:jc w:val="both"/>
      </w:pPr>
    </w:p>
    <w:p w:rsidRDefault="00BD5D5B" w:rsidP="00213DB3" w:rsidR="00213DB3">
      <w:pPr>
        <w:jc w:val="both"/>
        <w:rPr>
          <w:szCs w:val="24"/>
        </w:rPr>
      </w:pPr>
      <w:r>
        <w:rPr>
          <w:szCs w:val="24"/>
        </w:rPr>
        <w:tab/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CB207B" w:rsidRPr="00CB207B">
        <w:t xml:space="preserve"> </w:t>
      </w:r>
      <w:r w:rsidR="00CB207B">
        <w:t xml:space="preserve">MOZAIK d.o.o., </w:t>
      </w:r>
      <w:proofErr w:type="spellStart"/>
      <w:r w:rsidR="00CB207B">
        <w:t>Štrukovec</w:t>
      </w:r>
      <w:proofErr w:type="spellEnd"/>
      <w:r w:rsidR="00CB207B">
        <w:t xml:space="preserve"> 140, </w:t>
      </w:r>
      <w:proofErr w:type="spellStart"/>
      <w:r w:rsidR="00CB207B">
        <w:t>Selnica</w:t>
      </w:r>
      <w:proofErr w:type="spellEnd"/>
      <w:r w:rsidR="00CB207B">
        <w:t>, OIB: 32048169955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1B05AE">
        <w:rPr>
          <w:szCs w:val="24"/>
        </w:rPr>
        <w:t>je dana 29. listopada</w:t>
      </w:r>
      <w:r w:rsidR="00F82D16">
        <w:rPr>
          <w:szCs w:val="24"/>
        </w:rPr>
        <w:t xml:space="preserve">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B12F61">
        <w:rPr>
          <w:szCs w:val="24"/>
        </w:rPr>
        <w:t xml:space="preserve"> 22.</w:t>
      </w:r>
      <w:r w:rsidR="006E5853">
        <w:rPr>
          <w:szCs w:val="24"/>
        </w:rPr>
        <w:t xml:space="preserve"> prosinca</w:t>
      </w:r>
      <w:r>
        <w:rPr>
          <w:szCs w:val="24"/>
        </w:rPr>
        <w:t xml:space="preserve"> 2015.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213DB3" w:rsidR="00564CD4" w:rsidRPr="00564CD4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CB207B">
        <w:t xml:space="preserve">MOZAIK d.o.o., </w:t>
      </w:r>
      <w:proofErr w:type="spellStart"/>
      <w:r w:rsidR="00CB207B">
        <w:t>Štrukovec</w:t>
      </w:r>
      <w:proofErr w:type="spellEnd"/>
      <w:r w:rsidR="00CB207B">
        <w:t xml:space="preserve"> 140, 40314 </w:t>
      </w:r>
      <w:proofErr w:type="spellStart"/>
      <w:r w:rsidR="00CB207B">
        <w:t>Selnica</w:t>
      </w:r>
      <w:proofErr w:type="spellEnd"/>
    </w:p>
    <w:p w:rsidRDefault="00AC315C" w:rsidP="003E0D32" w:rsidR="00AC315C" w:rsidRPr="003E0D32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</w:t>
      </w:r>
      <w:r w:rsidR="001B05AE">
        <w:rPr>
          <w:szCs w:val="24"/>
        </w:rPr>
        <w:t xml:space="preserve">dužnika </w:t>
      </w:r>
      <w:r w:rsidR="00CB207B">
        <w:rPr>
          <w:szCs w:val="24"/>
        </w:rPr>
        <w:t xml:space="preserve">Ivan </w:t>
      </w:r>
      <w:proofErr w:type="spellStart"/>
      <w:r w:rsidR="00CB207B">
        <w:rPr>
          <w:szCs w:val="24"/>
        </w:rPr>
        <w:t>Oletić</w:t>
      </w:r>
      <w:proofErr w:type="spellEnd"/>
      <w:r w:rsidR="00CB207B">
        <w:rPr>
          <w:szCs w:val="24"/>
        </w:rPr>
        <w:t xml:space="preserve">, Donji </w:t>
      </w:r>
      <w:proofErr w:type="spellStart"/>
      <w:r w:rsidR="00CB207B">
        <w:rPr>
          <w:szCs w:val="24"/>
        </w:rPr>
        <w:t>Koncovčak</w:t>
      </w:r>
      <w:proofErr w:type="spellEnd"/>
      <w:r w:rsidR="00CB207B">
        <w:rPr>
          <w:szCs w:val="24"/>
        </w:rPr>
        <w:t xml:space="preserve"> 71/a, 40314 Selnica</w:t>
      </w:r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3E0D32">
        <w:rPr>
          <w:szCs w:val="24"/>
        </w:rPr>
        <w:t>a Hrvatska, Ispostava Čakovec, Čakovec</w:t>
      </w:r>
      <w:r w:rsidR="00670F24">
        <w:rPr>
          <w:szCs w:val="24"/>
        </w:rPr>
        <w:t xml:space="preserve">, </w:t>
      </w:r>
      <w:r w:rsidR="003E0D32">
        <w:rPr>
          <w:szCs w:val="24"/>
        </w:rPr>
        <w:t xml:space="preserve">O. </w:t>
      </w:r>
      <w:proofErr w:type="spellStart"/>
      <w:r w:rsidR="003E0D32">
        <w:rPr>
          <w:szCs w:val="24"/>
        </w:rPr>
        <w:t>Keršovanija</w:t>
      </w:r>
      <w:proofErr w:type="spellEnd"/>
      <w:r w:rsidR="003E0D32">
        <w:rPr>
          <w:szCs w:val="24"/>
        </w:rPr>
        <w:t xml:space="preserve"> 11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AE07B4">
        <w:t>Sven Pirker, Trg kralja Tomislava 2, 42000 Varaždin</w:t>
      </w:r>
    </w:p>
    <w:p w:rsidRDefault="008C60D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DF4FD0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39A4" w:rsidP="006E5853" w:rsidR="00A939A4">
      <w:r>
        <w:separator/>
      </w:r>
    </w:p>
  </w:endnote>
  <w:endnote w:id="0" w:type="continuationSeparator">
    <w:p w:rsidRDefault="00A939A4" w:rsidP="006E5853" w:rsidR="00A939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39A4" w:rsidP="006E5853" w:rsidR="00A939A4">
      <w:r>
        <w:separator/>
      </w:r>
    </w:p>
  </w:footnote>
  <w:footnote w:id="0" w:type="continuationSeparator">
    <w:p w:rsidRDefault="00A939A4" w:rsidP="006E5853" w:rsidR="00A939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207B" w:rsidP="006E5853" w:rsidR="00BD5D5B">
    <w:pPr>
      <w:pStyle w:val="Zaglavlje"/>
      <w:jc w:val="right"/>
    </w:pPr>
    <w:r>
      <w:t>Poslovni broj: St-319</w:t>
    </w:r>
    <w:r w:rsidR="003E0D32">
      <w:t>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A16EA"/>
    <w:rsid w:val="000E130B"/>
    <w:rsid w:val="00100876"/>
    <w:rsid w:val="001B05AE"/>
    <w:rsid w:val="001D29D2"/>
    <w:rsid w:val="00213DB3"/>
    <w:rsid w:val="002439C7"/>
    <w:rsid w:val="00262923"/>
    <w:rsid w:val="00335D24"/>
    <w:rsid w:val="00356B59"/>
    <w:rsid w:val="003828EB"/>
    <w:rsid w:val="003B48FF"/>
    <w:rsid w:val="003E0D32"/>
    <w:rsid w:val="005371AA"/>
    <w:rsid w:val="00564CD4"/>
    <w:rsid w:val="005A3EFC"/>
    <w:rsid w:val="00670F24"/>
    <w:rsid w:val="006842AE"/>
    <w:rsid w:val="006B07F7"/>
    <w:rsid w:val="006B087D"/>
    <w:rsid w:val="006E5853"/>
    <w:rsid w:val="00791A89"/>
    <w:rsid w:val="007D2555"/>
    <w:rsid w:val="00806A38"/>
    <w:rsid w:val="00842FEB"/>
    <w:rsid w:val="00850758"/>
    <w:rsid w:val="008C60D6"/>
    <w:rsid w:val="00A939A4"/>
    <w:rsid w:val="00AC315C"/>
    <w:rsid w:val="00AE07B4"/>
    <w:rsid w:val="00B12F61"/>
    <w:rsid w:val="00B327DC"/>
    <w:rsid w:val="00B64D5C"/>
    <w:rsid w:val="00B72CD2"/>
    <w:rsid w:val="00B76A79"/>
    <w:rsid w:val="00BD5D5B"/>
    <w:rsid w:val="00BD7494"/>
    <w:rsid w:val="00CA760E"/>
    <w:rsid w:val="00CB207B"/>
    <w:rsid w:val="00D463E2"/>
    <w:rsid w:val="00D907BF"/>
    <w:rsid w:val="00DD056A"/>
    <w:rsid w:val="00DF4FD0"/>
    <w:rsid w:val="00E21DDE"/>
    <w:rsid w:val="00E274EB"/>
    <w:rsid w:val="00EF410D"/>
    <w:rsid w:val="00F27948"/>
    <w:rsid w:val="00F8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4F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4FD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4FD0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4FD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4FD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F4F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4FD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4FD0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4FD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4FD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319</izvorni_sadrzaj>
    <derivirana_varijabla naziv="DomainObject.Predmet.Broj_1">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St-319/2015</izvorni_sadrzaj>
    <derivirana_varijabla naziv="DomainObject.Predmet.OznakaBroj_1">St-319/2015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Mozaik društvo s ograničenom odgovornošću za građevinarstvo i proizvodnju</izvorni_sadrzaj>
    <derivirana_varijabla naziv="DomainObject.Predmet.ProtustrankaFormated_1">  Mozaik društvo s ograničenom odgovornošću za građevinarstvo i proizvodnju</derivirana_varijabla>
  </DomainObject.Predmet.ProtustrankaFormated>
  <DomainObject.Predmet.ProtustrankaFormatedOIB>
    <izvorni_sadrzaj>  Mozaik društvo s ograničenom odgovornošću za građevinarstvo i proizvodnju, OIB 32048169955</izvorni_sadrzaj>
    <derivirana_varijabla naziv="DomainObject.Predmet.ProtustrankaFormatedOIB_1">  Mozaik društvo s ograničenom odgovornošću za građevinarstvo i proizvodnju, OIB 32048169955</derivirana_varijabla>
  </DomainObject.Predmet.ProtustrankaFormatedOIB>
  <DomainObject.Predmet.ProtustrankaFormatedWithAdress>
    <izvorni_sadrzaj> Mozaik društvo s ograničenom odgovornošću za građevinarstvo i proizvodnju,  140, 40315 Štrukovec</izvorni_sadrzaj>
    <derivirana_varijabla naziv="DomainObject.Predmet.ProtustrankaFormatedWithAdress_1"> Mozaik društvo s ograničenom odgovornošću za građevinarstvo i proizvodnju,  140, 40315 Štrukovec</derivirana_varijabla>
  </DomainObject.Predmet.ProtustrankaFormatedWithAdress>
  <DomainObject.Predmet.ProtustrankaFormatedWithAdressOIB>
    <izvorni_sadrzaj> Mozaik društvo s ograničenom odgovornošću za građevinarstvo i proizvodnju, OIB 32048169955,  140, 40315 Štrukovec</izvorni_sadrzaj>
    <derivirana_varijabla naziv="DomainObject.Predmet.ProtustrankaFormatedWithAdressOIB_1"> Mozaik društvo s ograničenom odgovornošću za građevinarstvo i proizvodnju, OIB 32048169955,  140, 40315 Štrukovec</derivirana_varijabla>
  </DomainObject.Predmet.ProtustrankaFormatedWithAdressOIB>
  <DomainObject.Predmet.ProtustrankaWithAdress>
    <izvorni_sadrzaj>Mozaik društvo s ograničenom odgovornošću za građevinarstvo i proizvodnju  140, 40315 Štrukovec</izvorni_sadrzaj>
    <derivirana_varijabla naziv="DomainObject.Predmet.ProtustrankaWithAdress_1">Mozaik društvo s ograničenom odgovornošću za građevinarstvo i proizvodnju  140, 40315 Štrukovec</derivirana_varijabla>
  </DomainObject.Predmet.ProtustrankaWithAdress>
  <DomainObject.Predmet.ProtustrankaWithAdressOIB>
    <izvorni_sadrzaj>Mozaik društvo s ograničenom odgovornošću za građevinarstvo i proizvodnju, OIB 32048169955,  140, 40315 Štrukovec</izvorni_sadrzaj>
    <derivirana_varijabla naziv="DomainObject.Predmet.ProtustrankaWithAdressOIB_1">Mozaik društvo s ograničenom odgovornošću za građevinarstvo i proizvodnju, OIB 32048169955,  140, 40315 Štrukovec</derivirana_varijabla>
  </DomainObject.Predmet.ProtustrankaWithAdressOIB>
  <DomainObject.Predmet.ProtustrankaNazivFormated>
    <izvorni_sadrzaj>Mozaik društvo s ograničenom odgovornošću za građevinarstvo i proizvodnju</izvorni_sadrzaj>
    <derivirana_varijabla naziv="DomainObject.Predmet.ProtustrankaNazivFormated_1">Mozaik društvo s ograničenom odgovornošću za građevinarstvo i proizvodnju</derivirana_varijabla>
  </DomainObject.Predmet.ProtustrankaNazivFormated>
  <DomainObject.Predmet.ProtustrankaNazivFormatedOIB>
    <izvorni_sadrzaj>Mozaik društvo s ograničenom odgovornošću za građevinarstvo i proizvodnju, OIB 32048169955</izvorni_sadrzaj>
    <derivirana_varijabla naziv="DomainObject.Predmet.ProtustrankaNazivFormatedOIB_1">Mozaik društvo s ograničenom odgovornošću za građevinarstvo i proizvodnju, OIB 32048169955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678566.74</izvorni_sadrzaj>
    <derivirana_varijabla naziv="DomainObject.Predmet.TrenutnaVrijednost_1">678566.74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Mozaik društvo s ograničenom odgovornošću za građevinarstvo i proizvodnju</item>
    </izvorni_sadrzaj>
    <derivirana_varijabla naziv="DomainObject.Predmet.ProtuStrankaListFormated_1">
      <item>Mozaik društvo s ograničenom odgovornošću za građevinarstvo i proizvodnju</item>
    </derivirana_varijabla>
  </DomainObject.Predmet.ProtuStrankaListFormated>
  <DomainObject.Predmet.ProtuStrankaListFormatedOIB>
    <izvorni_sadrzaj>
      <item>Mozaik društvo s ograničenom odgovornošću za građevinarstvo i proizvodnju, OIB 32048169955</item>
    </izvorni_sadrzaj>
    <derivirana_varijabla naziv="DomainObject.Predmet.ProtuStrankaListFormatedOIB_1">
      <item>Mozaik društvo s ograničenom odgovornošću za građevinarstvo i proizvodnju, OIB 32048169955</item>
    </derivirana_varijabla>
  </DomainObject.Predmet.ProtuStrankaListFormatedOIB>
  <DomainObject.Predmet.ProtuStrankaListFormatedWithAdress>
    <izvorni_sadrzaj>
      <item>Mozaik društvo s ograničenom odgovornošću za građevinarstvo i proizvodnju,  140, 40315 Štrukovec</item>
    </izvorni_sadrzaj>
    <derivirana_varijabla naziv="DomainObject.Predmet.ProtuStrankaListFormatedWithAdress_1">
      <item>Mozaik društvo s ograničenom odgovornošću za građevinarstvo i proizvodnju,  140, 40315 Štrukovec</item>
    </derivirana_varijabla>
  </DomainObject.Predmet.ProtuStrankaListFormatedWithAdress>
  <DomainObject.Predmet.ProtuStrankaListFormatedWithAdressOIB>
    <izvorni_sadrzaj>
      <item>Mozaik društvo s ograničenom odgovornošću za građevinarstvo i proizvodnju, OIB 32048169955,  140, 40315 Štrukovec</item>
    </izvorni_sadrzaj>
    <derivirana_varijabla naziv="DomainObject.Predmet.ProtuStrankaListFormatedWithAdressOIB_1">
      <item>Mozaik društvo s ograničenom odgovornošću za građevinarstvo i proizvodnju, OIB 32048169955,  140, 40315 Štrukovec</item>
    </derivirana_varijabla>
  </DomainObject.Predmet.ProtuStrankaListFormatedWithAdressOIB>
  <DomainObject.Predmet.ProtuStrankaListNazivFormated>
    <izvorni_sadrzaj>
      <item>Mozaik društvo s ograničenom odgovornošću za građevinarstvo i proizvodnju</item>
    </izvorni_sadrzaj>
    <derivirana_varijabla naziv="DomainObject.Predmet.ProtuStrankaListNazivFormated_1">
      <item>Mozaik društvo s ograničenom odgovornošću za građevinarstvo i proizvodnju</item>
    </derivirana_varijabla>
  </DomainObject.Predmet.ProtuStrankaListNazivFormated>
  <DomainObject.Predmet.ProtuStrankaListNazivFormatedOIB>
    <izvorni_sadrzaj>
      <item>Mozaik društvo s ograničenom odgovornošću za građevinarstvo i proizvodnju, OIB 32048169955</item>
    </izvorni_sadrzaj>
    <derivirana_varijabla naziv="DomainObject.Predmet.ProtuStrankaListNazivFormatedOIB_1">
      <item>Mozaik društvo s ograničenom odgovornošću za građevinarstvo i proizvodnju, OIB 32048169955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Mozaik društvo s ograničenom odgovornošću za građevinarstvo i proizvodnju</izvorni_sadrzaj>
    <derivirana_varijabla naziv="DomainObject.Predmet.ProtustrankaIDrugi_1">Mozaik društvo s ograničenom odgovornošću za građevinarstvo i proizvodnju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Mozaik društvo s ograničenom odgovornošću za građevinarstvo i proizvodnju, OIB 32048169955,  140, 40315 Štrukovec</izvorni_sadrzaj>
    <derivirana_varijabla naziv="DomainObject.Predmet.ProtustrankaIDrugiAdressOIB_1">Mozaik društvo s ograničenom odgovornošću za građevinarstvo i proizvodnju, OIB 32048169955,  140, 40315 Štrukovec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Mozaik društvo s ograničenom odgovornošću za građevinarstvo i proizvodnju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Podružnica Varaždin</item>
      <item>Mozaik društvo s ograničenom odgovornošću za građevinarstvo i proizvodnju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Mozaik društvo s ograničenom odgovornošću za građevinarstvo i proizvodnju, OIB 32048169955,  140,40315 Štrukovec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Podružnica Varaždin, A. Cesarca 2,42000 Varaždin</item>
      <item>Mozaik društvo s ograničenom odgovornošću za građevinarstvo i proizvodnju, OIB 32048169955,  140,40315 Štrukovec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32048169955</item>
      <item>, OIB null</item>
      <item>, OIB null</item>
    </izvorni_sadrzaj>
    <derivirana_varijabla naziv="DomainObject.Predmet.SudioniciListNazivOIB_1">
      <item>, OIB null</item>
      <item>, OIB 32048169955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Sven Pirker, OIB 17175634417, Trg kralja Tomislava 2 Varaždin</item>
    </izvorni_sadrzaj>
    <derivirana_varijabla naziv="DomainObject.Predmet.StecajniUpraviteljiListAddressOIB_1">
      <item>Sven Pirker, OIB 17175634417, Trg kralja Tomislava 2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517</properties:Words>
  <properties:Characters>2813</properties:Characters>
  <properties:Lines>82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2015-12-21T11:30:00Z</dcterms:created>
  <dc:creator>Ljubica Makovec</dc:creator>
  <cp:lastModifiedBy>Maja Marčec</cp:lastModifiedBy>
  <cp:lastPrinted>2015-12-22T09:26:00Z</cp:lastPrinted>
  <dcterms:modified xmlns:xsi="http://www.w3.org/2001/XMLSchema-instance" xsi:type="dcterms:W3CDTF">2015-12-22T09:27:00Z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