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77ee7" w14:paraId="4577ee7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 xml:space="preserve">Poslovni broj: </w:t>
      </w:r>
      <w:r w:rsidR="009C1010">
        <w:t>2 St-</w:t>
      </w:r>
      <w:r w:rsidR="00AA58BC">
        <w:t>460</w:t>
      </w:r>
      <w:r w:rsidR="009C1010" w:rsidRPr="005207B1">
        <w:t>/16-</w:t>
      </w:r>
      <w:r w:rsidR="009C1010">
        <w:t>4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</w:t>
      </w:r>
      <w:r w:rsidR="00E32629">
        <w:t>LUIS – LONČAR d.o.o., OIB: 37306310048 sa sjedištem u Basaričekova 62, 48350 Đurđevac</w:t>
      </w:r>
      <w:r w:rsidR="001D4C37">
        <w:t>,</w:t>
      </w:r>
      <w:r>
        <w:t xml:space="preserve"> </w:t>
      </w:r>
      <w:r w:rsidRPr="005207B1">
        <w:t xml:space="preserve">dana </w:t>
      </w:r>
      <w:r w:rsidR="00F44E9A">
        <w:t>8</w:t>
      </w:r>
      <w:r w:rsidR="005207B1" w:rsidRPr="005207B1">
        <w:t>. travnja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E32629">
        <w:t>LUIS – LONČAR d.o.o., OIB: 37306310048 sa sjedištem u Basaričekova 62, 48350 Đurđevac.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DE5CC5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6</w:t>
      </w:r>
      <w:r w:rsidR="005207B1" w:rsidRPr="005207B1">
        <w:rPr>
          <w:b/>
          <w:u w:val="single"/>
        </w:rPr>
        <w:t xml:space="preserve">. </w:t>
      </w:r>
      <w:r>
        <w:rPr>
          <w:b/>
          <w:u w:val="single"/>
        </w:rPr>
        <w:t>lipanj 2016. u 10,00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DE5CC5">
        <w:t>Emilio Lončar, OIB: 62431509060, Đurđevac, Basaričekova 62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DE5CC5">
        <w:t>21</w:t>
      </w:r>
      <w:r w:rsidR="001D4C37">
        <w:t>.</w:t>
      </w:r>
      <w:r w:rsidR="00F44E9A">
        <w:t>3</w:t>
      </w:r>
      <w:r w:rsidR="005207B1" w:rsidRPr="005207B1">
        <w:t>.</w:t>
      </w:r>
      <w:r w:rsidRPr="005207B1">
        <w:t>201</w:t>
      </w:r>
      <w:r w:rsidR="005207B1" w:rsidRPr="005207B1">
        <w:t>6</w:t>
      </w:r>
      <w:r w:rsidRPr="005207B1">
        <w:t xml:space="preserve">.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9C1010">
        <w:t>1.9</w:t>
      </w:r>
      <w:r w:rsidR="00F44E9A">
        <w:t>.2</w:t>
      </w:r>
      <w:r w:rsidR="009C1010">
        <w:t>015</w:t>
      </w:r>
      <w:r w:rsidR="00F44E9A">
        <w:t>.</w:t>
      </w:r>
      <w:r w:rsidR="00D67094">
        <w:t xml:space="preserve">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DE5CC5">
        <w:t>56.820,69</w:t>
      </w:r>
      <w:r w:rsidR="00D67094">
        <w:t xml:space="preserve"> </w:t>
      </w:r>
      <w:r w:rsidR="00CC2EF9" w:rsidRPr="005207B1">
        <w:t>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F44E9A">
        <w:t>8</w:t>
      </w:r>
      <w:r w:rsidR="00066C4E" w:rsidRPr="005207B1">
        <w:t xml:space="preserve">. </w:t>
      </w:r>
      <w:r w:rsidR="005207B1">
        <w:t>travnja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731C3F" w:rsidR="00731C3F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F44E9A" w:rsidR="00DE5CC5">
      <w:pPr>
        <w:spacing w:lineRule="auto" w:line="240" w:after="0"/>
        <w:jc w:val="both"/>
      </w:pPr>
      <w:r>
        <w:t xml:space="preserve">- dužnik </w:t>
      </w:r>
      <w:r w:rsidR="00DE5CC5">
        <w:t>LUIS – LONČAR d.o.o., Basaričekova 62, 48350 Đurđevac</w:t>
      </w:r>
      <w:r w:rsidR="00DE5CC5" w:rsidRPr="005C102C">
        <w:t xml:space="preserve"> </w:t>
      </w:r>
    </w:p>
    <w:p w:rsidRDefault="005C102C" w:rsidP="00F44E9A" w:rsidR="00F44E9A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DE5CC5">
        <w:t>Emilio Lončar, Đurđevac, Basaričekova 62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53AB" w:rsidP="00CD4711" w:rsidR="007953AB">
      <w:pPr>
        <w:spacing w:lineRule="auto" w:line="240" w:after="0"/>
      </w:pPr>
      <w:r>
        <w:separator/>
      </w:r>
    </w:p>
  </w:endnote>
  <w:endnote w:id="0" w:type="continuationSeparator">
    <w:p w:rsidRDefault="007953AB" w:rsidP="00CD4711" w:rsidR="007953A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53AB" w:rsidP="00CD4711" w:rsidR="007953AB">
      <w:pPr>
        <w:spacing w:lineRule="auto" w:line="240" w:after="0"/>
      </w:pPr>
      <w:r>
        <w:separator/>
      </w:r>
    </w:p>
  </w:footnote>
  <w:footnote w:id="0" w:type="continuationSeparator">
    <w:p w:rsidRDefault="007953AB" w:rsidP="00CD4711" w:rsidR="007953A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6A25">
          <w:rPr>
            <w:noProof/>
          </w:rPr>
          <w:t>2</w:t>
        </w:r>
        <w:r>
          <w:fldChar w:fldCharType="end"/>
        </w:r>
      </w:p>
    </w:sdtContent>
  </w:sdt>
  <w:p w:rsidRDefault="00AA58BC" w:rsidP="00AA58BC" w:rsidR="00AA58BC" w:rsidRPr="005207B1">
    <w:pPr>
      <w:pStyle w:val="Zaglavlje"/>
      <w:jc w:val="right"/>
    </w:pPr>
    <w:r>
      <w:t>Poslovni broj: 2 St-460</w:t>
    </w:r>
    <w:r w:rsidRPr="005207B1">
      <w:t>/16-</w:t>
    </w:r>
    <w:r>
      <w:t>4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04FDD"/>
    <w:rsid w:val="00195D08"/>
    <w:rsid w:val="001A2133"/>
    <w:rsid w:val="001D0CA0"/>
    <w:rsid w:val="001D4C37"/>
    <w:rsid w:val="002365AA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F04AA"/>
    <w:rsid w:val="00605C60"/>
    <w:rsid w:val="00620156"/>
    <w:rsid w:val="006A4DA1"/>
    <w:rsid w:val="006A5264"/>
    <w:rsid w:val="006D7FF6"/>
    <w:rsid w:val="007123C6"/>
    <w:rsid w:val="00716D2A"/>
    <w:rsid w:val="00731C3F"/>
    <w:rsid w:val="00757FB4"/>
    <w:rsid w:val="007678B4"/>
    <w:rsid w:val="00777F98"/>
    <w:rsid w:val="00790171"/>
    <w:rsid w:val="007953AB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986112"/>
    <w:rsid w:val="009C1010"/>
    <w:rsid w:val="00A710AC"/>
    <w:rsid w:val="00AA58BC"/>
    <w:rsid w:val="00AA771F"/>
    <w:rsid w:val="00AC1C85"/>
    <w:rsid w:val="00AC1CAE"/>
    <w:rsid w:val="00AC256F"/>
    <w:rsid w:val="00AC4BF5"/>
    <w:rsid w:val="00AD116D"/>
    <w:rsid w:val="00B23A1B"/>
    <w:rsid w:val="00B64216"/>
    <w:rsid w:val="00BB07B4"/>
    <w:rsid w:val="00C04790"/>
    <w:rsid w:val="00C30BDC"/>
    <w:rsid w:val="00CC2EF9"/>
    <w:rsid w:val="00CD4711"/>
    <w:rsid w:val="00D113A9"/>
    <w:rsid w:val="00D67094"/>
    <w:rsid w:val="00D75765"/>
    <w:rsid w:val="00DE5CC5"/>
    <w:rsid w:val="00E01330"/>
    <w:rsid w:val="00E039A7"/>
    <w:rsid w:val="00E17CBA"/>
    <w:rsid w:val="00E32629"/>
    <w:rsid w:val="00E87994"/>
    <w:rsid w:val="00E96A25"/>
    <w:rsid w:val="00EB0C64"/>
    <w:rsid w:val="00EC2B21"/>
    <w:rsid w:val="00F44E9A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6A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6A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6A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6A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6A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6A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6A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6A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6A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6A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St-460/2016</izvorni_sadrzaj>
    <derivirana_varijabla naziv="DomainObject.Predmet.OznakaBroj_1">St-460/2016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LUIS - LONČAR d.o.o. za proizvodnju, trgovinu i usluge</izvorni_sadrzaj>
    <derivirana_varijabla naziv="DomainObject.Predmet.ProtustrankaFormated_1">  LUIS - LONČAR d.o.o. za proizvodnju, trgovinu i usluge</derivirana_varijabla>
  </DomainObject.Predmet.ProtustrankaFormated>
  <DomainObject.Predmet.ProtustrankaFormatedOIB>
    <izvorni_sadrzaj>  LUIS - LONČAR d.o.o. za proizvodnju, trgovinu i usluge, OIB 37306310048</izvorni_sadrzaj>
    <derivirana_varijabla naziv="DomainObject.Predmet.ProtustrankaFormatedOIB_1">  LUIS - LONČAR d.o.o. za proizvodnju, trgovinu i usluge, OIB 37306310048</derivirana_varijabla>
  </DomainObject.Predmet.ProtustrankaFormatedOIB>
  <DomainObject.Predmet.ProtustrankaFormatedWithAdress>
    <izvorni_sadrzaj> LUIS - LONČAR d.o.o. za proizvodnju, trgovinu i usluge, Basaričekova 62, 48350 Đurđevac</izvorni_sadrzaj>
    <derivirana_varijabla naziv="DomainObject.Predmet.ProtustrankaFormatedWithAdress_1"> LUIS - LONČAR d.o.o. za proizvodnju, trgovinu i usluge, Basaričekova 62, 48350 Đurđevac</derivirana_varijabla>
  </DomainObject.Predmet.ProtustrankaFormatedWithAdress>
  <DomainObject.Predmet.ProtustrankaFormatedWithAdressOIB>
    <izvorni_sadrzaj> LUIS - LONČAR d.o.o. za proizvodnju, trgovinu i usluge, OIB 37306310048, Basaričekova 62, 48350 Đurđevac</izvorni_sadrzaj>
    <derivirana_varijabla naziv="DomainObject.Predmet.ProtustrankaFormatedWithAdressOIB_1"> LUIS - LONČAR d.o.o. za proizvodnju, trgovinu i usluge, OIB 37306310048, Basaričekova 62, 48350 Đurđevac</derivirana_varijabla>
  </DomainObject.Predmet.ProtustrankaFormatedWithAdressOIB>
  <DomainObject.Predmet.ProtustrankaWithAdress>
    <izvorni_sadrzaj>LUIS - LONČAR d.o.o. za proizvodnju, trgovinu i usluge Basaričekova 62, 48350 Đurđevac</izvorni_sadrzaj>
    <derivirana_varijabla naziv="DomainObject.Predmet.ProtustrankaWithAdress_1">LUIS - LONČAR d.o.o. za proizvodnju, trgovinu i usluge Basaričekova 62, 48350 Đurđevac</derivirana_varijabla>
  </DomainObject.Predmet.ProtustrankaWithAdress>
  <DomainObject.Predmet.ProtustrankaWithAdressOIB>
    <izvorni_sadrzaj>LUIS - LONČAR d.o.o. za proizvodnju, trgovinu i usluge, OIB 37306310048, Basaričekova 62, 48350 Đurđevac</izvorni_sadrzaj>
    <derivirana_varijabla naziv="DomainObject.Predmet.ProtustrankaWithAdressOIB_1">LUIS - LONČAR d.o.o. za proizvodnju, trgovinu i usluge, OIB 37306310048, Basaričekova 62, 48350 Đurđevac</derivirana_varijabla>
  </DomainObject.Predmet.ProtustrankaWithAdressOIB>
  <DomainObject.Predmet.ProtustrankaNazivFormated>
    <izvorni_sadrzaj>LUIS - LONČAR d.o.o. za proizvodnju, trgovinu i usluge</izvorni_sadrzaj>
    <derivirana_varijabla naziv="DomainObject.Predmet.ProtustrankaNazivFormated_1">LUIS - LONČAR d.o.o. za proizvodnju, trgovinu i usluge</derivirana_varijabla>
  </DomainObject.Predmet.ProtustrankaNazivFormated>
  <DomainObject.Predmet.ProtustrankaNazivFormatedOIB>
    <izvorni_sadrzaj>LUIS - LONČAR d.o.o. za proizvodnju, trgovinu i usluge, OIB 37306310048</izvorni_sadrzaj>
    <derivirana_varijabla naziv="DomainObject.Predmet.ProtustrankaNazivFormatedOIB_1">LUIS - LONČAR d.o.o. za proizvodnju, trgovinu i usluge, OIB 37306310048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56820.69</izvorni_sadrzaj>
    <derivirana_varijabla naziv="DomainObject.Predmet.TrenutnaVrijednost_1">56820.69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LUIS - LONČAR d.o.o. za proizvodnju, trgovinu i usluge</item>
    </izvorni_sadrzaj>
    <derivirana_varijabla naziv="DomainObject.Predmet.ProtuStrankaListFormated_1">
      <item>LUIS - LONČAR d.o.o. za proizvodnju, trgovinu i usluge</item>
    </derivirana_varijabla>
  </DomainObject.Predmet.ProtuStrankaListFormated>
  <DomainObject.Predmet.ProtuStrankaListFormatedOIB>
    <izvorni_sadrzaj>
      <item>LUIS - LONČAR d.o.o. za proizvodnju, trgovinu i usluge, OIB 37306310048</item>
    </izvorni_sadrzaj>
    <derivirana_varijabla naziv="DomainObject.Predmet.ProtuStrankaListFormatedOIB_1">
      <item>LUIS - LONČAR d.o.o. za proizvodnju, trgovinu i usluge, OIB 37306310048</item>
    </derivirana_varijabla>
  </DomainObject.Predmet.ProtuStrankaListFormatedOIB>
  <DomainObject.Predmet.ProtuStrankaListFormatedWithAdress>
    <izvorni_sadrzaj>
      <item>LUIS - LONČAR d.o.o. za proizvodnju, trgovinu i usluge, Basaričekova 62, 48350 Đurđevac</item>
    </izvorni_sadrzaj>
    <derivirana_varijabla naziv="DomainObject.Predmet.ProtuStrankaListFormatedWithAdress_1">
      <item>LUIS - LONČAR d.o.o. za proizvodnju, trgovinu i usluge, Basaričekova 62, 48350 Đurđevac</item>
    </derivirana_varijabla>
  </DomainObject.Predmet.ProtuStrankaListFormatedWithAdress>
  <DomainObject.Predmet.ProtuStrankaListFormatedWithAdressOIB>
    <izvorni_sadrzaj>
      <item>LUIS - LONČAR d.o.o. za proizvodnju, trgovinu i usluge, OIB 37306310048, Basaričekova 62, 48350 Đurđevac</item>
    </izvorni_sadrzaj>
    <derivirana_varijabla naziv="DomainObject.Predmet.ProtuStrankaListFormatedWithAdressOIB_1">
      <item>LUIS - LONČAR d.o.o. za proizvodnju, trgovinu i usluge, OIB 37306310048, Basaričekova 62, 48350 Đurđevac</item>
    </derivirana_varijabla>
  </DomainObject.Predmet.ProtuStrankaListFormatedWithAdressOIB>
  <DomainObject.Predmet.ProtuStrankaListNazivFormated>
    <izvorni_sadrzaj>
      <item>LUIS - LONČAR d.o.o. za proizvodnju, trgovinu i usluge</item>
    </izvorni_sadrzaj>
    <derivirana_varijabla naziv="DomainObject.Predmet.ProtuStrankaListNazivFormated_1">
      <item>LUIS - LONČAR d.o.o. za proizvodnju, trgovinu i usluge</item>
    </derivirana_varijabla>
  </DomainObject.Predmet.ProtuStrankaListNazivFormated>
  <DomainObject.Predmet.ProtuStrankaListNazivFormatedOIB>
    <izvorni_sadrzaj>
      <item>LUIS - LONČAR d.o.o. za proizvodnju, trgovinu i usluge, OIB 37306310048</item>
    </izvorni_sadrzaj>
    <derivirana_varijabla naziv="DomainObject.Predmet.ProtuStrankaListNazivFormatedOIB_1">
      <item>LUIS - LONČAR d.o.o. za proizvodnju, trgovinu i usluge, OIB 37306310048</item>
    </derivirana_varijabla>
  </DomainObject.Predmet.ProtuStrankaListNazivFormatedOIB>
  <DomainObject.Predmet.OstaliListFormated>
    <izvorni_sadrzaj>
      <item>E-oglasna ploča</item>
      <item>Sudski registar</item>
      <item>Emilio Carlos Lončar</item>
    </izvorni_sadrzaj>
    <derivirana_varijabla naziv="DomainObject.Predmet.OstaliListFormated_1">
      <item>E-oglasna ploča</item>
      <item>Sudski registar</item>
      <item>Emilio Carlos Lončar</item>
    </derivirana_varijabla>
  </DomainObject.Predmet.OstaliListFormated>
  <DomainObject.Predmet.OstaliListFormatedOIB>
    <izvorni_sadrzaj>
      <item>E-oglasna ploča</item>
      <item>Sudski registar</item>
      <item>Emilio Carlos Lončar, OIB 62431509060</item>
    </izvorni_sadrzaj>
    <derivirana_varijabla naziv="DomainObject.Predmet.OstaliListFormatedOIB_1">
      <item>E-oglasna ploča</item>
      <item>Sudski registar</item>
      <item>Emilio Carlos Lončar, OIB 62431509060</item>
    </derivirana_varijabla>
  </DomainObject.Predmet.OstaliListFormatedOIB>
  <DomainObject.Predmet.OstaliListFormatedWithAdress>
    <izvorni_sadrzaj>
      <item>E-oglasna ploča</item>
      <item>Sudski registar</item>
      <item>Emilio Carlos Lončar, Đure Basaričeka 62, 48350 Đurđevac</item>
    </izvorni_sadrzaj>
    <derivirana_varijabla naziv="DomainObject.Predmet.OstaliListFormatedWithAdress_1">
      <item>E-oglasna ploča</item>
      <item>Sudski registar</item>
      <item>Emilio Carlos Lončar, Đure Basaričeka 62, 48350 Đurđevac</item>
    </derivirana_varijabla>
  </DomainObject.Predmet.OstaliListFormatedWithAdress>
  <DomainObject.Predmet.OstaliListFormatedWithAdressOIB>
    <izvorni_sadrzaj>
      <item>E-oglasna ploča</item>
      <item>Sudski registar</item>
      <item>Emilio Carlos Lončar, OIB 62431509060, Đure Basaričeka 62, 48350 Đurđevac</item>
    </izvorni_sadrzaj>
    <derivirana_varijabla naziv="DomainObject.Predmet.OstaliListFormatedWithAdressOIB_1">
      <item>E-oglasna ploča</item>
      <item>Sudski registar</item>
      <item>Emilio Carlos Lončar, OIB 62431509060, Đure Basaričeka 62, 48350 Đurđevac</item>
    </derivirana_varijabla>
  </DomainObject.Predmet.OstaliListFormatedWithAdressOIB>
  <DomainObject.Predmet.OstaliListNazivFormated>
    <izvorni_sadrzaj>
      <item>E-oglasna ploča</item>
      <item>Sudski registar</item>
      <item>Emilio Carlos Lončar</item>
    </izvorni_sadrzaj>
    <derivirana_varijabla naziv="DomainObject.Predmet.OstaliListNazivFormated_1">
      <item>E-oglasna ploča</item>
      <item>Sudski registar</item>
      <item>Emilio Carlos Lončar</item>
    </derivirana_varijabla>
  </DomainObject.Predmet.OstaliListNazivFormated>
  <DomainObject.Predmet.OstaliListNazivFormatedOIB>
    <izvorni_sadrzaj>
      <item>E-oglasna ploča</item>
      <item>Sudski registar</item>
      <item>Emilio Carlos Lončar, OIB 62431509060</item>
    </izvorni_sadrzaj>
    <derivirana_varijabla naziv="DomainObject.Predmet.OstaliListNazivFormatedOIB_1">
      <item>E-oglasna ploča</item>
      <item>Sudski registar</item>
      <item>Emilio Carlos Lončar, OIB 62431509060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LUIS - LONČAR d.o.o. za proizvodnju, trgovinu i usluge</izvorni_sadrzaj>
    <derivirana_varijabla naziv="DomainObject.Predmet.ProtustrankaIDrugi_1">LUIS - LONČAR d.o.o.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LUIS - LONČAR d.o.o. za proizvodnju, trgovinu i usluge, OIB 37306310048, Basaričekova 62, 48350 Đurđevac</izvorni_sadrzaj>
    <derivirana_varijabla naziv="DomainObject.Predmet.ProtustrankaIDrugiAdressOIB_1">LUIS - LONČAR d.o.o. za proizvodnju, trgovinu i usluge, OIB 37306310048, Basaričekova 62,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LUIS - LONČAR d.o.o. za proizvodnju, trgovinu i usluge</item>
      <item>E-oglasna ploča</item>
      <item>Sudski registar</item>
      <item>Emilio Carlos Lončar</item>
    </izvorni_sadrzaj>
    <derivirana_varijabla naziv="DomainObject.Predmet.SudioniciListNaziv_1">
      <item>Financijska agencija</item>
      <item>LUIS - LONČAR d.o.o. za proizvodnju, trgovinu i usluge</item>
      <item>E-oglasna ploča</item>
      <item>Sudski registar</item>
      <item>Emilio Carlos Lončar</item>
    </derivirana_varijabla>
  </DomainObject.Predmet.SudioniciListNaziv>
  <DomainObject.Predmet.SudioniciListAdressOIB>
    <izvorni_sadrzaj>
      <item>Financijska agencija, OIB 85821130368, A. Cesarca 2,42000 Varaždin</item>
      <item>LUIS - LONČAR d.o.o. za proizvodnju, trgovinu i usluge, OIB 37306310048, Basaričekova 62,48350 Đurđevac</item>
      <item>E-oglasna ploča</item>
      <item>Sudski registar</item>
      <item>Emilio Carlos Lončar, OIB 62431509060, Đure Basaričeka 62,48350 Đurđevac</item>
    </izvorni_sadrzaj>
    <derivirana_varijabla naziv="DomainObject.Predmet.SudioniciListAdressOIB_1">
      <item>Financijska agencija, OIB 85821130368, A. Cesarca 2,42000 Varaždin</item>
      <item>LUIS - LONČAR d.o.o. za proizvodnju, trgovinu i usluge, OIB 37306310048, Basaričekova 62,48350 Đurđevac</item>
      <item>E-oglasna ploča</item>
      <item>Sudski registar</item>
      <item>Emilio Carlos Lončar, OIB 62431509060, Đure Basaričeka 62,48350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37306310048</item>
      <item>, OIB null</item>
      <item>, OIB null</item>
      <item>, OIB 62431509060</item>
    </izvorni_sadrzaj>
    <derivirana_varijabla naziv="DomainObject.Predmet.SudioniciListNazivOIB_1">
      <item>, OIB 85821130368</item>
      <item>, OIB 37306310048</item>
      <item>, OIB null</item>
      <item>, OIB null</item>
      <item>, OIB 62431509060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999395-572C-4214-8511-0F0535D6CC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2448</properties:Characters>
  <properties:Lines>80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2016-04-08T07:29:00Z</dcterms:created>
  <dc:creator>Maja Valušnig</dc:creator>
  <cp:lastModifiedBy>Marko Makaj</cp:lastModifiedBy>
  <cp:lastPrinted>2016-04-08T07:30:00Z</cp:lastPrinted>
  <dcterms:modified xmlns:xsi="http://www.w3.org/2001/XMLSchema-instance" xsi:type="dcterms:W3CDTF">2016-04-08T07:31:00Z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