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0d91" w14:paraId="0db0d9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2047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 xml:space="preserve">nad dužnikom </w:t>
      </w:r>
      <w:r w:rsidR="004F0B19">
        <w:t>KOD ŽMIGAVCA</w:t>
      </w:r>
      <w:r w:rsidR="00D94714">
        <w:t xml:space="preserve"> </w:t>
      </w:r>
      <w:r w:rsidR="004F0B19">
        <w:t>društvo s ograničenom odgovornošću za trgovinu auto dijelovima, Županja, Stjepana Grubera 36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4F0B19">
        <w:t>030102560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4F0B19">
        <w:t>76135763494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F0B19">
        <w:t>1</w:t>
      </w:r>
      <w:r w:rsidR="00D65B8F">
        <w:t>0</w:t>
      </w:r>
      <w:r w:rsidR="00BB3D58">
        <w:t xml:space="preserve">. </w:t>
      </w:r>
      <w:r w:rsidR="004F0B19">
        <w:t>kolovoza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F0B19">
        <w:t>KOD ŽMIGAVCA društvo s ograničenom odgovornošću za trgovinu auto dijelovima, Županja, Stjepana Grubera 36, MBS: 030102560, OIB: 76135763494,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F0B19">
        <w:t>5</w:t>
      </w:r>
      <w:r w:rsidR="00780AF6">
        <w:t>.</w:t>
      </w:r>
      <w:r w:rsidR="004F0B19">
        <w:t>278</w:t>
      </w:r>
      <w:r w:rsidR="00B20F95">
        <w:t>,</w:t>
      </w:r>
      <w:r w:rsidR="00D94714">
        <w:t>6</w:t>
      </w:r>
      <w:r w:rsidR="004F0B19">
        <w:t>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F0B19">
        <w:t>2047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F0B19">
        <w:t>1</w:t>
      </w:r>
      <w:r w:rsidR="00D65B8F">
        <w:t>0</w:t>
      </w:r>
      <w:r w:rsidR="004F0B19">
        <w:t>. kolovoz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F0B19">
        <w:t>26.9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5FE8"/>
    <w:rsid w:val="004F653C"/>
    <w:rsid w:val="005126B5"/>
    <w:rsid w:val="005159C5"/>
    <w:rsid w:val="00515F79"/>
    <w:rsid w:val="005167FF"/>
    <w:rsid w:val="00516EFA"/>
    <w:rsid w:val="00530A9B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65641"/>
    <w:rsid w:val="00A81194"/>
    <w:rsid w:val="00A812EE"/>
    <w:rsid w:val="00A8702F"/>
    <w:rsid w:val="00A9335A"/>
    <w:rsid w:val="00AA6B6E"/>
    <w:rsid w:val="00AB7B53"/>
    <w:rsid w:val="00AD0676"/>
    <w:rsid w:val="00AD0C03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5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6564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6564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64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64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5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6564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6564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64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64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2047</izvorni_sadrzaj>
    <derivirana_varijabla naziv="DomainObject.Predmet.Broj_1">2047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St-2047/2016</izvorni_sadrzaj>
    <derivirana_varijabla naziv="DomainObject.Predmet.OznakaBroj_1">St-2047/2016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ŽMIGAVCA društvo s ograničenom odgovornošću za trgovinu auto dijelovima</izvorni_sadrzaj>
    <derivirana_varijabla naziv="DomainObject.Predmet.ProtustrankaFormated_1">  KOD ŽMIGAVCA društvo s ograničenom odgovornošću za trgovinu auto dijelovima</derivirana_varijabla>
  </DomainObject.Predmet.ProtustrankaFormated>
  <DomainObject.Predmet.ProtustrankaFormatedOIB>
    <izvorni_sadrzaj>  KOD ŽMIGAVCA društvo s ograničenom odgovornošću za trgovinu auto dijelovima, OIB 76135763494</izvorni_sadrzaj>
    <derivirana_varijabla naziv="DomainObject.Predmet.ProtustrankaFormatedOIB_1">  KOD ŽMIGAVCA društvo s ograničenom odgovornošću za trgovinu auto dijelovima, OIB 76135763494</derivirana_varijabla>
  </DomainObject.Predmet.ProtustrankaFormatedOIB>
  <DomainObject.Predmet.ProtustrankaFormatedWithAdress>
    <izvorni_sadrzaj> KOD ŽMIGAVCA društvo s ograničenom odgovornošću za trgovinu auto dijelovima, Stjepana Grubera 36, 32270 Županja</izvorni_sadrzaj>
    <derivirana_varijabla naziv="DomainObject.Predmet.ProtustrankaFormatedWithAdress_1"> KOD ŽMIGAVCA društvo s ograničenom odgovornošću za trgovinu auto dijelovima, Stjepana Grubera 36, 32270 Županja</derivirana_varijabla>
  </DomainObject.Predmet.ProtustrankaFormatedWithAdress>
  <DomainObject.Predmet.ProtustrankaFormatedWithAdressOIB>
    <izvorni_sadrzaj> KOD ŽMIGAVCA društvo s ograničenom odgovornošću za trgovinu auto dijelovima, OIB 76135763494, Stjepana Grubera 36, 32270 Županja</izvorni_sadrzaj>
    <derivirana_varijabla naziv="DomainObject.Predmet.ProtustrankaFormatedWithAdressOIB_1"> KOD ŽMIGAVCA društvo s ograničenom odgovornošću za trgovinu auto dijelovima, OIB 76135763494, Stjepana Grubera 36, 32270 Županja</derivirana_varijabla>
  </DomainObject.Predmet.ProtustrankaFormatedWithAdressOIB>
  <DomainObject.Predmet.ProtustrankaWithAdress>
    <izvorni_sadrzaj>KOD ŽMIGAVCA društvo s ograničenom odgovornošću za trgovinu auto dijelovima Stjepana Grubera 36, 32270 Županja</izvorni_sadrzaj>
    <derivirana_varijabla naziv="DomainObject.Predmet.ProtustrankaWithAdress_1">KOD ŽMIGAVCA društvo s ograničenom odgovornošću za trgovinu auto dijelovima Stjepana Grubera 36, 32270 Županja</derivirana_varijabla>
  </DomainObject.Predmet.ProtustrankaWithAdress>
  <DomainObject.Predmet.ProtustrankaWithAdressOIB>
    <izvorni_sadrzaj>KOD ŽMIGAVCA društvo s ograničenom odgovornošću za trgovinu auto dijelovima, OIB 76135763494, Stjepana Grubera 36, 32270 Županja</izvorni_sadrzaj>
    <derivirana_varijabla naziv="DomainObject.Predmet.ProtustrankaWithAdressOIB_1">KOD ŽMIGAVCA društvo s ograničenom odgovornošću za trgovinu auto dijelovima, OIB 76135763494, Stjepana Grubera 36, 32270 Županja</derivirana_varijabla>
  </DomainObject.Predmet.ProtustrankaWithAdressOIB>
  <DomainObject.Predmet.ProtustrankaNazivFormated>
    <izvorni_sadrzaj>KOD ŽMIGAVCA društvo s ograničenom odgovornošću za trgovinu auto dijelovima</izvorni_sadrzaj>
    <derivirana_varijabla naziv="DomainObject.Predmet.ProtustrankaNazivFormated_1">KOD ŽMIGAVCA društvo s ograničenom odgovornošću za trgovinu auto dijelovima</derivirana_varijabla>
  </DomainObject.Predmet.ProtustrankaNazivFormated>
  <DomainObject.Predmet.ProtustrankaNazivFormatedOIB>
    <izvorni_sadrzaj>KOD ŽMIGAVCA društvo s ograničenom odgovornošću za trgovinu auto dijelovima, OIB 76135763494</izvorni_sadrzaj>
    <derivirana_varijabla naziv="DomainObject.Predmet.ProtustrankaNazivFormatedOIB_1">KOD ŽMIGAVCA društvo s ograničenom odgovornošću za trgovinu auto dijelovima, OIB 76135763494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KOD ŽMIGAVCA društvo s ograničenom odgovornošću za trgovinu auto dijelovima</item>
    </izvorni_sadrzaj>
    <derivirana_varijabla naziv="DomainObject.Predmet.ProtuStrankaListFormated_1">
      <item>KOD ŽMIGAVCA društvo s ograničenom odgovornošću za trgovinu auto dijelovima</item>
    </derivirana_varijabla>
  </DomainObject.Predmet.ProtuStrankaListFormated>
  <DomainObject.Predmet.ProtuStrankaListFormatedOIB>
    <izvorni_sadrzaj>
      <item>KOD ŽMIGAVCA društvo s ograničenom odgovornošću za trgovinu auto dijelovima, OIB 76135763494</item>
    </izvorni_sadrzaj>
    <derivirana_varijabla naziv="DomainObject.Predmet.ProtuStrankaListFormatedOIB_1">
      <item>KOD ŽMIGAVCA društvo s ograničenom odgovornošću za trgovinu auto dijelovima, OIB 76135763494</item>
    </derivirana_varijabla>
  </DomainObject.Predmet.ProtuStrankaListFormatedOIB>
  <DomainObject.Predmet.ProtuStrankaListFormatedWithAdress>
    <izvorni_sadrzaj>
      <item>KOD ŽMIGAVCA društvo s ograničenom odgovornošću za trgovinu auto dijelovima, Stjepana Grubera 36, 32270 Županja</item>
    </izvorni_sadrzaj>
    <derivirana_varijabla naziv="DomainObject.Predmet.ProtuStrankaListFormatedWithAdress_1">
      <item>KOD ŽMIGAVCA društvo s ograničenom odgovornošću za trgovinu auto dijelovima, Stjepana Grubera 36, 32270 Županja</item>
    </derivirana_varijabla>
  </DomainObject.Predmet.ProtuStrankaListFormatedWithAdress>
  <DomainObject.Predmet.ProtuStrankaListFormatedWithAdressOIB>
    <izvorni_sadrzaj>
      <item>KOD ŽMIGAVCA društvo s ograničenom odgovornošću za trgovinu auto dijelovima, OIB 76135763494, Stjepana Grubera 36, 32270 Županja</item>
    </izvorni_sadrzaj>
    <derivirana_varijabla naziv="DomainObject.Predmet.ProtuStrankaListFormatedWithAdressOIB_1">
      <item>KOD ŽMIGAVCA društvo s ograničenom odgovornošću za trgovinu auto dijelovima, OIB 76135763494, Stjepana Grubera 36, 32270 Županja</item>
    </derivirana_varijabla>
  </DomainObject.Predmet.ProtuStrankaListFormatedWithAdressOIB>
  <DomainObject.Predmet.ProtuStrankaListNazivFormated>
    <izvorni_sadrzaj>
      <item>KOD ŽMIGAVCA društvo s ograničenom odgovornošću za trgovinu auto dijelovima</item>
    </izvorni_sadrzaj>
    <derivirana_varijabla naziv="DomainObject.Predmet.ProtuStrankaListNazivFormated_1">
      <item>KOD ŽMIGAVCA društvo s ograničenom odgovornošću za trgovinu auto dijelovima</item>
    </derivirana_varijabla>
  </DomainObject.Predmet.ProtuStrankaListNazivFormated>
  <DomainObject.Predmet.ProtuStrankaListNazivFormatedOIB>
    <izvorni_sadrzaj>
      <item>KOD ŽMIGAVCA društvo s ograničenom odgovornošću za trgovinu auto dijelovima, OIB 76135763494</item>
    </izvorni_sadrzaj>
    <derivirana_varijabla naziv="DomainObject.Predmet.ProtuStrankaListNazivFormatedOIB_1">
      <item>KOD ŽMIGAVCA društvo s ograničenom odgovornošću za trgovinu auto dijelovima, OIB 76135763494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KOD ŽMIGAVCA društvo s ograničenom odgovornošću za trgovinu auto dijelovima</izvorni_sadrzaj>
    <derivirana_varijabla naziv="DomainObject.Predmet.ProtustrankaIDrugi_1">KOD ŽMIGAVCA društvo s ograničenom odgovornošću za trgovinu auto dijelovima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KOD ŽMIGAVCA društvo s ograničenom odgovornošću za trgovinu auto dijelovima, OIB 76135763494, Stjepana Grubera 36, 32270 Županja</izvorni_sadrzaj>
    <derivirana_varijabla naziv="DomainObject.Predmet.ProtustrankaIDrugiAdressOIB_1">KOD ŽMIGAVCA društvo s ograničenom odgovornošću za trgovinu auto dijelovima, OIB 76135763494, Stjepana Grubera 36,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KOD ŽMIGAVCA društvo s ograničenom odgovornošću za trgovinu auto dijelovima</item>
    </izvorni_sadrzaj>
    <derivirana_varijabla naziv="DomainObject.Predmet.SudioniciListNaziv_1">
      <item>FINA RC OSIJEK</item>
      <item>KOD ŽMIGAVCA društvo s ograničenom odgovornošću za trgovinu auto dijelovima</item>
    </derivirana_varijabla>
  </DomainObject.Predmet.SudioniciListNaziv>
  <DomainObject.Predmet.SudioniciListAdressOIB>
    <izvorni_sadrzaj>
      <item>FINA RC OSIJEK, OIB 85821130368</item>
      <item>KOD ŽMIGAVCA društvo s ograničenom odgovornošću za trgovinu auto dijelovima, OIB 76135763494, Stjepana Grubera 36,32270 Županja</item>
    </izvorni_sadrzaj>
    <derivirana_varijabla naziv="DomainObject.Predmet.SudioniciListAdressOIB_1">
      <item>FINA RC OSIJEK, OIB 85821130368</item>
      <item>KOD ŽMIGAVCA društvo s ograničenom odgovornošću za trgovinu auto dijelovima, OIB 76135763494, Stjepana Grubera 36,32270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76135763494</item>
    </izvorni_sadrzaj>
    <derivirana_varijabla naziv="DomainObject.Predmet.SudioniciListNazivOIB_1">
      <item>, OIB 85821130368</item>
      <item>, OIB 76135763494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70125-CDA1-4EDC-A7EE-5C90C047C0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2113</properties:Characters>
  <properties:Lines>50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2016-08-09T11:20:00Z</dcterms:created>
  <dc:creator>Korisnik</dc:creator>
  <cp:lastModifiedBy>Maja Videnović</cp:lastModifiedBy>
  <cp:lastPrinted>2016-05-10T11:41:00Z</cp:lastPrinted>
  <dcterms:modified xmlns:xsi="http://www.w3.org/2001/XMLSchema-instance" xsi:type="dcterms:W3CDTF">2016-08-10T05:05:00Z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